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9B" w:rsidRDefault="0069069B" w:rsidP="0040607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ADIM SOYADIM:………………………………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NOT: …………….</w:t>
      </w:r>
    </w:p>
    <w:p w:rsidR="0069069B" w:rsidRDefault="0069069B" w:rsidP="0040607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NO:……………….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TARİH:……………………….</w:t>
      </w:r>
    </w:p>
    <w:p w:rsidR="0069069B" w:rsidRDefault="0069069B" w:rsidP="0040607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69069B" w:rsidRPr="00406073" w:rsidRDefault="0069069B" w:rsidP="00406073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406073">
        <w:rPr>
          <w:b/>
          <w:bCs/>
          <w:sz w:val="32"/>
          <w:szCs w:val="32"/>
        </w:rPr>
        <w:t>2A SINIFI MATEMATİK SINAVI</w:t>
      </w:r>
    </w:p>
    <w:p w:rsidR="0069069B" w:rsidRDefault="0069069B" w:rsidP="00406073">
      <w:pPr>
        <w:spacing w:after="0" w:line="240" w:lineRule="auto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4.5pt;margin-top:37.8pt;width:313.95pt;height:35.35pt;z-index:251658240" stroked="f">
            <v:textbox>
              <w:txbxContent>
                <w:p w:rsidR="0069069B" w:rsidRPr="006251B9" w:rsidRDefault="0069069B">
                  <w:pPr>
                    <w:rPr>
                      <w:sz w:val="24"/>
                      <w:szCs w:val="24"/>
                    </w:rPr>
                  </w:pPr>
                  <w:r w:rsidRPr="006251B9">
                    <w:rPr>
                      <w:b/>
                      <w:bCs/>
                      <w:sz w:val="32"/>
                      <w:szCs w:val="32"/>
                    </w:rPr>
                    <w:t>Başarılar dilerim yavrucuklarım…</w:t>
                  </w:r>
                </w:p>
              </w:txbxContent>
            </v:textbox>
          </v:shape>
        </w:pict>
      </w:r>
      <w:r>
        <w:rPr>
          <w:b/>
          <w:bCs/>
          <w:sz w:val="28"/>
          <w:szCs w:val="28"/>
        </w:rPr>
        <w:t xml:space="preserve">              </w:t>
      </w:r>
      <w:r w:rsidRPr="001C1077"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fairy-godmother.gif" style="width:73.5pt;height:94.5pt;visibility:visible">
            <v:imagedata r:id="rId5" o:title=""/>
          </v:shape>
        </w:pict>
      </w:r>
      <w:r>
        <w:rPr>
          <w:b/>
          <w:bCs/>
          <w:sz w:val="28"/>
          <w:szCs w:val="28"/>
        </w:rPr>
        <w:t xml:space="preserve"> </w:t>
      </w:r>
    </w:p>
    <w:p w:rsidR="0069069B" w:rsidRDefault="0069069B" w:rsidP="006251B9">
      <w:pPr>
        <w:spacing w:after="0"/>
        <w:rPr>
          <w:b/>
          <w:bCs/>
          <w:sz w:val="28"/>
          <w:szCs w:val="28"/>
        </w:rPr>
      </w:pPr>
    </w:p>
    <w:p w:rsidR="0069069B" w:rsidRPr="00197856" w:rsidRDefault="0069069B" w:rsidP="00197856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Aşağıdaki </w:t>
      </w:r>
      <w:r w:rsidRPr="00197856">
        <w:rPr>
          <w:b/>
          <w:bCs/>
          <w:sz w:val="28"/>
          <w:szCs w:val="28"/>
          <w:u w:val="single"/>
        </w:rPr>
        <w:t>toplama</w:t>
      </w:r>
      <w:r>
        <w:rPr>
          <w:sz w:val="28"/>
          <w:szCs w:val="28"/>
        </w:rPr>
        <w:t xml:space="preserve"> işlemlerini yapınız. (10 puan)</w:t>
      </w:r>
    </w:p>
    <w:p w:rsidR="0069069B" w:rsidRDefault="0069069B" w:rsidP="00197856">
      <w:pPr>
        <w:spacing w:after="0" w:line="240" w:lineRule="auto"/>
        <w:ind w:left="357" w:firstLine="3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27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19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41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56</w:t>
      </w:r>
    </w:p>
    <w:p w:rsidR="0069069B" w:rsidRPr="00197856" w:rsidRDefault="0069069B" w:rsidP="00197856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197856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  <w:u w:val="single"/>
        </w:rPr>
        <w:t xml:space="preserve"> + </w:t>
      </w:r>
      <w:r w:rsidRPr="00197856">
        <w:rPr>
          <w:b/>
          <w:bCs/>
          <w:sz w:val="28"/>
          <w:szCs w:val="28"/>
          <w:u w:val="single"/>
        </w:rPr>
        <w:t>13</w:t>
      </w:r>
      <w:r>
        <w:rPr>
          <w:b/>
          <w:bCs/>
          <w:sz w:val="28"/>
          <w:szCs w:val="28"/>
          <w:u w:val="single"/>
        </w:rPr>
        <w:t xml:space="preserve">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  <w:u w:val="single"/>
        </w:rPr>
        <w:t>+</w:t>
      </w:r>
      <w:r w:rsidRPr="00197856">
        <w:rPr>
          <w:b/>
          <w:bCs/>
          <w:sz w:val="28"/>
          <w:szCs w:val="28"/>
          <w:u w:val="single"/>
        </w:rPr>
        <w:t xml:space="preserve">  23</w:t>
      </w:r>
      <w:r>
        <w:rPr>
          <w:b/>
          <w:bCs/>
          <w:sz w:val="28"/>
          <w:szCs w:val="28"/>
          <w:u w:val="single"/>
        </w:rPr>
        <w:t xml:space="preserve">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+</w:t>
      </w:r>
      <w:r w:rsidRPr="00197856">
        <w:rPr>
          <w:b/>
          <w:bCs/>
          <w:sz w:val="28"/>
          <w:szCs w:val="28"/>
          <w:u w:val="single"/>
        </w:rPr>
        <w:t xml:space="preserve"> 17</w:t>
      </w:r>
      <w:r>
        <w:rPr>
          <w:b/>
          <w:bCs/>
          <w:sz w:val="28"/>
          <w:szCs w:val="28"/>
          <w:u w:val="single"/>
        </w:rPr>
        <w:t xml:space="preserve">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</w:t>
      </w:r>
      <w:r w:rsidRPr="00197856">
        <w:rPr>
          <w:b/>
          <w:bCs/>
          <w:sz w:val="28"/>
          <w:szCs w:val="28"/>
        </w:rPr>
        <w:t xml:space="preserve">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+</w:t>
      </w:r>
      <w:r w:rsidRPr="00197856">
        <w:rPr>
          <w:b/>
          <w:bCs/>
          <w:sz w:val="28"/>
          <w:szCs w:val="28"/>
          <w:u w:val="single"/>
        </w:rPr>
        <w:t xml:space="preserve"> 29</w:t>
      </w:r>
      <w:r>
        <w:rPr>
          <w:b/>
          <w:bCs/>
          <w:sz w:val="28"/>
          <w:szCs w:val="28"/>
          <w:u w:val="single"/>
        </w:rPr>
        <w:t xml:space="preserve">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  <w:u w:val="single"/>
        </w:rPr>
        <w:t>+</w:t>
      </w:r>
      <w:r w:rsidRPr="00197856">
        <w:rPr>
          <w:b/>
          <w:bCs/>
          <w:sz w:val="28"/>
          <w:szCs w:val="28"/>
          <w:u w:val="single"/>
        </w:rPr>
        <w:t xml:space="preserve">  38</w:t>
      </w:r>
      <w:r>
        <w:rPr>
          <w:b/>
          <w:bCs/>
          <w:sz w:val="28"/>
          <w:szCs w:val="28"/>
          <w:u w:val="single"/>
        </w:rPr>
        <w:t xml:space="preserve">   </w:t>
      </w:r>
      <w:r w:rsidRPr="00B762CF">
        <w:rPr>
          <w:b/>
          <w:bCs/>
          <w:sz w:val="28"/>
          <w:szCs w:val="28"/>
        </w:rPr>
        <w:t xml:space="preserve">        </w:t>
      </w:r>
    </w:p>
    <w:p w:rsidR="0069069B" w:rsidRDefault="0069069B" w:rsidP="00197856">
      <w:pPr>
        <w:ind w:left="360"/>
        <w:rPr>
          <w:b/>
          <w:bCs/>
          <w:sz w:val="28"/>
          <w:szCs w:val="28"/>
        </w:rPr>
      </w:pPr>
    </w:p>
    <w:p w:rsidR="0069069B" w:rsidRPr="004C3C83" w:rsidRDefault="0069069B" w:rsidP="00966FB2">
      <w:pPr>
        <w:spacing w:after="0"/>
        <w:rPr>
          <w:rFonts w:ascii="Comic Sans MS" w:hAnsi="Comic Sans MS" w:cs="Comic Sans MS"/>
        </w:rPr>
      </w:pPr>
      <w:hyperlink r:id="rId6" w:history="1">
        <w:r w:rsidRPr="00573279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69069B" w:rsidRDefault="0069069B" w:rsidP="00197856">
      <w:pPr>
        <w:ind w:left="360"/>
        <w:rPr>
          <w:b/>
          <w:bCs/>
          <w:sz w:val="28"/>
          <w:szCs w:val="28"/>
        </w:rPr>
      </w:pPr>
    </w:p>
    <w:p w:rsidR="0069069B" w:rsidRDefault="0069069B" w:rsidP="00197856">
      <w:pPr>
        <w:ind w:left="360"/>
        <w:rPr>
          <w:b/>
          <w:bCs/>
          <w:sz w:val="28"/>
          <w:szCs w:val="28"/>
        </w:rPr>
      </w:pPr>
    </w:p>
    <w:p w:rsidR="0069069B" w:rsidRPr="00197856" w:rsidRDefault="0069069B" w:rsidP="00197856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97856">
        <w:rPr>
          <w:sz w:val="28"/>
          <w:szCs w:val="28"/>
        </w:rPr>
        <w:t xml:space="preserve">Aşağıdaki </w:t>
      </w:r>
      <w:r w:rsidRPr="00197856">
        <w:rPr>
          <w:b/>
          <w:bCs/>
          <w:sz w:val="28"/>
          <w:szCs w:val="28"/>
          <w:u w:val="single"/>
        </w:rPr>
        <w:t>çıkarma</w:t>
      </w:r>
      <w:r w:rsidRPr="00197856">
        <w:rPr>
          <w:sz w:val="28"/>
          <w:szCs w:val="28"/>
        </w:rPr>
        <w:t xml:space="preserve"> işlemlerini yapınız.</w:t>
      </w:r>
      <w:r>
        <w:rPr>
          <w:sz w:val="28"/>
          <w:szCs w:val="28"/>
        </w:rPr>
        <w:t xml:space="preserve"> (10 puan)</w:t>
      </w:r>
    </w:p>
    <w:p w:rsidR="0069069B" w:rsidRPr="00197856" w:rsidRDefault="0069069B" w:rsidP="00197856">
      <w:pPr>
        <w:spacing w:after="0" w:line="240" w:lineRule="auto"/>
        <w:ind w:left="360" w:firstLine="34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45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56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40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>41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35</w:t>
      </w:r>
    </w:p>
    <w:p w:rsidR="0069069B" w:rsidRPr="00197856" w:rsidRDefault="0069069B" w:rsidP="00197856">
      <w:pPr>
        <w:spacing w:after="0" w:line="240" w:lineRule="auto"/>
        <w:ind w:firstLine="360"/>
        <w:rPr>
          <w:b/>
          <w:bCs/>
          <w:sz w:val="28"/>
          <w:szCs w:val="28"/>
          <w:u w:val="single"/>
        </w:rPr>
      </w:pPr>
      <w:r w:rsidRPr="0019785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- </w:t>
      </w:r>
      <w:r w:rsidRPr="00197856">
        <w:rPr>
          <w:b/>
          <w:bCs/>
          <w:sz w:val="28"/>
          <w:szCs w:val="28"/>
          <w:u w:val="single"/>
        </w:rPr>
        <w:t xml:space="preserve"> 13</w:t>
      </w:r>
      <w:r>
        <w:rPr>
          <w:b/>
          <w:bCs/>
          <w:sz w:val="28"/>
          <w:szCs w:val="28"/>
          <w:u w:val="single"/>
        </w:rPr>
        <w:t xml:space="preserve">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-</w:t>
      </w:r>
      <w:r w:rsidRPr="00197856">
        <w:rPr>
          <w:b/>
          <w:bCs/>
          <w:sz w:val="28"/>
          <w:szCs w:val="28"/>
          <w:u w:val="single"/>
        </w:rPr>
        <w:t xml:space="preserve">  2</w:t>
      </w:r>
      <w:r>
        <w:rPr>
          <w:b/>
          <w:bCs/>
          <w:sz w:val="28"/>
          <w:szCs w:val="28"/>
          <w:u w:val="single"/>
        </w:rPr>
        <w:t xml:space="preserve">6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-</w:t>
      </w:r>
      <w:r w:rsidRPr="00197856">
        <w:rPr>
          <w:b/>
          <w:bCs/>
          <w:sz w:val="28"/>
          <w:szCs w:val="28"/>
          <w:u w:val="single"/>
        </w:rPr>
        <w:t xml:space="preserve"> 17</w:t>
      </w:r>
      <w:r>
        <w:rPr>
          <w:b/>
          <w:bCs/>
          <w:sz w:val="28"/>
          <w:szCs w:val="28"/>
          <w:u w:val="single"/>
        </w:rPr>
        <w:t xml:space="preserve">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 xml:space="preserve">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-</w:t>
      </w:r>
      <w:r w:rsidRPr="00197856">
        <w:rPr>
          <w:b/>
          <w:bCs/>
          <w:sz w:val="28"/>
          <w:szCs w:val="28"/>
          <w:u w:val="single"/>
        </w:rPr>
        <w:t xml:space="preserve"> 29</w:t>
      </w:r>
      <w:r>
        <w:rPr>
          <w:b/>
          <w:bCs/>
          <w:sz w:val="28"/>
          <w:szCs w:val="28"/>
          <w:u w:val="single"/>
        </w:rPr>
        <w:t xml:space="preserve">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</w:t>
      </w:r>
      <w:r w:rsidRPr="0019785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-</w:t>
      </w:r>
      <w:r w:rsidRPr="00197856">
        <w:rPr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>27</w:t>
      </w:r>
    </w:p>
    <w:p w:rsidR="0069069B" w:rsidRDefault="0069069B" w:rsidP="00197856">
      <w:pPr>
        <w:rPr>
          <w:b/>
          <w:bCs/>
          <w:sz w:val="28"/>
          <w:szCs w:val="28"/>
        </w:rPr>
      </w:pPr>
    </w:p>
    <w:p w:rsidR="0069069B" w:rsidRDefault="0069069B" w:rsidP="00197856">
      <w:pPr>
        <w:rPr>
          <w:b/>
          <w:bCs/>
          <w:sz w:val="28"/>
          <w:szCs w:val="28"/>
        </w:rPr>
      </w:pPr>
    </w:p>
    <w:p w:rsidR="0069069B" w:rsidRDefault="0069069B" w:rsidP="00197856">
      <w:pPr>
        <w:rPr>
          <w:b/>
          <w:bCs/>
          <w:sz w:val="28"/>
          <w:szCs w:val="28"/>
        </w:rPr>
      </w:pPr>
    </w:p>
    <w:p w:rsidR="0069069B" w:rsidRPr="00197856" w:rsidRDefault="0069069B" w:rsidP="00197856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97856">
        <w:rPr>
          <w:sz w:val="28"/>
          <w:szCs w:val="28"/>
        </w:rPr>
        <w:t xml:space="preserve">Aşağıdaki </w:t>
      </w:r>
      <w:r w:rsidRPr="00197856">
        <w:rPr>
          <w:b/>
          <w:bCs/>
          <w:sz w:val="28"/>
          <w:szCs w:val="28"/>
          <w:u w:val="single"/>
        </w:rPr>
        <w:t>ç</w:t>
      </w:r>
      <w:r>
        <w:rPr>
          <w:b/>
          <w:bCs/>
          <w:sz w:val="28"/>
          <w:szCs w:val="28"/>
          <w:u w:val="single"/>
        </w:rPr>
        <w:t>arp</w:t>
      </w:r>
      <w:r w:rsidRPr="00197856">
        <w:rPr>
          <w:b/>
          <w:bCs/>
          <w:sz w:val="28"/>
          <w:szCs w:val="28"/>
          <w:u w:val="single"/>
        </w:rPr>
        <w:t>ma</w:t>
      </w:r>
      <w:r w:rsidRPr="00197856">
        <w:rPr>
          <w:sz w:val="28"/>
          <w:szCs w:val="28"/>
        </w:rPr>
        <w:t xml:space="preserve"> işlemlerini yapınız.</w:t>
      </w:r>
      <w:r>
        <w:rPr>
          <w:sz w:val="28"/>
          <w:szCs w:val="28"/>
        </w:rPr>
        <w:t xml:space="preserve"> (30 puan)</w:t>
      </w:r>
    </w:p>
    <w:p w:rsidR="0069069B" w:rsidRPr="00197856" w:rsidRDefault="0069069B" w:rsidP="00197856">
      <w:pPr>
        <w:spacing w:after="0" w:line="240" w:lineRule="auto"/>
        <w:ind w:left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7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9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5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10</w:t>
      </w:r>
    </w:p>
    <w:p w:rsidR="0069069B" w:rsidRDefault="0069069B" w:rsidP="00197856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19785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2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3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4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5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  </w:t>
      </w:r>
      <w:r w:rsidRPr="00B762CF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x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4 </w:t>
      </w:r>
    </w:p>
    <w:p w:rsidR="0069069B" w:rsidRDefault="0069069B" w:rsidP="00197856">
      <w:pPr>
        <w:spacing w:after="0" w:line="240" w:lineRule="auto"/>
        <w:rPr>
          <w:b/>
          <w:bCs/>
          <w:sz w:val="28"/>
          <w:szCs w:val="28"/>
          <w:u w:val="single"/>
        </w:rPr>
      </w:pPr>
    </w:p>
    <w:p w:rsidR="0069069B" w:rsidRDefault="0069069B" w:rsidP="00197856">
      <w:pPr>
        <w:spacing w:after="0" w:line="240" w:lineRule="auto"/>
        <w:rPr>
          <w:b/>
          <w:bCs/>
          <w:sz w:val="28"/>
          <w:szCs w:val="28"/>
          <w:u w:val="single"/>
        </w:rPr>
      </w:pPr>
    </w:p>
    <w:p w:rsidR="0069069B" w:rsidRDefault="0069069B" w:rsidP="00197856">
      <w:pPr>
        <w:spacing w:after="0" w:line="240" w:lineRule="auto"/>
        <w:rPr>
          <w:b/>
          <w:bCs/>
          <w:sz w:val="28"/>
          <w:szCs w:val="28"/>
          <w:u w:val="single"/>
        </w:rPr>
      </w:pPr>
    </w:p>
    <w:p w:rsidR="0069069B" w:rsidRPr="00197856" w:rsidRDefault="0069069B" w:rsidP="00B762CF">
      <w:pPr>
        <w:spacing w:after="0" w:line="240" w:lineRule="auto"/>
        <w:ind w:left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5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6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9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10</w:t>
      </w:r>
    </w:p>
    <w:p w:rsidR="0069069B" w:rsidRDefault="0069069B" w:rsidP="00B762C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19785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2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3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4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5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  </w:t>
      </w:r>
      <w:r w:rsidRPr="00B762CF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x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2 </w:t>
      </w:r>
    </w:p>
    <w:p w:rsidR="0069069B" w:rsidRPr="00197856" w:rsidRDefault="0069069B" w:rsidP="00197856">
      <w:pPr>
        <w:spacing w:after="0" w:line="240" w:lineRule="auto"/>
        <w:rPr>
          <w:b/>
          <w:bCs/>
          <w:sz w:val="28"/>
          <w:szCs w:val="28"/>
          <w:u w:val="single"/>
        </w:rPr>
      </w:pPr>
    </w:p>
    <w:p w:rsidR="0069069B" w:rsidRDefault="0069069B" w:rsidP="00197856">
      <w:pPr>
        <w:rPr>
          <w:b/>
          <w:bCs/>
          <w:sz w:val="28"/>
          <w:szCs w:val="28"/>
        </w:rPr>
      </w:pPr>
    </w:p>
    <w:p w:rsidR="0069069B" w:rsidRPr="00197856" w:rsidRDefault="0069069B" w:rsidP="00B762CF">
      <w:pPr>
        <w:spacing w:after="0" w:line="240" w:lineRule="auto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18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24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15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18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30</w:t>
      </w:r>
    </w:p>
    <w:p w:rsidR="0069069B" w:rsidRDefault="0069069B" w:rsidP="00B762C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19785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x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2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 </w:t>
      </w:r>
      <w:r w:rsidRPr="0019785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3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 </w:t>
      </w:r>
      <w:r w:rsidRPr="00197856">
        <w:rPr>
          <w:b/>
          <w:bCs/>
          <w:sz w:val="28"/>
          <w:szCs w:val="28"/>
        </w:rPr>
        <w:t xml:space="preserve">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4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  </w:t>
      </w:r>
      <w:r w:rsidRPr="00197856">
        <w:rPr>
          <w:b/>
          <w:bCs/>
          <w:sz w:val="28"/>
          <w:szCs w:val="28"/>
        </w:rPr>
        <w:t xml:space="preserve">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x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5 </w:t>
      </w:r>
      <w:r w:rsidRPr="00197856">
        <w:rPr>
          <w:b/>
          <w:bCs/>
          <w:sz w:val="28"/>
          <w:szCs w:val="28"/>
        </w:rPr>
        <w:tab/>
      </w:r>
      <w:r w:rsidRPr="00197856"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  </w:t>
      </w:r>
      <w:r w:rsidRPr="00B762CF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x </w:t>
      </w:r>
      <w:r w:rsidRPr="0019785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4 </w:t>
      </w:r>
    </w:p>
    <w:p w:rsidR="0069069B" w:rsidRDefault="0069069B" w:rsidP="00B762CF">
      <w:pPr>
        <w:spacing w:after="0"/>
        <w:rPr>
          <w:b/>
          <w:bCs/>
          <w:sz w:val="28"/>
          <w:szCs w:val="28"/>
        </w:rPr>
      </w:pPr>
    </w:p>
    <w:p w:rsidR="0069069B" w:rsidRDefault="0069069B" w:rsidP="00B762C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762CF">
        <w:rPr>
          <w:sz w:val="28"/>
          <w:szCs w:val="28"/>
        </w:rPr>
        <w:t>Ayşe kümesteki tavuklardan cumartesi günü 15 yumurta topladı. Pazar günü ise cumartesi günü topladıklarından 8 yumurta daha fazla yumurta topladı.</w:t>
      </w:r>
      <w:r>
        <w:rPr>
          <w:sz w:val="28"/>
          <w:szCs w:val="28"/>
        </w:rPr>
        <w:t xml:space="preserve"> Ayşe hafta sonu kaç yumurta toplamıştır? (15 puan)</w:t>
      </w:r>
    </w:p>
    <w:p w:rsidR="0069069B" w:rsidRDefault="0069069B" w:rsidP="00B762CF">
      <w:pPr>
        <w:rPr>
          <w:sz w:val="28"/>
          <w:szCs w:val="28"/>
        </w:rPr>
      </w:pPr>
    </w:p>
    <w:p w:rsidR="0069069B" w:rsidRDefault="0069069B" w:rsidP="00B762CF">
      <w:pPr>
        <w:rPr>
          <w:sz w:val="28"/>
          <w:szCs w:val="28"/>
        </w:rPr>
      </w:pPr>
    </w:p>
    <w:p w:rsidR="0069069B" w:rsidRDefault="0069069B" w:rsidP="00B762CF">
      <w:pPr>
        <w:rPr>
          <w:sz w:val="28"/>
          <w:szCs w:val="28"/>
        </w:rPr>
      </w:pPr>
    </w:p>
    <w:p w:rsidR="0069069B" w:rsidRPr="00B762CF" w:rsidRDefault="0069069B" w:rsidP="00B762CF">
      <w:pPr>
        <w:rPr>
          <w:sz w:val="28"/>
          <w:szCs w:val="28"/>
        </w:rPr>
      </w:pPr>
    </w:p>
    <w:p w:rsidR="0069069B" w:rsidRDefault="0069069B" w:rsidP="00B762C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Mehmet 64 sayfalık bir hikaye kitabının 1.gün 12 sayfasını, 2.gün 14 sayfasını, 3.gün ise 15 sayfasını okumuştur. Mehmet’ in </w:t>
      </w:r>
      <w:r w:rsidRPr="006D52E2">
        <w:rPr>
          <w:b/>
          <w:bCs/>
          <w:sz w:val="28"/>
          <w:szCs w:val="28"/>
          <w:u w:val="single"/>
        </w:rPr>
        <w:t>okumadığı</w:t>
      </w:r>
      <w:r>
        <w:rPr>
          <w:sz w:val="28"/>
          <w:szCs w:val="28"/>
        </w:rPr>
        <w:t xml:space="preserve"> kaç sayfası kalmıştır? (10 puan)</w:t>
      </w:r>
    </w:p>
    <w:p w:rsidR="0069069B" w:rsidRDefault="0069069B" w:rsidP="006D52E2">
      <w:pPr>
        <w:rPr>
          <w:sz w:val="28"/>
          <w:szCs w:val="28"/>
        </w:rPr>
      </w:pPr>
    </w:p>
    <w:p w:rsidR="0069069B" w:rsidRDefault="0069069B" w:rsidP="006D52E2">
      <w:pPr>
        <w:rPr>
          <w:sz w:val="28"/>
          <w:szCs w:val="28"/>
        </w:rPr>
      </w:pPr>
    </w:p>
    <w:p w:rsidR="0069069B" w:rsidRDefault="0069069B" w:rsidP="006D52E2">
      <w:pPr>
        <w:rPr>
          <w:sz w:val="28"/>
          <w:szCs w:val="28"/>
        </w:rPr>
      </w:pPr>
    </w:p>
    <w:p w:rsidR="0069069B" w:rsidRPr="006D52E2" w:rsidRDefault="0069069B" w:rsidP="006D52E2">
      <w:pPr>
        <w:rPr>
          <w:sz w:val="28"/>
          <w:szCs w:val="28"/>
        </w:rPr>
      </w:pPr>
    </w:p>
    <w:p w:rsidR="0069069B" w:rsidRDefault="0069069B" w:rsidP="00B762C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Hasan 9 yaşındadır. Babasının yaşı Hasan’ın yaşının 3 katından 5 fazladır. Hasan’ın babası kaç yaşındadır? (10 puan)</w:t>
      </w:r>
    </w:p>
    <w:p w:rsidR="0069069B" w:rsidRDefault="0069069B" w:rsidP="006D52E2">
      <w:pPr>
        <w:rPr>
          <w:sz w:val="28"/>
          <w:szCs w:val="28"/>
        </w:rPr>
      </w:pPr>
    </w:p>
    <w:p w:rsidR="0069069B" w:rsidRDefault="0069069B" w:rsidP="006D52E2">
      <w:pPr>
        <w:rPr>
          <w:sz w:val="28"/>
          <w:szCs w:val="28"/>
        </w:rPr>
      </w:pPr>
    </w:p>
    <w:p w:rsidR="0069069B" w:rsidRDefault="0069069B" w:rsidP="006D52E2">
      <w:pPr>
        <w:rPr>
          <w:sz w:val="28"/>
          <w:szCs w:val="28"/>
        </w:rPr>
      </w:pPr>
    </w:p>
    <w:p w:rsidR="0069069B" w:rsidRDefault="0069069B" w:rsidP="006D52E2">
      <w:pPr>
        <w:rPr>
          <w:sz w:val="28"/>
          <w:szCs w:val="28"/>
        </w:rPr>
      </w:pPr>
    </w:p>
    <w:p w:rsidR="0069069B" w:rsidRPr="006D52E2" w:rsidRDefault="0069069B" w:rsidP="006D52E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Bir sınıfta 11 tane sıra vardır. Bu sıraların 5 tanesinde 3’er kişi, geriye kalanında ise 2’şer kişi oturmaktadır. Bu sınıfta kaç öğrenci vardır? (15 puan) </w:t>
      </w:r>
    </w:p>
    <w:p w:rsidR="0069069B" w:rsidRDefault="0069069B" w:rsidP="00197856">
      <w:pPr>
        <w:rPr>
          <w:b/>
          <w:bCs/>
          <w:sz w:val="28"/>
          <w:szCs w:val="28"/>
        </w:rPr>
      </w:pPr>
    </w:p>
    <w:p w:rsidR="0069069B" w:rsidRDefault="0069069B" w:rsidP="00197856">
      <w:pPr>
        <w:pStyle w:val="ListParagraph"/>
        <w:rPr>
          <w:b/>
          <w:bCs/>
          <w:sz w:val="28"/>
          <w:szCs w:val="28"/>
        </w:rPr>
      </w:pPr>
    </w:p>
    <w:p w:rsidR="0069069B" w:rsidRDefault="0069069B" w:rsidP="00197856">
      <w:pPr>
        <w:pStyle w:val="ListParagraph"/>
        <w:rPr>
          <w:b/>
          <w:bCs/>
          <w:sz w:val="28"/>
          <w:szCs w:val="28"/>
        </w:rPr>
      </w:pPr>
    </w:p>
    <w:p w:rsidR="0069069B" w:rsidRDefault="0069069B" w:rsidP="00197856">
      <w:pPr>
        <w:pStyle w:val="ListParagraph"/>
        <w:rPr>
          <w:b/>
          <w:bCs/>
          <w:sz w:val="28"/>
          <w:szCs w:val="28"/>
        </w:rPr>
      </w:pPr>
    </w:p>
    <w:p w:rsidR="0069069B" w:rsidRDefault="0069069B" w:rsidP="00197856">
      <w:pPr>
        <w:pStyle w:val="ListParagraph"/>
        <w:rPr>
          <w:b/>
          <w:bCs/>
          <w:sz w:val="28"/>
          <w:szCs w:val="28"/>
        </w:rPr>
      </w:pPr>
    </w:p>
    <w:p w:rsidR="0069069B" w:rsidRDefault="0069069B" w:rsidP="00197856">
      <w:pPr>
        <w:pStyle w:val="ListParagrap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Sınav bitti, şimdi kontrol etme zamanı…</w:t>
      </w:r>
    </w:p>
    <w:sectPr w:rsidR="0069069B" w:rsidSect="006D52E2">
      <w:pgSz w:w="11906" w:h="16838"/>
      <w:pgMar w:top="993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1BC0"/>
    <w:multiLevelType w:val="hybridMultilevel"/>
    <w:tmpl w:val="7E94940C"/>
    <w:lvl w:ilvl="0" w:tplc="283E31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75D1C"/>
    <w:multiLevelType w:val="hybridMultilevel"/>
    <w:tmpl w:val="0AE8E4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045C"/>
    <w:multiLevelType w:val="hybridMultilevel"/>
    <w:tmpl w:val="1A9049F6"/>
    <w:lvl w:ilvl="0" w:tplc="75B65652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856"/>
    <w:rsid w:val="000778CA"/>
    <w:rsid w:val="00197856"/>
    <w:rsid w:val="001C1077"/>
    <w:rsid w:val="00406073"/>
    <w:rsid w:val="004C3C83"/>
    <w:rsid w:val="00573279"/>
    <w:rsid w:val="006251B9"/>
    <w:rsid w:val="006447FE"/>
    <w:rsid w:val="0069069B"/>
    <w:rsid w:val="006D52E2"/>
    <w:rsid w:val="00966FB2"/>
    <w:rsid w:val="00AE0841"/>
    <w:rsid w:val="00B7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7F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785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25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51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66F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228</Words>
  <Characters>1304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2012-05-02T18:16:00Z</dcterms:created>
  <dcterms:modified xsi:type="dcterms:W3CDTF">2013-01-28T20:11:00Z</dcterms:modified>
  <cp:category>www.sorubak.com</cp:category>
  <cp:contentType>www.sorubak.com</cp:contentType>
  <cp:contentStatus>www.sorubak.com</cp:contentStatus>
  <cp:version>www.sorubak.com</cp:version>
</cp:coreProperties>
</file>