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91C" w:rsidRDefault="0060091C" w:rsidP="008720A2">
      <w:pPr>
        <w:jc w:val="center"/>
        <w:rPr>
          <w:rFonts w:ascii="Comic Sans MS" w:hAnsi="Comic Sans MS"/>
          <w:sz w:val="28"/>
          <w:szCs w:val="28"/>
        </w:rPr>
      </w:pPr>
    </w:p>
    <w:p w:rsidR="0060091C" w:rsidRPr="005C69BE" w:rsidRDefault="0060091C" w:rsidP="005C69BE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5C69BE">
        <w:rPr>
          <w:rFonts w:ascii="Comic Sans MS" w:hAnsi="Comic Sans MS"/>
          <w:sz w:val="28"/>
          <w:szCs w:val="28"/>
        </w:rPr>
        <w:t>Aşağıdaki tencere  25 cezve su alıyor.Kova ise 2 tencere ve 5 cezve su alıyor.</w:t>
      </w:r>
      <w:r w:rsidRPr="005C69BE">
        <w:rPr>
          <w:rFonts w:ascii="Comic Sans MS" w:hAnsi="Comic Sans MS"/>
          <w:b/>
          <w:sz w:val="28"/>
          <w:szCs w:val="28"/>
          <w:u w:val="single"/>
        </w:rPr>
        <w:t xml:space="preserve">Kova </w:t>
      </w:r>
      <w:r w:rsidRPr="005C69BE">
        <w:rPr>
          <w:rFonts w:ascii="Comic Sans MS" w:hAnsi="Comic Sans MS"/>
          <w:b/>
          <w:sz w:val="28"/>
          <w:szCs w:val="28"/>
        </w:rPr>
        <w:t xml:space="preserve">toplam </w:t>
      </w:r>
      <w:r w:rsidRPr="005C69BE">
        <w:rPr>
          <w:rFonts w:ascii="Comic Sans MS" w:hAnsi="Comic Sans MS"/>
          <w:b/>
          <w:sz w:val="28"/>
          <w:szCs w:val="28"/>
          <w:u w:val="single"/>
        </w:rPr>
        <w:t>kaç cezve su</w:t>
      </w:r>
      <w:r w:rsidRPr="005C69BE">
        <w:rPr>
          <w:rFonts w:ascii="Comic Sans MS" w:hAnsi="Comic Sans MS"/>
          <w:b/>
          <w:sz w:val="28"/>
          <w:szCs w:val="28"/>
        </w:rPr>
        <w:t xml:space="preserve"> alıyor</w:t>
      </w:r>
      <w:r w:rsidRPr="005C69BE">
        <w:rPr>
          <w:rFonts w:ascii="Comic Sans MS" w:hAnsi="Comic Sans MS"/>
          <w:sz w:val="28"/>
          <w:szCs w:val="28"/>
        </w:rPr>
        <w:t>?</w:t>
      </w:r>
      <w:r w:rsidRPr="005C69BE">
        <w:rPr>
          <w:rFonts w:ascii="Times New Roman" w:hAnsi="Times New Roman"/>
          <w:sz w:val="24"/>
          <w:szCs w:val="24"/>
        </w:rPr>
        <w:t xml:space="preserve"> </w:t>
      </w:r>
    </w:p>
    <w:p w:rsidR="0060091C" w:rsidRPr="00D37AF6" w:rsidRDefault="0060091C" w:rsidP="008D6A14">
      <w:pPr>
        <w:rPr>
          <w:rFonts w:ascii="Comic Sans MS" w:hAnsi="Comic Sans MS"/>
          <w:sz w:val="40"/>
          <w:szCs w:val="40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73D8E">
        <w:rPr>
          <w:rFonts w:ascii="Comic Sans MS" w:hAnsi="Comic Sans MS"/>
          <w:noProof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6" o:spid="_x0000_i1025" type="#_x0000_t75" alt="tencere" style="width:99pt;height:93.75pt;visibility:visible">
            <v:imagedata r:id="rId5" o:title="" croptop="3159f" cropbottom="11897f"/>
          </v:shape>
        </w:pict>
      </w:r>
      <w:r w:rsidRPr="00D37AF6">
        <w:rPr>
          <w:rFonts w:ascii="Comic Sans MS" w:hAnsi="Comic Sans MS"/>
          <w:sz w:val="40"/>
          <w:szCs w:val="40"/>
        </w:rPr>
        <w:t>=</w:t>
      </w:r>
      <w:r w:rsidRPr="00B73D8E">
        <w:rPr>
          <w:rFonts w:ascii="Arial" w:hAnsi="Arial" w:cs="Arial"/>
          <w:noProof/>
          <w:sz w:val="20"/>
          <w:szCs w:val="20"/>
        </w:rPr>
        <w:pict>
          <v:shape id="il_fi" o:spid="_x0000_i1026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27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28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29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0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1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2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3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4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5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6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7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8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39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0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1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2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3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4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5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6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7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8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49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50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</w:p>
    <w:p w:rsidR="0060091C" w:rsidRPr="008720A2" w:rsidRDefault="0060091C" w:rsidP="009362E9">
      <w:pPr>
        <w:rPr>
          <w:rFonts w:ascii="Comic Sans MS" w:hAnsi="Comic Sans MS"/>
          <w:sz w:val="44"/>
          <w:szCs w:val="44"/>
        </w:rPr>
      </w:pPr>
      <w:r w:rsidRPr="00B73D8E">
        <w:rPr>
          <w:rFonts w:ascii="Comic Sans MS" w:hAnsi="Comic Sans MS"/>
          <w:noProof/>
          <w:sz w:val="44"/>
          <w:szCs w:val="44"/>
        </w:rPr>
        <w:pict>
          <v:shape id="Resim 105" o:spid="_x0000_i1051" type="#_x0000_t75" alt="su-kovasi-no2" style="width:103.5pt;height:121.5pt;visibility:visible">
            <v:imagedata r:id="rId7" o:title="" cropright="6767f"/>
          </v:shape>
        </w:pict>
      </w:r>
      <w:r w:rsidRPr="008720A2">
        <w:rPr>
          <w:rFonts w:ascii="Comic Sans MS" w:hAnsi="Comic Sans MS"/>
          <w:sz w:val="44"/>
          <w:szCs w:val="44"/>
        </w:rPr>
        <w:t xml:space="preserve">=  </w:t>
      </w:r>
      <w:r w:rsidRPr="00B73D8E">
        <w:rPr>
          <w:rFonts w:ascii="Comic Sans MS" w:hAnsi="Comic Sans MS"/>
          <w:noProof/>
          <w:sz w:val="44"/>
          <w:szCs w:val="44"/>
        </w:rPr>
        <w:pict>
          <v:shape id="Resim 133" o:spid="_x0000_i1052" type="#_x0000_t75" alt="tencere" style="width:81pt;height:87.75pt;visibility:visible">
            <v:imagedata r:id="rId5" o:title="" croptop="3159f" cropbottom="11897f"/>
          </v:shape>
        </w:pict>
      </w:r>
      <w:r w:rsidRPr="008720A2">
        <w:rPr>
          <w:rFonts w:ascii="Comic Sans MS" w:hAnsi="Comic Sans MS"/>
          <w:sz w:val="44"/>
          <w:szCs w:val="44"/>
        </w:rPr>
        <w:t>+</w:t>
      </w:r>
      <w:r w:rsidRPr="00B73D8E">
        <w:rPr>
          <w:rFonts w:ascii="Comic Sans MS" w:hAnsi="Comic Sans MS"/>
          <w:noProof/>
          <w:sz w:val="44"/>
          <w:szCs w:val="44"/>
        </w:rPr>
        <w:pict>
          <v:shape id="Resim 134" o:spid="_x0000_i1053" type="#_x0000_t75" alt="tencere" style="width:70.5pt;height:77.25pt;visibility:visible">
            <v:imagedata r:id="rId5" o:title="" croptop="3159f" cropbottom="11897f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54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55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56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57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  <w:r>
        <w:rPr>
          <w:rFonts w:ascii="Comic Sans MS" w:hAnsi="Comic Sans MS"/>
          <w:sz w:val="40"/>
          <w:szCs w:val="40"/>
        </w:rPr>
        <w:t>+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58" type="#_x0000_t75" alt="http://www.akillifiyat.com/productimage/en_ucuz_Korkmaz_Mutfak_Esyalari_Korkmaz_A1208_Orbit_Cezve_8727.jpg" style="width:42.75pt;height:42.75pt;visibility:visible">
            <v:imagedata r:id="rId6" o:title=""/>
          </v:shape>
        </w:pict>
      </w:r>
    </w:p>
    <w:p w:rsidR="0060091C" w:rsidRPr="005C69BE" w:rsidRDefault="0060091C" w:rsidP="009362E9">
      <w:pPr>
        <w:rPr>
          <w:rFonts w:ascii="Comic Sans MS" w:hAnsi="Comic Sans MS"/>
          <w:sz w:val="40"/>
          <w:szCs w:val="40"/>
        </w:rPr>
      </w:pPr>
      <w:r w:rsidRPr="005C69BE">
        <w:rPr>
          <w:rFonts w:ascii="Comic Sans MS" w:hAnsi="Comic Sans MS"/>
          <w:sz w:val="40"/>
          <w:szCs w:val="40"/>
        </w:rPr>
        <w:t xml:space="preserve">     </w:t>
      </w:r>
      <w:r>
        <w:rPr>
          <w:rFonts w:ascii="Comic Sans MS" w:hAnsi="Comic Sans MS"/>
          <w:sz w:val="40"/>
          <w:szCs w:val="40"/>
        </w:rPr>
        <w:t xml:space="preserve">   </w:t>
      </w:r>
      <w:r w:rsidRPr="005C69BE">
        <w:rPr>
          <w:rFonts w:ascii="Comic Sans MS" w:hAnsi="Comic Sans MS"/>
          <w:sz w:val="40"/>
          <w:szCs w:val="40"/>
        </w:rPr>
        <w:t xml:space="preserve">  ?  </w:t>
      </w:r>
      <w:r>
        <w:rPr>
          <w:rFonts w:ascii="Comic Sans MS" w:hAnsi="Comic Sans MS"/>
          <w:sz w:val="40"/>
          <w:szCs w:val="40"/>
        </w:rPr>
        <w:t xml:space="preserve"> </w:t>
      </w:r>
      <w:r w:rsidRPr="005C69BE">
        <w:rPr>
          <w:rFonts w:ascii="Comic Sans MS" w:hAnsi="Comic Sans MS"/>
          <w:sz w:val="40"/>
          <w:szCs w:val="40"/>
        </w:rPr>
        <w:t xml:space="preserve">   =</w:t>
      </w:r>
      <w:r>
        <w:rPr>
          <w:rFonts w:ascii="Comic Sans MS" w:hAnsi="Comic Sans MS"/>
          <w:sz w:val="40"/>
          <w:szCs w:val="40"/>
        </w:rPr>
        <w:t xml:space="preserve">      ……..   +    ……     +  ……..</w:t>
      </w:r>
    </w:p>
    <w:p w:rsidR="0060091C" w:rsidRPr="005C69BE" w:rsidRDefault="0060091C" w:rsidP="005C69BE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1</w:t>
      </w:r>
      <w:r w:rsidRPr="005C69BE">
        <w:rPr>
          <w:rFonts w:ascii="Comic Sans MS" w:hAnsi="Comic Sans MS"/>
          <w:sz w:val="28"/>
          <w:szCs w:val="28"/>
        </w:rPr>
        <w:t xml:space="preserve"> sürahi 12 fincan süt aldığına göre </w:t>
      </w:r>
      <w:r w:rsidRPr="005C69BE">
        <w:rPr>
          <w:rFonts w:ascii="Comic Sans MS" w:hAnsi="Comic Sans MS"/>
          <w:b/>
          <w:sz w:val="28"/>
          <w:szCs w:val="28"/>
          <w:u w:val="single"/>
        </w:rPr>
        <w:t>4 sürahi kaç fincan süt</w:t>
      </w:r>
      <w:r w:rsidRPr="005C69BE">
        <w:rPr>
          <w:rFonts w:ascii="Comic Sans MS" w:hAnsi="Comic Sans MS"/>
          <w:sz w:val="28"/>
          <w:szCs w:val="28"/>
        </w:rPr>
        <w:t xml:space="preserve"> alır?</w:t>
      </w:r>
    </w:p>
    <w:p w:rsidR="0060091C" w:rsidRDefault="0060091C" w:rsidP="009362E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 w:rsidRPr="00B73D8E">
        <w:rPr>
          <w:rFonts w:ascii="Comic Sans MS" w:hAnsi="Comic Sans MS"/>
          <w:noProof/>
          <w:sz w:val="28"/>
          <w:szCs w:val="28"/>
        </w:rPr>
        <w:pict>
          <v:shape id="Resim 2" o:spid="_x0000_i1059" type="#_x0000_t75" style="width:86.25pt;height:85.5pt;visibility:visible">
            <v:imagedata r:id="rId8" o:title="" grayscale="t"/>
          </v:shape>
        </w:pict>
      </w:r>
      <w:r>
        <w:rPr>
          <w:rFonts w:ascii="Comic Sans MS" w:hAnsi="Comic Sans MS"/>
          <w:sz w:val="28"/>
          <w:szCs w:val="28"/>
        </w:rPr>
        <w:t xml:space="preserve"> =</w:t>
      </w:r>
      <w:r>
        <w:rPr>
          <w:rFonts w:ascii="Comic Sans MS" w:hAnsi="Comic Sans MS"/>
          <w:noProof/>
          <w:sz w:val="28"/>
          <w:szCs w:val="28"/>
        </w:rPr>
        <w:t xml:space="preserve">   </w:t>
      </w:r>
      <w:r w:rsidRPr="00B73D8E">
        <w:rPr>
          <w:rFonts w:ascii="Comic Sans MS" w:hAnsi="Comic Sans MS"/>
          <w:noProof/>
          <w:sz w:val="28"/>
          <w:szCs w:val="28"/>
        </w:rPr>
        <w:pict>
          <v:shape id="Resim 4" o:spid="_x0000_i1060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1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2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3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4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5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6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7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8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69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70" type="#_x0000_t75" style="width:25.5pt;height:32.25pt;visibility:visible">
            <v:imagedata r:id="rId9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71" type="#_x0000_t75" style="width:25.5pt;height:32.25pt;visibility:visible">
            <v:imagedata r:id="rId9" o:title="" grayscale="t"/>
          </v:shape>
        </w:pict>
      </w:r>
    </w:p>
    <w:p w:rsidR="0060091C" w:rsidRDefault="0060091C" w:rsidP="009362E9">
      <w:pPr>
        <w:rPr>
          <w:rFonts w:ascii="Comic Sans MS" w:hAnsi="Comic Sans MS"/>
          <w:sz w:val="28"/>
          <w:szCs w:val="28"/>
        </w:rPr>
      </w:pPr>
      <w:r w:rsidRPr="00B73D8E">
        <w:rPr>
          <w:rFonts w:ascii="Comic Sans MS" w:hAnsi="Comic Sans MS"/>
          <w:noProof/>
          <w:sz w:val="28"/>
          <w:szCs w:val="28"/>
        </w:rPr>
        <w:pict>
          <v:shape id="_x0000_i1072" type="#_x0000_t75" style="width:86.25pt;height:85.5pt;visibility:visible">
            <v:imagedata r:id="rId8" o:title="" grayscale="t"/>
          </v:shape>
        </w:pict>
      </w:r>
      <w:r>
        <w:rPr>
          <w:rFonts w:ascii="Comic Sans MS" w:hAnsi="Comic Sans MS"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73" type="#_x0000_t75" style="width:86.25pt;height:85.5pt;visibility:visible">
            <v:imagedata r:id="rId8" o:title="" grayscale="t"/>
          </v:shape>
        </w:pict>
      </w:r>
      <w:r>
        <w:rPr>
          <w:rFonts w:ascii="Comic Sans MS" w:hAnsi="Comic Sans MS"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74" type="#_x0000_t75" style="width:86.25pt;height:85.5pt;visibility:visible">
            <v:imagedata r:id="rId8" o:title="" grayscale="t"/>
          </v:shape>
        </w:pict>
      </w:r>
      <w:r>
        <w:rPr>
          <w:rFonts w:ascii="Comic Sans MS" w:hAnsi="Comic Sans MS"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75" type="#_x0000_t75" style="width:86.25pt;height:85.5pt;visibility:visible">
            <v:imagedata r:id="rId8" o:title="" grayscale="t"/>
          </v:shape>
        </w:pict>
      </w:r>
    </w:p>
    <w:p w:rsidR="0060091C" w:rsidRDefault="0060091C" w:rsidP="009362E9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………         +     ……..         +     ……….        +      ……….    =</w:t>
      </w:r>
    </w:p>
    <w:p w:rsidR="0060091C" w:rsidRDefault="0060091C" w:rsidP="009362E9">
      <w:pPr>
        <w:rPr>
          <w:rFonts w:ascii="Comic Sans MS" w:hAnsi="Comic Sans MS"/>
          <w:sz w:val="28"/>
          <w:szCs w:val="28"/>
        </w:rPr>
      </w:pPr>
    </w:p>
    <w:p w:rsidR="0060091C" w:rsidRPr="005C69BE" w:rsidRDefault="0060091C" w:rsidP="005C69BE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5C69BE">
        <w:rPr>
          <w:rFonts w:ascii="Comic Sans MS" w:hAnsi="Comic Sans MS"/>
          <w:sz w:val="28"/>
          <w:szCs w:val="28"/>
        </w:rPr>
        <w:t>1 şişe 5 bardak zeytinyağı alıyor.</w:t>
      </w:r>
      <w:r>
        <w:rPr>
          <w:rFonts w:ascii="Comic Sans MS" w:hAnsi="Comic Sans MS"/>
          <w:sz w:val="28"/>
          <w:szCs w:val="28"/>
        </w:rPr>
        <w:t xml:space="preserve">   </w:t>
      </w:r>
      <w:r w:rsidRPr="005C69BE">
        <w:rPr>
          <w:rFonts w:ascii="Comic Sans MS" w:hAnsi="Comic Sans MS"/>
          <w:sz w:val="28"/>
          <w:szCs w:val="28"/>
        </w:rPr>
        <w:t xml:space="preserve">1 bardak 3 fincan zeytinyağı alıyor.         </w:t>
      </w:r>
      <w:r w:rsidRPr="005C69BE">
        <w:rPr>
          <w:rFonts w:ascii="Comic Sans MS" w:hAnsi="Comic Sans MS"/>
          <w:b/>
          <w:sz w:val="28"/>
          <w:szCs w:val="28"/>
          <w:u w:val="single"/>
        </w:rPr>
        <w:t>1 şişe kaç fincan zeytinyağı ile dolar</w:t>
      </w:r>
      <w:r w:rsidRPr="005C69BE">
        <w:rPr>
          <w:rFonts w:ascii="Comic Sans MS" w:hAnsi="Comic Sans MS"/>
          <w:sz w:val="28"/>
          <w:szCs w:val="28"/>
        </w:rPr>
        <w:t>?</w:t>
      </w:r>
    </w:p>
    <w:p w:rsidR="0060091C" w:rsidRDefault="0060091C" w:rsidP="009362E9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263.3pt;margin-top:100.85pt;width:5.25pt;height:64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">
            <v:stroke endarrow="block"/>
          </v:shape>
        </w:pict>
      </w:r>
      <w:r>
        <w:rPr>
          <w:noProof/>
        </w:rPr>
        <w:pict>
          <v:shape id="AutoShape 6" o:spid="_x0000_s1027" type="#_x0000_t32" style="position:absolute;margin-left:213.05pt;margin-top:100.85pt;width:4.5pt;height:59.25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">
            <v:stroke endarrow="block"/>
          </v:shape>
        </w:pict>
      </w:r>
      <w:r>
        <w:rPr>
          <w:noProof/>
        </w:rPr>
        <w:pict>
          <v:shape id="AutoShape 5" o:spid="_x0000_s1028" type="#_x0000_t32" style="position:absolute;margin-left:159.8pt;margin-top:100.85pt;width:6.75pt;height:64.5pt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">
            <v:stroke endarrow="block"/>
          </v:shape>
        </w:pict>
      </w:r>
      <w:r>
        <w:rPr>
          <w:noProof/>
        </w:rPr>
        <w:pict>
          <v:shape id="AutoShape 4" o:spid="_x0000_s1029" type="#_x0000_t32" style="position:absolute;margin-left:107.3pt;margin-top:100.85pt;width:15.75pt;height:64.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">
            <v:stroke endarrow="block"/>
          </v:shape>
        </w:pict>
      </w:r>
      <w:r>
        <w:rPr>
          <w:noProof/>
        </w:rPr>
        <w:pict>
          <v:shape id="AutoShape 3" o:spid="_x0000_s1030" type="#_x0000_t32" style="position:absolute;margin-left:57.05pt;margin-top:95.6pt;width:11.25pt;height:64.5pt;flip:x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">
            <v:stroke endarrow="block"/>
          </v:shape>
        </w:pict>
      </w:r>
      <w:r>
        <w:rPr>
          <w:noProof/>
        </w:rPr>
        <w:pict>
          <v:shape id="AutoShape 2" o:spid="_x0000_s1031" type="#_x0000_t32" style="position:absolute;margin-left:295.55pt;margin-top:25.1pt;width:60.75pt;height:116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"/>
        </w:pict>
      </w:r>
      <w:r w:rsidRPr="00B73D8E">
        <w:rPr>
          <w:rFonts w:ascii="Comic Sans MS" w:hAnsi="Comic Sans MS"/>
          <w:noProof/>
          <w:sz w:val="28"/>
          <w:szCs w:val="28"/>
        </w:rPr>
        <w:pict>
          <v:shape id="Resim 5" o:spid="_x0000_i1076" type="#_x0000_t75" style="width:29.25pt;height:95.25pt;visibility:visible">
            <v:imagedata r:id="rId10" o:title="" gain="1.25" blacklevel="-9830f" grayscale="t"/>
          </v:shape>
        </w:pict>
      </w:r>
      <w:r>
        <w:rPr>
          <w:rFonts w:ascii="Comic Sans MS" w:hAnsi="Comic Sans MS"/>
          <w:sz w:val="28"/>
          <w:szCs w:val="28"/>
        </w:rPr>
        <w:t xml:space="preserve">  =</w:t>
      </w:r>
      <w:r w:rsidRPr="00B73D8E">
        <w:rPr>
          <w:rFonts w:ascii="Comic Sans MS" w:hAnsi="Comic Sans MS"/>
          <w:noProof/>
          <w:sz w:val="28"/>
          <w:szCs w:val="28"/>
        </w:rPr>
        <w:pict>
          <v:shape id="Resim 6" o:spid="_x0000_i1077" type="#_x0000_t75" style="width:41.25pt;height:41.25pt;visibility:visible">
            <v:imagedata r:id="rId11" o:title="" grayscale="t"/>
          </v:shape>
        </w:pict>
      </w:r>
      <w:r w:rsidRPr="005F291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78" type="#_x0000_t75" style="width:41.25pt;height:41.25pt;visibility:visible">
            <v:imagedata r:id="rId11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79" type="#_x0000_t75" style="width:41.25pt;height:41.25pt;visibility:visible">
            <v:imagedata r:id="rId11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80" type="#_x0000_t75" style="width:41.25pt;height:41.25pt;visibility:visible">
            <v:imagedata r:id="rId11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81" type="#_x0000_t75" style="width:41.25pt;height:41.25pt;visibility:visible">
            <v:imagedata r:id="rId11" o:title="" grayscale="t"/>
          </v:shape>
        </w:pict>
      </w:r>
      <w:r>
        <w:rPr>
          <w:rFonts w:ascii="Comic Sans MS" w:hAnsi="Comic Sans MS"/>
          <w:noProof/>
          <w:sz w:val="28"/>
          <w:szCs w:val="28"/>
        </w:rPr>
        <w:t xml:space="preserve">                 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82" type="#_x0000_t75" style="width:45.75pt;height:45.75pt;visibility:visible">
            <v:imagedata r:id="rId11" o:title="" grayscale="t"/>
          </v:shape>
        </w:pict>
      </w:r>
      <w:r>
        <w:rPr>
          <w:rFonts w:ascii="Comic Sans MS" w:hAnsi="Comic Sans MS"/>
          <w:sz w:val="28"/>
          <w:szCs w:val="28"/>
        </w:rPr>
        <w:t xml:space="preserve">= </w:t>
      </w:r>
      <w:r w:rsidRPr="00B73D8E">
        <w:rPr>
          <w:rFonts w:ascii="Comic Sans MS" w:hAnsi="Comic Sans MS"/>
          <w:noProof/>
          <w:sz w:val="28"/>
          <w:szCs w:val="28"/>
        </w:rPr>
        <w:pict>
          <v:shape id="Resim 7" o:spid="_x0000_i1083" type="#_x0000_t75" style="width:20.25pt;height:25.5pt;visibility:visible">
            <v:imagedata r:id="rId12" o:title="" grayscale="t"/>
          </v:shape>
        </w:pict>
      </w:r>
      <w:r>
        <w:rPr>
          <w:rFonts w:ascii="Comic Sans MS" w:hAnsi="Comic Sans MS"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84" type="#_x0000_t75" style="width:20.25pt;height:25.5pt;visibility:visible">
            <v:imagedata r:id="rId12" o:title="" grayscale="t"/>
          </v:shape>
        </w:pict>
      </w:r>
      <w:r>
        <w:rPr>
          <w:rFonts w:ascii="Comic Sans MS" w:hAnsi="Comic Sans MS"/>
          <w:sz w:val="28"/>
          <w:szCs w:val="28"/>
        </w:rPr>
        <w:t>+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85" type="#_x0000_t75" style="width:20.25pt;height:25.5pt;visibility:visible">
            <v:imagedata r:id="rId12" o:title="" grayscale="t"/>
          </v:shape>
        </w:pict>
      </w:r>
    </w:p>
    <w:p w:rsidR="0060091C" w:rsidRDefault="0060091C" w:rsidP="007F2F21">
      <w:pPr>
        <w:rPr>
          <w:rFonts w:ascii="Comic Sans MS" w:hAnsi="Comic Sans MS"/>
          <w:sz w:val="28"/>
          <w:szCs w:val="28"/>
        </w:rPr>
      </w:pPr>
      <w:r w:rsidRPr="00B73D8E">
        <w:rPr>
          <w:rFonts w:ascii="Comic Sans MS" w:hAnsi="Comic Sans MS"/>
          <w:noProof/>
          <w:sz w:val="28"/>
          <w:szCs w:val="28"/>
        </w:rPr>
        <w:pict>
          <v:shape id="_x0000_i1086" type="#_x0000_t75" style="width:27pt;height:85.5pt;visibility:visible" o:gfxdata="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">
            <v:imagedata r:id="rId13" o:title="" cropbottom="-814f" cropright="-122f"/>
            <o:lock v:ext="edit" aspectratio="f"/>
          </v:shape>
        </w:pict>
      </w:r>
      <w:r>
        <w:rPr>
          <w:rFonts w:ascii="Comic Sans MS" w:hAnsi="Comic Sans MS"/>
          <w:sz w:val="28"/>
          <w:szCs w:val="28"/>
        </w:rPr>
        <w:t xml:space="preserve">    ……… + ……..   +  ……….   + ……….   + ……….    =  …….</w:t>
      </w:r>
    </w:p>
    <w:p w:rsidR="0060091C" w:rsidRDefault="0060091C" w:rsidP="007F2F21">
      <w:pPr>
        <w:rPr>
          <w:rFonts w:ascii="Comic Sans MS" w:hAnsi="Comic Sans MS"/>
          <w:sz w:val="28"/>
          <w:szCs w:val="28"/>
        </w:rPr>
      </w:pPr>
    </w:p>
    <w:p w:rsidR="0060091C" w:rsidRDefault="0060091C" w:rsidP="007F2F21">
      <w:pPr>
        <w:rPr>
          <w:rFonts w:ascii="Comic Sans MS" w:hAnsi="Comic Sans MS"/>
          <w:sz w:val="28"/>
          <w:szCs w:val="28"/>
        </w:rPr>
      </w:pPr>
    </w:p>
    <w:p w:rsidR="0060091C" w:rsidRPr="007F2F21" w:rsidRDefault="0060091C" w:rsidP="007F2F21">
      <w:pPr>
        <w:pStyle w:val="ListParagraph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7F2F21">
        <w:rPr>
          <w:rFonts w:ascii="Comic Sans MS" w:hAnsi="Comic Sans MS"/>
          <w:sz w:val="28"/>
          <w:szCs w:val="28"/>
        </w:rPr>
        <w:t>Pamuk günde 2 tabak süt içiyor. He tabak 2 bardak süt aldığına göre, Pamuk bir haftada kaç bardak süt içmiştir?</w:t>
      </w:r>
    </w:p>
    <w:p w:rsidR="0060091C" w:rsidRDefault="0060091C" w:rsidP="007F2F21">
      <w:pPr>
        <w:rPr>
          <w:rFonts w:ascii="Comic Sans MS" w:hAnsi="Comic Sans MS"/>
          <w:sz w:val="28"/>
          <w:szCs w:val="28"/>
        </w:rPr>
      </w:pPr>
      <w:r>
        <w:rPr>
          <w:noProof/>
        </w:rPr>
        <w:pict>
          <v:shape id="AutoShape 8" o:spid="_x0000_s1032" type="#_x0000_t32" style="position:absolute;margin-left:295.55pt;margin-top:3.8pt;width:40.5pt;height:112.5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"/>
        </w:pict>
      </w:r>
      <w:r>
        <w:rPr>
          <w:rFonts w:ascii="Comic Sans MS" w:hAnsi="Comic Sans MS"/>
          <w:sz w:val="28"/>
          <w:szCs w:val="28"/>
        </w:rPr>
        <w:t xml:space="preserve">     </w:t>
      </w:r>
      <w:r w:rsidRPr="00B73D8E">
        <w:rPr>
          <w:rFonts w:ascii="Arial" w:hAnsi="Arial" w:cs="Arial"/>
          <w:noProof/>
          <w:sz w:val="20"/>
          <w:szCs w:val="20"/>
        </w:rPr>
        <w:pict>
          <v:shape id="_x0000_i1087" type="#_x0000_t75" alt="http://t3.gstatic.com/images?q=tbn:ANd9GcTVDnI3Xv1_Y3ybRe9zfPKFdjFE0sHwSr25Qba1op9Mk9Sg26KfMdW-e284" style="width:102.75pt;height:112.5pt;visibility:visible">
            <v:imagedata r:id="rId14" o:title="" gain="19661f" blacklevel="22938f"/>
          </v:shape>
        </w:pict>
      </w:r>
      <w:r>
        <w:rPr>
          <w:rFonts w:ascii="Comic Sans MS" w:hAnsi="Comic Sans MS"/>
          <w:sz w:val="28"/>
          <w:szCs w:val="28"/>
        </w:rPr>
        <w:t xml:space="preserve"> = </w:t>
      </w:r>
      <w:hyperlink r:id="rId15" w:history="1">
        <w:r w:rsidRPr="00B73D8E">
          <w:rPr>
            <w:rFonts w:ascii="Arial" w:hAnsi="Arial" w:cs="Arial"/>
            <w:noProof/>
            <w:color w:val="0000FF"/>
            <w:sz w:val="27"/>
            <w:szCs w:val="27"/>
          </w:rPr>
          <w:pict>
            <v:shape id="rg_hi" o:spid="_x0000_i1088" type="#_x0000_t75" alt="http://t3.gstatic.com/images?q=tbn:ANd9GcR2zBiBZxeRBx9U8ZqO4iiX7gHkHW1Tjfnu6kmQGDi3Xc0nhEVW" href="http://www.google.com.tr/imgres?q=tabak&amp;um=1&amp;hl=tr&amp;biw=1214&amp;bih=683&amp;tbm=isch&amp;tbnid=BFWr8NC7Sdg3xM:&amp;imgrefurl=http://kutahyaseramikporselen.com/urunlerimiz/22/640/PER17DU00&amp;docid=JtI6DsylM6bi3M&amp;imgurl=http://kutahyaseramikporselen.com/uploads/media/product/0001/01/thumb_232_product_big.jpg&amp;w=586&amp;h=591&amp;ei=Fx63ULvDLYOBhQevz4G4CA&amp;zoom=1&amp;iact=hc&amp;vpx=121&amp;vpy=141&amp;dur=1014&amp;hovh=225&amp;hovw=224&amp;tx=111&amp;ty=133&amp;sig=107940480356637809310&amp;page=3&amp;tbnh=151&amp;tbnw=150&amp;start=48&amp;ndsp=24&amp;ved=1t:429,r:60,s:0,i:3" style="width:67.5pt;height:67.5pt;visibility:visible" o:button="t">
              <v:fill o:detectmouseclick="t"/>
              <v:imagedata r:id="rId16" o:title=""/>
            </v:shape>
          </w:pict>
        </w:r>
      </w:hyperlink>
      <w:r>
        <w:rPr>
          <w:rFonts w:ascii="Comic Sans MS" w:hAnsi="Comic Sans MS"/>
          <w:sz w:val="28"/>
          <w:szCs w:val="28"/>
        </w:rPr>
        <w:t>+</w:t>
      </w:r>
      <w:hyperlink r:id="rId17" w:history="1">
        <w:r w:rsidRPr="00B73D8E">
          <w:rPr>
            <w:rFonts w:ascii="Arial" w:hAnsi="Arial" w:cs="Arial"/>
            <w:noProof/>
            <w:color w:val="0000FF"/>
            <w:sz w:val="27"/>
            <w:szCs w:val="27"/>
          </w:rPr>
          <w:pict>
            <v:shape id="_x0000_i1089" type="#_x0000_t75" alt="http://t3.gstatic.com/images?q=tbn:ANd9GcR2zBiBZxeRBx9U8ZqO4iiX7gHkHW1Tjfnu6kmQGDi3Xc0nhEVW" href="http://www.google.com.tr/imgres?q=tabak&amp;um=1&amp;hl=tr&amp;biw=1214&amp;bih=683&amp;tbm=isch&amp;tbnid=BFWr8NC7Sdg3xM:&amp;imgrefurl=http://kutahyaseramikporselen.com/urunlerimiz/22/640/PER17DU00&amp;docid=JtI6DsylM6bi3M&amp;imgurl=http://kutahyaseramikporselen.com/uploads/media/product/0001/01/thumb_232_product_big.jpg&amp;w=586&amp;h=591&amp;ei=Fx63ULvDLYOBhQevz4G4CA&amp;zoom=1&amp;iact=hc&amp;vpx=121&amp;vpy=141&amp;dur=1014&amp;hovh=225&amp;hovw=224&amp;tx=111&amp;ty=133&amp;sig=107940480356637809310&amp;page=3&amp;tbnh=151&amp;tbnw=150&amp;start=48&amp;ndsp=24&amp;ved=1t:429,r:60,s:0,i:3" style="width:62.25pt;height:62.25pt;visibility:visible" o:button="t">
              <v:fill o:detectmouseclick="t"/>
              <v:imagedata r:id="rId16" o:title=""/>
            </v:shape>
          </w:pict>
        </w:r>
      </w:hyperlink>
      <w:r>
        <w:rPr>
          <w:rFonts w:ascii="Comic Sans MS" w:hAnsi="Comic Sans MS"/>
          <w:sz w:val="28"/>
          <w:szCs w:val="28"/>
        </w:rPr>
        <w:t xml:space="preserve">                </w:t>
      </w:r>
      <w:hyperlink r:id="rId18" w:history="1">
        <w:r w:rsidRPr="00B73D8E">
          <w:rPr>
            <w:rFonts w:ascii="Arial" w:hAnsi="Arial" w:cs="Arial"/>
            <w:noProof/>
            <w:color w:val="0000FF"/>
            <w:sz w:val="27"/>
            <w:szCs w:val="27"/>
          </w:rPr>
          <w:pict>
            <v:shape id="_x0000_i1090" type="#_x0000_t75" alt="http://t3.gstatic.com/images?q=tbn:ANd9GcR2zBiBZxeRBx9U8ZqO4iiX7gHkHW1Tjfnu6kmQGDi3Xc0nhEVW" href="http://www.google.com.tr/imgres?q=tabak&amp;um=1&amp;hl=tr&amp;biw=1214&amp;bih=683&amp;tbm=isch&amp;tbnid=BFWr8NC7Sdg3xM:&amp;imgrefurl=http://kutahyaseramikporselen.com/urunlerimiz/22/640/PER17DU00&amp;docid=JtI6DsylM6bi3M&amp;imgurl=http://kutahyaseramikporselen.com/uploads/media/product/0001/01/thumb_232_product_big.jpg&amp;w=586&amp;h=591&amp;ei=Fx63ULvDLYOBhQevz4G4CA&amp;zoom=1&amp;iact=hc&amp;vpx=121&amp;vpy=141&amp;dur=1014&amp;hovh=225&amp;hovw=224&amp;tx=111&amp;ty=133&amp;sig=107940480356637809310&amp;page=3&amp;tbnh=151&amp;tbnw=150&amp;start=48&amp;ndsp=24&amp;ved=1t:429,r:60,s:0,i:3" style="width:1in;height:72.75pt;visibility:visible" o:button="t">
              <v:fill o:detectmouseclick="t"/>
              <v:imagedata r:id="rId16" o:title=""/>
            </v:shape>
          </w:pict>
        </w:r>
      </w:hyperlink>
      <w:r>
        <w:rPr>
          <w:rFonts w:ascii="Comic Sans MS" w:hAnsi="Comic Sans MS"/>
          <w:sz w:val="28"/>
          <w:szCs w:val="28"/>
        </w:rPr>
        <w:t xml:space="preserve">  =  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91" type="#_x0000_t75" style="width:41.25pt;height:41.25pt;visibility:visible">
            <v:imagedata r:id="rId11" o:title="" grayscale="t"/>
          </v:shape>
        </w:pict>
      </w:r>
      <w:r>
        <w:rPr>
          <w:rFonts w:ascii="Comic Sans MS" w:hAnsi="Comic Sans MS"/>
          <w:sz w:val="28"/>
          <w:szCs w:val="28"/>
        </w:rPr>
        <w:t xml:space="preserve"> + 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92" type="#_x0000_t75" style="width:41.25pt;height:41.25pt;visibility:visible">
            <v:imagedata r:id="rId11" o:title="" grayscale="t"/>
          </v:shape>
        </w:pict>
      </w:r>
    </w:p>
    <w:p w:rsidR="0060091C" w:rsidRDefault="0060091C" w:rsidP="007F2F2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1.gün      2.gün</w:t>
      </w:r>
      <w:r>
        <w:rPr>
          <w:rFonts w:ascii="Comic Sans MS" w:hAnsi="Comic Sans MS"/>
          <w:sz w:val="28"/>
          <w:szCs w:val="28"/>
        </w:rPr>
        <w:tab/>
        <w:t>3.gün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4.gün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5.gün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6.gün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7.gün</w:t>
      </w:r>
    </w:p>
    <w:p w:rsidR="0060091C" w:rsidRPr="007F2F21" w:rsidRDefault="0060091C" w:rsidP="001918F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………..  + …………..     +    ………..+ …………..    +    ………..   + …………..      +    ………..  =</w:t>
      </w:r>
    </w:p>
    <w:p w:rsidR="0060091C" w:rsidRPr="001918FB" w:rsidRDefault="0060091C" w:rsidP="001918FB">
      <w:pPr>
        <w:rPr>
          <w:rFonts w:ascii="Comic Sans MS" w:hAnsi="Comic Sans MS"/>
          <w:sz w:val="28"/>
          <w:szCs w:val="28"/>
        </w:rPr>
      </w:pPr>
      <w:r w:rsidRPr="001918FB">
        <w:rPr>
          <w:rFonts w:ascii="Comic Sans MS" w:hAnsi="Comic Sans MS"/>
          <w:b/>
          <w:sz w:val="28"/>
          <w:szCs w:val="28"/>
        </w:rPr>
        <w:t xml:space="preserve">     5. </w:t>
      </w:r>
      <w:r w:rsidRPr="001918FB">
        <w:rPr>
          <w:rFonts w:ascii="Comic Sans MS" w:hAnsi="Comic Sans MS"/>
          <w:sz w:val="28"/>
          <w:szCs w:val="28"/>
        </w:rPr>
        <w:t xml:space="preserve">Hangi cümledeki ifade (söylenen) </w:t>
      </w:r>
      <w:r w:rsidRPr="001918FB">
        <w:rPr>
          <w:rFonts w:ascii="Comic Sans MS" w:hAnsi="Comic Sans MS"/>
          <w:b/>
          <w:sz w:val="28"/>
          <w:szCs w:val="28"/>
          <w:u w:val="single"/>
        </w:rPr>
        <w:t>yanlıştır</w:t>
      </w:r>
      <w:r w:rsidRPr="001918FB">
        <w:rPr>
          <w:rFonts w:ascii="Comic Sans MS" w:hAnsi="Comic Sans MS"/>
          <w:sz w:val="28"/>
          <w:szCs w:val="28"/>
        </w:rPr>
        <w:t>?</w:t>
      </w:r>
    </w:p>
    <w:p w:rsidR="0060091C" w:rsidRPr="001918FB" w:rsidRDefault="0060091C" w:rsidP="001918FB">
      <w:pPr>
        <w:ind w:firstLine="708"/>
        <w:rPr>
          <w:rFonts w:ascii="Comic Sans MS" w:hAnsi="Comic Sans MS"/>
          <w:sz w:val="28"/>
          <w:szCs w:val="28"/>
        </w:rPr>
      </w:pPr>
      <w:r w:rsidRPr="001918FB">
        <w:rPr>
          <w:rFonts w:ascii="Comic Sans MS" w:hAnsi="Comic Sans MS"/>
          <w:sz w:val="28"/>
          <w:szCs w:val="28"/>
        </w:rPr>
        <w:t>A)Çay barda</w:t>
      </w:r>
      <w:bookmarkStart w:id="0" w:name="_GoBack"/>
      <w:bookmarkEnd w:id="0"/>
      <w:r w:rsidRPr="001918FB">
        <w:rPr>
          <w:rFonts w:ascii="Comic Sans MS" w:hAnsi="Comic Sans MS"/>
          <w:sz w:val="28"/>
          <w:szCs w:val="28"/>
        </w:rPr>
        <w:t>ğı, su bardağından daha az sıvı alır.</w:t>
      </w:r>
    </w:p>
    <w:p w:rsidR="0060091C" w:rsidRPr="001918FB" w:rsidRDefault="0060091C" w:rsidP="001918FB">
      <w:pPr>
        <w:ind w:left="708"/>
        <w:rPr>
          <w:rFonts w:ascii="Comic Sans MS" w:hAnsi="Comic Sans MS"/>
          <w:sz w:val="28"/>
          <w:szCs w:val="28"/>
        </w:rPr>
      </w:pPr>
      <w:r w:rsidRPr="001918FB">
        <w:rPr>
          <w:rFonts w:ascii="Comic Sans MS" w:hAnsi="Comic Sans MS"/>
          <w:sz w:val="28"/>
          <w:szCs w:val="28"/>
        </w:rPr>
        <w:t>B)Eşit miktarda su dökülen bütün kaplardaki su seviyesi aynıdır.</w:t>
      </w:r>
    </w:p>
    <w:p w:rsidR="0060091C" w:rsidRPr="001918FB" w:rsidRDefault="0060091C" w:rsidP="001918FB">
      <w:pPr>
        <w:ind w:firstLine="708"/>
        <w:rPr>
          <w:rFonts w:ascii="Comic Sans MS" w:hAnsi="Comic Sans MS"/>
          <w:sz w:val="28"/>
          <w:szCs w:val="28"/>
        </w:rPr>
      </w:pPr>
      <w:r w:rsidRPr="001918FB">
        <w:rPr>
          <w:rFonts w:ascii="Comic Sans MS" w:hAnsi="Comic Sans MS"/>
          <w:sz w:val="28"/>
          <w:szCs w:val="28"/>
        </w:rPr>
        <w:t>C)7 çay kaşığı çay, 7 çorba kaşığı çorban daha azdır.</w:t>
      </w:r>
    </w:p>
    <w:p w:rsidR="0060091C" w:rsidRPr="000B6640" w:rsidRDefault="0060091C" w:rsidP="001918FB">
      <w:pPr>
        <w:rPr>
          <w:rFonts w:ascii="Comic Sans MS" w:hAnsi="Comic Sans MS"/>
        </w:rPr>
      </w:pPr>
      <w:r w:rsidRPr="001918FB">
        <w:rPr>
          <w:rFonts w:ascii="Comic Sans MS" w:hAnsi="Comic Sans MS"/>
          <w:b/>
          <w:sz w:val="28"/>
          <w:szCs w:val="28"/>
        </w:rPr>
        <w:t xml:space="preserve">    6.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1918FB">
        <w:rPr>
          <w:rFonts w:ascii="Comic Sans MS" w:hAnsi="Comic Sans MS"/>
          <w:sz w:val="28"/>
          <w:szCs w:val="28"/>
        </w:rPr>
        <w:t xml:space="preserve">Fatma teyzem bir sürahi limonata hazırladı. Bu limonata hangi bardakta </w:t>
      </w:r>
      <w:r w:rsidRPr="001918FB">
        <w:rPr>
          <w:rFonts w:ascii="Comic Sans MS" w:hAnsi="Comic Sans MS"/>
          <w:b/>
          <w:sz w:val="28"/>
          <w:szCs w:val="28"/>
          <w:u w:val="single"/>
        </w:rPr>
        <w:t>daha çok</w:t>
      </w:r>
      <w:r w:rsidRPr="001918FB">
        <w:rPr>
          <w:rFonts w:ascii="Comic Sans MS" w:hAnsi="Comic Sans MS"/>
          <w:sz w:val="28"/>
          <w:szCs w:val="28"/>
        </w:rPr>
        <w:t xml:space="preserve"> kişiye ikram edilebilir.   </w:t>
      </w:r>
      <w:r>
        <w:rPr>
          <w:rFonts w:ascii="Comic Sans MS" w:hAnsi="Comic Sans MS"/>
          <w:sz w:val="28"/>
          <w:szCs w:val="28"/>
        </w:rPr>
        <w:t xml:space="preserve"> </w:t>
      </w:r>
      <w:r w:rsidRPr="001918FB">
        <w:rPr>
          <w:rFonts w:ascii="Comic Sans MS" w:hAnsi="Comic Sans MS"/>
          <w:sz w:val="28"/>
          <w:szCs w:val="28"/>
        </w:rPr>
        <w:t>A)</w:t>
      </w:r>
      <w:r w:rsidRPr="001918FB">
        <w:rPr>
          <w:rFonts w:ascii="Comic Sans MS" w:hAnsi="Comic Sans MS"/>
          <w:sz w:val="28"/>
          <w:szCs w:val="28"/>
        </w:rPr>
        <w:tab/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93" type="#_x0000_t75" style="width:27pt;height:27pt;visibility:visible">
            <v:imagedata r:id="rId11" o:title="" grayscale="t"/>
          </v:shape>
        </w:pict>
      </w:r>
      <w:r w:rsidRPr="001918FB">
        <w:rPr>
          <w:rFonts w:ascii="Comic Sans MS" w:hAnsi="Comic Sans MS"/>
          <w:sz w:val="28"/>
          <w:szCs w:val="28"/>
        </w:rPr>
        <w:tab/>
      </w:r>
      <w:r w:rsidRPr="001918FB">
        <w:rPr>
          <w:rFonts w:ascii="Comic Sans MS" w:hAnsi="Comic Sans MS"/>
          <w:sz w:val="28"/>
          <w:szCs w:val="28"/>
        </w:rPr>
        <w:tab/>
        <w:t xml:space="preserve">B) </w:t>
      </w:r>
      <w:r w:rsidRPr="001918FB">
        <w:rPr>
          <w:rFonts w:ascii="Comic Sans MS" w:hAnsi="Comic Sans MS"/>
          <w:sz w:val="28"/>
          <w:szCs w:val="28"/>
        </w:rPr>
        <w:tab/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94" type="#_x0000_t75" style="width:33pt;height:33pt;visibility:visible">
            <v:imagedata r:id="rId11" o:title="" grayscale="t"/>
          </v:shape>
        </w:pict>
      </w:r>
      <w:r w:rsidRPr="001918FB">
        <w:rPr>
          <w:rFonts w:ascii="Comic Sans MS" w:hAnsi="Comic Sans MS"/>
          <w:sz w:val="28"/>
          <w:szCs w:val="28"/>
        </w:rPr>
        <w:tab/>
      </w:r>
      <w:r w:rsidRPr="001918FB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</w:rPr>
        <w:t xml:space="preserve">C) </w:t>
      </w:r>
      <w:r w:rsidRPr="00B73D8E">
        <w:rPr>
          <w:rFonts w:ascii="Comic Sans MS" w:hAnsi="Comic Sans MS"/>
          <w:noProof/>
          <w:sz w:val="28"/>
          <w:szCs w:val="28"/>
        </w:rPr>
        <w:pict>
          <v:shape id="_x0000_i1095" type="#_x0000_t75" style="width:41.25pt;height:41.25pt;visibility:visible">
            <v:imagedata r:id="rId11" o:title="" grayscale="t"/>
          </v:shape>
        </w:pict>
      </w:r>
    </w:p>
    <w:p w:rsidR="0060091C" w:rsidRDefault="0060091C" w:rsidP="007F2F21">
      <w:pPr>
        <w:rPr>
          <w:rFonts w:ascii="Comic Sans MS" w:hAnsi="Comic Sans MS"/>
          <w:sz w:val="28"/>
          <w:szCs w:val="28"/>
        </w:rPr>
      </w:pPr>
    </w:p>
    <w:p w:rsidR="0060091C" w:rsidRDefault="0060091C" w:rsidP="00027B53">
      <w:pPr>
        <w:rPr>
          <w:rFonts w:ascii="Comic Sans MS" w:hAnsi="Comic Sans MS"/>
          <w:sz w:val="26"/>
          <w:szCs w:val="26"/>
        </w:rPr>
      </w:pPr>
      <w:hyperlink r:id="rId19" w:history="1">
        <w:r>
          <w:rPr>
            <w:rStyle w:val="Hyperlink"/>
            <w:rFonts w:ascii="Comic Sans MS" w:hAnsi="Comic Sans MS"/>
            <w:sz w:val="26"/>
            <w:szCs w:val="26"/>
          </w:rPr>
          <w:t>www.sorubak.com</w:t>
        </w:r>
      </w:hyperlink>
      <w:r>
        <w:rPr>
          <w:rFonts w:ascii="Comic Sans MS" w:hAnsi="Comic Sans MS"/>
          <w:sz w:val="26"/>
          <w:szCs w:val="26"/>
        </w:rPr>
        <w:t xml:space="preserve"> </w:t>
      </w:r>
    </w:p>
    <w:p w:rsidR="0060091C" w:rsidRDefault="0060091C" w:rsidP="007F2F21">
      <w:pPr>
        <w:rPr>
          <w:rFonts w:ascii="Comic Sans MS" w:hAnsi="Comic Sans MS"/>
          <w:sz w:val="28"/>
          <w:szCs w:val="28"/>
        </w:rPr>
      </w:pPr>
    </w:p>
    <w:sectPr w:rsidR="0060091C" w:rsidSect="005C69BE">
      <w:pgSz w:w="11906" w:h="16838"/>
      <w:pgMar w:top="426" w:right="424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D66A7"/>
    <w:multiLevelType w:val="hybridMultilevel"/>
    <w:tmpl w:val="C10091B2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A710EE"/>
    <w:multiLevelType w:val="hybridMultilevel"/>
    <w:tmpl w:val="6D3C1BDE"/>
    <w:lvl w:ilvl="0" w:tplc="041F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56850A0"/>
    <w:multiLevelType w:val="multilevel"/>
    <w:tmpl w:val="F1FE3A34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800" w:hanging="180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2160" w:hanging="216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cs="Times New Roman" w:hint="default"/>
      </w:rPr>
    </w:lvl>
  </w:abstractNum>
  <w:abstractNum w:abstractNumId="3">
    <w:nsid w:val="69E24F9D"/>
    <w:multiLevelType w:val="hybridMultilevel"/>
    <w:tmpl w:val="1BAACABE"/>
    <w:lvl w:ilvl="0" w:tplc="CDD281C6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2B45"/>
    <w:rsid w:val="00027B53"/>
    <w:rsid w:val="00072C48"/>
    <w:rsid w:val="000B6640"/>
    <w:rsid w:val="000C6128"/>
    <w:rsid w:val="001918FB"/>
    <w:rsid w:val="001C1151"/>
    <w:rsid w:val="00223970"/>
    <w:rsid w:val="00252372"/>
    <w:rsid w:val="0042242B"/>
    <w:rsid w:val="005543F2"/>
    <w:rsid w:val="00572B45"/>
    <w:rsid w:val="005A22E8"/>
    <w:rsid w:val="005C69BE"/>
    <w:rsid w:val="005F291C"/>
    <w:rsid w:val="0060091C"/>
    <w:rsid w:val="006B20DD"/>
    <w:rsid w:val="007306A2"/>
    <w:rsid w:val="00784D5C"/>
    <w:rsid w:val="007F2F21"/>
    <w:rsid w:val="00871F7F"/>
    <w:rsid w:val="008720A2"/>
    <w:rsid w:val="00897D04"/>
    <w:rsid w:val="008A45DF"/>
    <w:rsid w:val="008D6A14"/>
    <w:rsid w:val="009362E9"/>
    <w:rsid w:val="00B73D8E"/>
    <w:rsid w:val="00C75C0F"/>
    <w:rsid w:val="00CD418E"/>
    <w:rsid w:val="00D37AF6"/>
    <w:rsid w:val="00DE20C7"/>
    <w:rsid w:val="00E6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D5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72B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D6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D6A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897D04"/>
    <w:rPr>
      <w:rFonts w:ascii="Arial" w:hAnsi="Arial" w:cs="Arial"/>
      <w:color w:val="0000CC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119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1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192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11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1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19256">
                          <w:marLeft w:val="52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1925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1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1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hyperlink" Target="http://www.google.com.tr/imgres?q=tabak&amp;um=1&amp;hl=tr&amp;biw=1214&amp;bih=683&amp;tbm=isch&amp;tbnid=BFWr8NC7Sdg3xM:&amp;imgrefurl=http://kutahyaseramikporselen.com/urunlerimiz/22/640/PER17DU00&amp;docid=JtI6DsylM6bi3M&amp;imgurl=http://kutahyaseramikporselen.com/uploads/media/product/0001/01/thumb_232_product_big.jpg&amp;w=586&amp;h=591&amp;ei=Fx63ULvDLYOBhQevz4G4CA&amp;zoom=1&amp;iact=hc&amp;vpx=121&amp;vpy=141&amp;dur=1014&amp;hovh=225&amp;hovw=224&amp;tx=111&amp;ty=133&amp;sig=107940480356637809310&amp;page=3&amp;tbnh=151&amp;tbnw=150&amp;start=48&amp;ndsp=24&amp;ved=1t:429,r:60,s:0,i:313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://www.google.com.tr/imgres?q=tabak&amp;um=1&amp;hl=tr&amp;biw=1214&amp;bih=683&amp;tbm=isch&amp;tbnid=BFWr8NC7Sdg3xM:&amp;imgrefurl=http://kutahyaseramikporselen.com/urunlerimiz/22/640/PER17DU00&amp;docid=JtI6DsylM6bi3M&amp;imgurl=http://kutahyaseramikporselen.com/uploads/media/product/0001/01/thumb_232_product_big.jpg&amp;w=586&amp;h=591&amp;ei=Fx63ULvDLYOBhQevz4G4CA&amp;zoom=1&amp;iact=hc&amp;vpx=121&amp;vpy=141&amp;dur=1014&amp;hovh=225&amp;hovw=224&amp;tx=111&amp;ty=133&amp;sig=107940480356637809310&amp;page=3&amp;tbnh=151&amp;tbnw=150&amp;start=48&amp;ndsp=24&amp;ved=1t:429,r:60,s:0,i:313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hyperlink" Target="http://www.google.com.tr/imgres?q=tabak&amp;um=1&amp;hl=tr&amp;biw=1214&amp;bih=683&amp;tbm=isch&amp;tbnid=BFWr8NC7Sdg3xM:&amp;imgrefurl=http://kutahyaseramikporselen.com/urunlerimiz/22/640/PER17DU00&amp;docid=JtI6DsylM6bi3M&amp;imgurl=http://kutahyaseramikporselen.com/uploads/media/product/0001/01/thumb_232_product_big.jpg&amp;w=586&amp;h=591&amp;ei=Fx63ULvDLYOBhQevz4G4CA&amp;zoom=1&amp;iact=hc&amp;vpx=121&amp;vpy=141&amp;dur=1014&amp;hovh=225&amp;hovw=224&amp;tx=111&amp;ty=133&amp;sig=107940480356637809310&amp;page=3&amp;tbnh=151&amp;tbnw=150&amp;start=48&amp;ndsp=24&amp;ved=1t:429,r:60,s:0,i:313" TargetMode="External"/><Relationship Id="rId10" Type="http://schemas.openxmlformats.org/officeDocument/2006/relationships/image" Target="media/image6.wmf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429</Words>
  <Characters>2450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TOSHİBA</dc:creator>
  <cp:keywords>www.sorubak.com</cp:keywords>
  <dc:description>www.sorubak.com</dc:description>
  <cp:lastModifiedBy>edanur</cp:lastModifiedBy>
  <cp:revision>3</cp:revision>
  <cp:lastPrinted>2012-12-07T09:35:00Z</cp:lastPrinted>
  <dcterms:created xsi:type="dcterms:W3CDTF">2012-12-07T09:43:00Z</dcterms:created>
  <dcterms:modified xsi:type="dcterms:W3CDTF">2012-12-30T22:17:00Z</dcterms:modified>
  <cp:category>www.sorubak.com</cp:category>
</cp:coreProperties>
</file>