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D6" w:rsidRPr="001C1CD4" w:rsidRDefault="003529D6" w:rsidP="001C1CD4">
      <w:pPr>
        <w:jc w:val="center"/>
        <w:rPr>
          <w:rFonts w:ascii="American Dream" w:hAnsi="American Dream" w:cs="American Dream"/>
          <w:b/>
          <w:bCs/>
          <w:color w:val="C0504D"/>
          <w:sz w:val="40"/>
          <w:szCs w:val="40"/>
        </w:rPr>
      </w:pPr>
      <w:r w:rsidRPr="001C1CD4">
        <w:rPr>
          <w:rFonts w:ascii="American Dream" w:hAnsi="American Dream" w:cs="American Dream"/>
          <w:b/>
          <w:bCs/>
          <w:color w:val="C0504D"/>
          <w:sz w:val="40"/>
          <w:szCs w:val="40"/>
        </w:rPr>
        <w:t>TEMA KAVRAMLARI</w:t>
      </w:r>
    </w:p>
    <w:p w:rsidR="003529D6" w:rsidRDefault="003529D6" w:rsidP="001C1CD4">
      <w:pPr>
        <w:jc w:val="center"/>
        <w:rPr>
          <w:rFonts w:ascii="Alpha Romanie Outline G98" w:hAnsi="Alpha Romanie Outline G98" w:cs="Alpha Romanie Outline G98"/>
          <w:b/>
          <w:bCs/>
          <w:color w:val="31849B"/>
          <w:sz w:val="48"/>
          <w:szCs w:val="48"/>
        </w:rPr>
      </w:pPr>
      <w:r w:rsidRPr="001C1CD4">
        <w:rPr>
          <w:rFonts w:ascii="Alpha Romanie Outline G98" w:hAnsi="Alpha Romanie Outline G98" w:cs="Alpha Romanie Outline G98"/>
          <w:b/>
          <w:bCs/>
          <w:color w:val="31849B"/>
          <w:sz w:val="48"/>
          <w:szCs w:val="48"/>
        </w:rPr>
        <w:t>KAVRAM S</w:t>
      </w:r>
      <w:r w:rsidRPr="001C1CD4">
        <w:rPr>
          <w:b/>
          <w:bCs/>
          <w:color w:val="31849B"/>
          <w:sz w:val="48"/>
          <w:szCs w:val="48"/>
        </w:rPr>
        <w:t>İ</w:t>
      </w:r>
      <w:r w:rsidRPr="001C1CD4">
        <w:rPr>
          <w:rFonts w:ascii="Alpha Romanie Outline G98" w:hAnsi="Alpha Romanie Outline G98" w:cs="Alpha Romanie Outline G98"/>
          <w:b/>
          <w:bCs/>
          <w:color w:val="31849B"/>
          <w:sz w:val="48"/>
          <w:szCs w:val="48"/>
        </w:rPr>
        <w:t>H</w:t>
      </w:r>
      <w:r w:rsidRPr="001C1CD4">
        <w:rPr>
          <w:b/>
          <w:bCs/>
          <w:color w:val="31849B"/>
          <w:sz w:val="48"/>
          <w:szCs w:val="48"/>
        </w:rPr>
        <w:t>İ</w:t>
      </w:r>
      <w:r w:rsidRPr="001C1CD4">
        <w:rPr>
          <w:rFonts w:ascii="Alpha Romanie Outline G98" w:hAnsi="Alpha Romanie Outline G98" w:cs="Alpha Romanie Outline G98"/>
          <w:b/>
          <w:bCs/>
          <w:color w:val="31849B"/>
          <w:sz w:val="48"/>
          <w:szCs w:val="48"/>
        </w:rPr>
        <w:t>RBAZI</w:t>
      </w:r>
    </w:p>
    <w:p w:rsidR="003529D6" w:rsidRDefault="003529D6" w:rsidP="001C1CD4">
      <w:pP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</w:pPr>
      <w:r w:rsidRPr="001C1CD4"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  <w:t>“</w:t>
      </w:r>
      <w: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  <w:t>Okul Heyecanım” temasında geçen kavramları örnekteki gibi birer cümlede kullan.</w:t>
      </w:r>
    </w:p>
    <w:p w:rsidR="003529D6" w:rsidRDefault="003529D6" w:rsidP="004D61E6">
      <w:pPr>
        <w:rPr>
          <w:rFonts w:ascii="Comic Sans MS" w:hAnsi="Comic Sans MS" w:cs="Comic Sans MS"/>
          <w:sz w:val="28"/>
          <w:szCs w:val="28"/>
        </w:rPr>
      </w:pPr>
      <w:hyperlink r:id="rId6" w:history="1">
        <w:r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  <w:r>
        <w:rPr>
          <w:rFonts w:ascii="Comic Sans MS" w:hAnsi="Comic Sans MS" w:cs="Comic Sans MS"/>
          <w:sz w:val="28"/>
          <w:szCs w:val="28"/>
        </w:rPr>
        <w:t xml:space="preserve"> </w:t>
      </w:r>
    </w:p>
    <w:p w:rsidR="003529D6" w:rsidRDefault="003529D6" w:rsidP="001C1CD4">
      <w:pP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</w:pPr>
    </w:p>
    <w:p w:rsidR="003529D6" w:rsidRDefault="003529D6" w:rsidP="001C1CD4">
      <w:pP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</w:pPr>
      <w:r>
        <w:rPr>
          <w:noProof/>
          <w:lang w:eastAsia="tr-TR"/>
        </w:rPr>
        <w:pict>
          <v:rect id="_x0000_s1026" style="position:absolute;margin-left:337.15pt;margin-top:3.4pt;width:133.5pt;height:86.25pt;z-index:251654144">
            <v:textbox>
              <w:txbxContent>
                <w:p w:rsidR="003529D6" w:rsidRPr="00203228" w:rsidRDefault="003529D6" w:rsidP="001C1CD4">
                  <w:pPr>
                    <w:jc w:val="center"/>
                    <w:rPr>
                      <w:b/>
                      <w:bCs/>
                      <w:color w:val="8064A2"/>
                    </w:rPr>
                  </w:pPr>
                  <w:r w:rsidRPr="00203228">
                    <w:rPr>
                      <w:b/>
                      <w:bCs/>
                      <w:color w:val="8064A2"/>
                    </w:rPr>
                    <w:t>Dürüstlük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69.9pt;margin-top:3.4pt;width:133.5pt;height:86.25pt;z-index:251653120">
            <v:textbox>
              <w:txbxContent>
                <w:p w:rsidR="003529D6" w:rsidRPr="00203228" w:rsidRDefault="003529D6" w:rsidP="001C1CD4">
                  <w:pPr>
                    <w:jc w:val="center"/>
                    <w:rPr>
                      <w:b/>
                      <w:bCs/>
                      <w:color w:val="C0504D"/>
                    </w:rPr>
                  </w:pPr>
                  <w:r w:rsidRPr="00203228">
                    <w:rPr>
                      <w:b/>
                      <w:bCs/>
                      <w:color w:val="C0504D"/>
                    </w:rPr>
                    <w:t>Yaya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.35pt;margin-top:3.4pt;width:133.5pt;height:86.25pt;z-index:251652096">
            <v:textbox>
              <w:txbxContent>
                <w:p w:rsidR="003529D6" w:rsidRDefault="003529D6" w:rsidP="001C1CD4">
                  <w:pPr>
                    <w:jc w:val="center"/>
                    <w:rPr>
                      <w:b/>
                      <w:bCs/>
                    </w:rPr>
                  </w:pPr>
                  <w:r w:rsidRPr="001C1CD4">
                    <w:rPr>
                      <w:b/>
                      <w:bCs/>
                      <w:highlight w:val="yellow"/>
                    </w:rPr>
                    <w:t>Yardım</w:t>
                  </w:r>
                </w:p>
                <w:p w:rsidR="003529D6" w:rsidRPr="001C1CD4" w:rsidRDefault="003529D6" w:rsidP="001C1CD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Türkler yardımsever bir millettir.</w:t>
                  </w:r>
                </w:p>
              </w:txbxContent>
            </v:textbox>
          </v:rect>
        </w:pict>
      </w:r>
      <w: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  <w:t xml:space="preserve">                                   </w:t>
      </w:r>
    </w:p>
    <w:p w:rsidR="003529D6" w:rsidRDefault="003529D6" w:rsidP="001C1CD4">
      <w:pP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</w:pPr>
    </w:p>
    <w:p w:rsidR="003529D6" w:rsidRDefault="003529D6" w:rsidP="001C1CD4">
      <w:pP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</w:pPr>
    </w:p>
    <w:p w:rsidR="003529D6" w:rsidRDefault="003529D6" w:rsidP="001C1CD4">
      <w:pPr>
        <w:rPr>
          <w:rFonts w:ascii="Abadi MT Condensed Light" w:hAnsi="Abadi MT Condensed Light" w:cs="Abadi MT Condensed Light"/>
          <w:b/>
          <w:bCs/>
          <w:color w:val="000000"/>
          <w:sz w:val="36"/>
          <w:szCs w:val="36"/>
        </w:rPr>
      </w:pPr>
    </w:p>
    <w:p w:rsidR="003529D6" w:rsidRDefault="003529D6" w:rsidP="001C1CD4">
      <w:pPr>
        <w:rPr>
          <w:rFonts w:ascii="Abadi MT Condensed Light" w:hAnsi="Abadi MT Condensed Light" w:cs="Abadi MT Condensed Light"/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337.15pt;margin-top:11.4pt;width:133.5pt;height:86.25pt;z-index:251657216">
            <v:textbox>
              <w:txbxContent>
                <w:p w:rsidR="003529D6" w:rsidRPr="00EA1024" w:rsidRDefault="003529D6" w:rsidP="001C1CD4">
                  <w:pPr>
                    <w:jc w:val="center"/>
                    <w:rPr>
                      <w:b/>
                      <w:bCs/>
                      <w:color w:val="00B0F0"/>
                    </w:rPr>
                  </w:pPr>
                  <w:r w:rsidRPr="00EA1024">
                    <w:rPr>
                      <w:b/>
                      <w:bCs/>
                      <w:color w:val="00B0F0"/>
                    </w:rPr>
                    <w:t>İletişim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169.9pt;margin-top:6.15pt;width:133.5pt;height:86.25pt;z-index:251656192">
            <v:textbox>
              <w:txbxContent>
                <w:p w:rsidR="003529D6" w:rsidRPr="00203228" w:rsidRDefault="003529D6" w:rsidP="001C1CD4">
                  <w:pPr>
                    <w:jc w:val="center"/>
                    <w:rPr>
                      <w:b/>
                      <w:bCs/>
                      <w:color w:val="E36C0A"/>
                    </w:rPr>
                  </w:pPr>
                  <w:r w:rsidRPr="00203228">
                    <w:rPr>
                      <w:b/>
                      <w:bCs/>
                      <w:color w:val="E36C0A"/>
                    </w:rPr>
                    <w:t>Dayanışma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.35pt;margin-top:6.15pt;width:133.5pt;height:86.25pt;z-index:251655168">
            <v:textbox>
              <w:txbxContent>
                <w:p w:rsidR="003529D6" w:rsidRPr="00203228" w:rsidRDefault="003529D6" w:rsidP="001C1CD4">
                  <w:pPr>
                    <w:jc w:val="center"/>
                    <w:rPr>
                      <w:b/>
                      <w:bCs/>
                      <w:color w:val="943634"/>
                    </w:rPr>
                  </w:pPr>
                  <w:r w:rsidRPr="00203228">
                    <w:rPr>
                      <w:b/>
                      <w:bCs/>
                      <w:color w:val="943634"/>
                    </w:rPr>
                    <w:t>Proje</w:t>
                  </w:r>
                </w:p>
              </w:txbxContent>
            </v:textbox>
          </v:rect>
        </w:pict>
      </w:r>
    </w:p>
    <w:p w:rsidR="003529D6" w:rsidRPr="001C1CD4" w:rsidRDefault="003529D6" w:rsidP="001C1CD4">
      <w:pPr>
        <w:rPr>
          <w:rFonts w:ascii="Abadi MT Condensed Light" w:hAnsi="Abadi MT Condensed Light" w:cs="Abadi MT Condensed Light"/>
          <w:sz w:val="24"/>
          <w:szCs w:val="24"/>
        </w:rPr>
      </w:pPr>
    </w:p>
    <w:p w:rsidR="003529D6" w:rsidRPr="001C1CD4" w:rsidRDefault="003529D6" w:rsidP="001C1CD4">
      <w:pPr>
        <w:rPr>
          <w:rFonts w:ascii="Abadi MT Condensed Light" w:hAnsi="Abadi MT Condensed Light" w:cs="Abadi MT Condensed Light"/>
          <w:sz w:val="24"/>
          <w:szCs w:val="24"/>
        </w:rPr>
      </w:pPr>
    </w:p>
    <w:p w:rsidR="003529D6" w:rsidRPr="001C1CD4" w:rsidRDefault="003529D6" w:rsidP="001C1CD4">
      <w:pPr>
        <w:rPr>
          <w:rFonts w:ascii="Abadi MT Condensed Light" w:hAnsi="Abadi MT Condensed Light" w:cs="Abadi MT Condensed Light"/>
          <w:sz w:val="24"/>
          <w:szCs w:val="24"/>
        </w:rPr>
      </w:pPr>
    </w:p>
    <w:p w:rsidR="003529D6" w:rsidRPr="001C1CD4" w:rsidRDefault="003529D6" w:rsidP="001C1CD4">
      <w:pPr>
        <w:rPr>
          <w:rFonts w:ascii="Abadi MT Condensed Light" w:hAnsi="Abadi MT Condensed Light" w:cs="Abadi MT Condensed Light"/>
          <w:sz w:val="24"/>
          <w:szCs w:val="24"/>
        </w:rPr>
      </w:pPr>
    </w:p>
    <w:p w:rsidR="003529D6" w:rsidRDefault="003529D6" w:rsidP="001C1CD4">
      <w:pPr>
        <w:rPr>
          <w:rFonts w:ascii="Abadi MT Condensed Light" w:hAnsi="Abadi MT Condensed Light" w:cs="Abadi MT Condensed Light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333.4pt;margin-top:11.8pt;width:133.5pt;height:86.25pt;z-index:251660288">
            <v:textbox>
              <w:txbxContent>
                <w:p w:rsidR="003529D6" w:rsidRPr="00203228" w:rsidRDefault="003529D6" w:rsidP="001C1CD4">
                  <w:pPr>
                    <w:jc w:val="center"/>
                    <w:rPr>
                      <w:b/>
                      <w:bCs/>
                      <w:color w:val="403152"/>
                    </w:rPr>
                  </w:pPr>
                  <w:r w:rsidRPr="00203228">
                    <w:rPr>
                      <w:b/>
                      <w:bCs/>
                      <w:color w:val="403152"/>
                    </w:rPr>
                    <w:t>Görsel Materyal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63.9pt;margin-top:11.8pt;width:133.5pt;height:86.25pt;z-index:251659264">
            <v:textbox>
              <w:txbxContent>
                <w:p w:rsidR="003529D6" w:rsidRPr="00203228" w:rsidRDefault="003529D6" w:rsidP="001C1CD4">
                  <w:pPr>
                    <w:jc w:val="center"/>
                    <w:rPr>
                      <w:b/>
                      <w:bCs/>
                      <w:color w:val="76923C"/>
                    </w:rPr>
                  </w:pPr>
                  <w:r w:rsidRPr="00203228">
                    <w:rPr>
                      <w:b/>
                      <w:bCs/>
                      <w:color w:val="76923C"/>
                    </w:rPr>
                    <w:t>Bilinçli Tüketici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-4.1pt;margin-top:11.8pt;width:133.5pt;height:86.25pt;z-index:251658240">
            <v:textbox>
              <w:txbxContent>
                <w:p w:rsidR="003529D6" w:rsidRPr="00EA1024" w:rsidRDefault="003529D6" w:rsidP="001C1CD4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EA1024">
                    <w:rPr>
                      <w:b/>
                      <w:bCs/>
                      <w:color w:val="FF0000"/>
                    </w:rPr>
                    <w:t>Güvenlik</w:t>
                  </w:r>
                </w:p>
              </w:txbxContent>
            </v:textbox>
          </v:rect>
        </w:pict>
      </w:r>
    </w:p>
    <w:p w:rsidR="003529D6" w:rsidRPr="001C1CD4" w:rsidRDefault="003529D6" w:rsidP="001C1CD4">
      <w:pPr>
        <w:tabs>
          <w:tab w:val="left" w:pos="3255"/>
        </w:tabs>
        <w:rPr>
          <w:rFonts w:ascii="Abadi MT Condensed Light" w:hAnsi="Abadi MT Condensed Light" w:cs="Abadi MT Condensed Light"/>
          <w:sz w:val="24"/>
          <w:szCs w:val="24"/>
        </w:rPr>
      </w:pPr>
      <w:r>
        <w:rPr>
          <w:noProof/>
          <w:lang w:eastAsia="tr-TR"/>
        </w:rPr>
        <w:pict>
          <v:rect id="_x0000_s1035" style="position:absolute;margin-left:333.4pt;margin-top:148.65pt;width:133.5pt;height:86.25pt;z-index:251663360">
            <v:textbox>
              <w:txbxContent>
                <w:p w:rsidR="003529D6" w:rsidRPr="00EA1024" w:rsidRDefault="003529D6" w:rsidP="001C1CD4">
                  <w:pPr>
                    <w:jc w:val="center"/>
                    <w:rPr>
                      <w:b/>
                      <w:bCs/>
                      <w:color w:val="92D050"/>
                    </w:rPr>
                  </w:pPr>
                  <w:r w:rsidRPr="00EA1024">
                    <w:rPr>
                      <w:b/>
                      <w:bCs/>
                      <w:color w:val="92D050"/>
                    </w:rPr>
                    <w:t>Sevgi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163.9pt;margin-top:148.65pt;width:133.5pt;height:86.25pt;z-index:251662336">
            <v:textbox>
              <w:txbxContent>
                <w:p w:rsidR="003529D6" w:rsidRPr="00203228" w:rsidRDefault="003529D6" w:rsidP="001C1CD4">
                  <w:pPr>
                    <w:jc w:val="center"/>
                    <w:rPr>
                      <w:b/>
                      <w:bCs/>
                      <w:color w:val="984806"/>
                    </w:rPr>
                  </w:pPr>
                  <w:r w:rsidRPr="00203228">
                    <w:rPr>
                      <w:b/>
                      <w:bCs/>
                      <w:color w:val="984806"/>
                    </w:rPr>
                    <w:t>Sorumluluk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-4.1pt;margin-top:148.65pt;width:133.5pt;height:86.25pt;z-index:251661312">
            <v:textbox>
              <w:txbxContent>
                <w:p w:rsidR="003529D6" w:rsidRPr="00EA1024" w:rsidRDefault="003529D6" w:rsidP="001C1CD4">
                  <w:pPr>
                    <w:jc w:val="center"/>
                    <w:rPr>
                      <w:b/>
                      <w:bCs/>
                      <w:color w:val="0070C0"/>
                    </w:rPr>
                  </w:pPr>
                  <w:r w:rsidRPr="00EA1024">
                    <w:rPr>
                      <w:b/>
                      <w:bCs/>
                      <w:color w:val="0070C0"/>
                    </w:rPr>
                    <w:t>Sağlık</w:t>
                  </w:r>
                </w:p>
              </w:txbxContent>
            </v:textbox>
          </v:rect>
        </w:pict>
      </w:r>
      <w:r>
        <w:rPr>
          <w:rFonts w:ascii="Abadi MT Condensed Light" w:hAnsi="Abadi MT Condensed Light" w:cs="Abadi MT Condensed Light"/>
          <w:sz w:val="24"/>
          <w:szCs w:val="24"/>
        </w:rPr>
        <w:tab/>
      </w:r>
    </w:p>
    <w:sectPr w:rsidR="003529D6" w:rsidRPr="001C1CD4" w:rsidSect="00BA78F0">
      <w:footerReference w:type="default" r:id="rId7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9D6" w:rsidRDefault="003529D6" w:rsidP="00EA1024">
      <w:pPr>
        <w:spacing w:after="0" w:line="240" w:lineRule="auto"/>
      </w:pPr>
      <w:r>
        <w:separator/>
      </w:r>
    </w:p>
  </w:endnote>
  <w:endnote w:type="continuationSeparator" w:id="0">
    <w:p w:rsidR="003529D6" w:rsidRDefault="003529D6" w:rsidP="00EA1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merican Drea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pha Romanie Outline G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badi MT Condensed Light">
    <w:altName w:val="Gill Sans MT Condense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.C.M.E. Secret Agen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.C.M.E. Secret Agent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9D6" w:rsidRPr="00EA1024" w:rsidRDefault="003529D6" w:rsidP="00EA1024">
    <w:pPr>
      <w:pStyle w:val="Footer"/>
      <w:jc w:val="center"/>
      <w:rPr>
        <w:rFonts w:ascii="A.C.M.E. Secret Agent" w:hAnsi="A.C.M.E. Secret Agent" w:cs="A.C.M.E. Secret Agent"/>
        <w:b/>
        <w:bCs/>
      </w:rPr>
    </w:pPr>
    <w:r w:rsidRPr="00EA1024">
      <w:rPr>
        <w:rFonts w:ascii="A.C.M.E. Secret Agent Tur" w:hAnsi="A.C.M.E. Secret Agent Tur" w:cs="A.C.M.E. Secret Agent Tur"/>
        <w:b/>
        <w:bCs/>
      </w:rPr>
      <w:t>Turgut ÖZKILINÇ (2/A Sınıf Öğretmeni)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9D6" w:rsidRDefault="003529D6" w:rsidP="00EA1024">
      <w:pPr>
        <w:spacing w:after="0" w:line="240" w:lineRule="auto"/>
      </w:pPr>
      <w:r>
        <w:separator/>
      </w:r>
    </w:p>
  </w:footnote>
  <w:footnote w:type="continuationSeparator" w:id="0">
    <w:p w:rsidR="003529D6" w:rsidRDefault="003529D6" w:rsidP="00EA10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8F0"/>
    <w:rsid w:val="001C1CD4"/>
    <w:rsid w:val="00203228"/>
    <w:rsid w:val="003529D6"/>
    <w:rsid w:val="004D61E6"/>
    <w:rsid w:val="004F6E05"/>
    <w:rsid w:val="005279B5"/>
    <w:rsid w:val="00574DC4"/>
    <w:rsid w:val="00AF0DE9"/>
    <w:rsid w:val="00BA78F0"/>
    <w:rsid w:val="00C22CB0"/>
    <w:rsid w:val="00EA1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rmnput1">
    <w:name w:val="frmınput1"/>
    <w:basedOn w:val="DefaultParagraphFont"/>
    <w:uiPriority w:val="99"/>
    <w:rsid w:val="00BA78F0"/>
    <w:rPr>
      <w:rFonts w:ascii="Tahoma" w:hAnsi="Tahoma" w:cs="Tahoma"/>
      <w:color w:val="000000"/>
      <w:sz w:val="17"/>
      <w:szCs w:val="17"/>
      <w:bdr w:val="single" w:sz="6" w:space="0" w:color="auto" w:frame="1"/>
    </w:rPr>
  </w:style>
  <w:style w:type="paragraph" w:styleId="Header">
    <w:name w:val="header"/>
    <w:basedOn w:val="Normal"/>
    <w:link w:val="HeaderChar"/>
    <w:uiPriority w:val="99"/>
    <w:semiHidden/>
    <w:rsid w:val="00EA1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1024"/>
  </w:style>
  <w:style w:type="paragraph" w:styleId="Footer">
    <w:name w:val="footer"/>
    <w:basedOn w:val="Normal"/>
    <w:link w:val="FooterChar"/>
    <w:uiPriority w:val="99"/>
    <w:semiHidden/>
    <w:rsid w:val="00EA1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1024"/>
  </w:style>
  <w:style w:type="character" w:styleId="Hyperlink">
    <w:name w:val="Hyperlink"/>
    <w:basedOn w:val="DefaultParagraphFont"/>
    <w:uiPriority w:val="99"/>
    <w:rsid w:val="004D61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34</Words>
  <Characters>197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2012-03-23T10:13:00Z</cp:lastPrinted>
  <dcterms:created xsi:type="dcterms:W3CDTF">2012-04-17T11:55:00Z</dcterms:created>
  <dcterms:modified xsi:type="dcterms:W3CDTF">2013-01-28T20:45:00Z</dcterms:modified>
  <cp:category>www.sorubak.com</cp:category>
  <cp:contentType>www.sorubak.com</cp:contentType>
  <cp:contentStatus>www.sorubak.com</cp:contentStatus>
  <cp:version>www.sorubak.com</cp:version>
</cp:coreProperties>
</file>