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89" w:rsidRPr="006D1B48" w:rsidRDefault="009A5889" w:rsidP="00676E7A">
      <w:pPr>
        <w:jc w:val="center"/>
        <w:rPr>
          <w:rFonts w:ascii="Hand writing Mutlu" w:hAnsi="Hand writing Mutlu"/>
          <w:u w:val="single"/>
        </w:rPr>
      </w:pPr>
      <w:r w:rsidRPr="006D1B48">
        <w:rPr>
          <w:rFonts w:ascii="Hand writing Mutlu" w:hAnsi="Hand writing Mutlu"/>
          <w:u w:val="single"/>
        </w:rPr>
        <w:t>ATATÜRK</w:t>
      </w:r>
      <w:r w:rsidRPr="006D1B48">
        <w:rPr>
          <w:u w:val="single"/>
        </w:rPr>
        <w:t>’</w:t>
      </w:r>
      <w:r w:rsidRPr="006D1B48">
        <w:rPr>
          <w:rFonts w:ascii="Hand writing Mutlu" w:hAnsi="Hand writing Mutlu"/>
          <w:u w:val="single"/>
        </w:rPr>
        <w:t>ÜN ÇOCUKLUĞU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  Mustafa Kemal, ilkokulda iken</w:t>
      </w:r>
      <w:r w:rsidRPr="00E07632">
        <w:rPr>
          <w:rFonts w:ascii="Hand writing Mutlu" w:hAnsi="Hand writing Mutlu"/>
        </w:rPr>
        <w:t xml:space="preserve"> babası Ali Rıza Efendi öldü.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>Ailesinin geçimini sağlamakta güçlük çeken annesi, Mustafa Kemal</w:t>
      </w:r>
      <w:r w:rsidRPr="00E07632">
        <w:t>’</w:t>
      </w:r>
      <w:r w:rsidRPr="00E07632">
        <w:rPr>
          <w:rFonts w:ascii="Hand writing Mutlu" w:hAnsi="Hand writing Mutlu"/>
        </w:rPr>
        <w:t>i okuldan alarak, kardeşinin çiftliğine götürdü. Dayısı, Mustafa</w:t>
      </w:r>
      <w:r w:rsidRPr="00E07632">
        <w:t>’</w:t>
      </w:r>
      <w:r w:rsidRPr="00E07632">
        <w:rPr>
          <w:rFonts w:ascii="Hand writing Mutlu" w:hAnsi="Hand writing Mutlu"/>
        </w:rPr>
        <w:t>ya bazı görevler verdi. Mustafa ve kız kardeşi, kargalar konmasın diye bakla tarlasında bekçilik yapmaya başladılar.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Mustafa, çiftlik işlerine alışıyordu; fakat annesi Mustafa</w:t>
      </w:r>
      <w:r w:rsidRPr="00E07632">
        <w:t>’</w:t>
      </w:r>
      <w:r w:rsidRPr="00E07632">
        <w:rPr>
          <w:rFonts w:ascii="Hand writing Mutlu" w:hAnsi="Hand writing Mutlu"/>
        </w:rPr>
        <w:t>yı okuldan ayırdığı için çok üzgündü.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Bir sonbahar günü, dayısı ile beraber çayırda dolaşırken Mustafa</w:t>
      </w:r>
      <w:r w:rsidRPr="00E07632">
        <w:t>’</w:t>
      </w:r>
      <w:r w:rsidRPr="00E07632">
        <w:rPr>
          <w:rFonts w:ascii="Hand writing Mutlu" w:hAnsi="Hand writing Mutlu"/>
        </w:rPr>
        <w:t>yı eve çağırdılar. Mustafa</w:t>
      </w:r>
      <w:r w:rsidRPr="00E07632">
        <w:t>’</w:t>
      </w:r>
      <w:r w:rsidRPr="00E07632">
        <w:rPr>
          <w:rFonts w:ascii="Hand writing Mutlu" w:hAnsi="Hand writing Mutlu"/>
        </w:rPr>
        <w:t>yı, tekrar okula başlaması için teyzesinin yanına göndereceklerdi.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Annesi, bu müjdeyi oğluna verdi. O zaman on yaşında olan Mustafa, bu habere çok sevinmişti.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                                              </w:t>
      </w:r>
    </w:p>
    <w:p w:rsidR="009A5889" w:rsidRPr="00E07632" w:rsidRDefault="009A5889" w:rsidP="00676E7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Metni üç defa oku ve yeni çizgili bir</w:t>
      </w:r>
      <w:r w:rsidRPr="00E07632">
        <w:rPr>
          <w:rFonts w:ascii="Hand writing Mutlu" w:hAnsi="Hand writing Mutlu"/>
        </w:rPr>
        <w:t xml:space="preserve"> defterine </w:t>
      </w:r>
      <w:r>
        <w:rPr>
          <w:rFonts w:ascii="Hand writing Mutlu" w:hAnsi="Hand writing Mutlu"/>
        </w:rPr>
        <w:t xml:space="preserve">en güzel yazınla </w:t>
      </w:r>
      <w:r w:rsidRPr="00E07632">
        <w:rPr>
          <w:rFonts w:ascii="Hand writing Mutlu" w:hAnsi="Hand writing Mutlu"/>
        </w:rPr>
        <w:t>yaz.</w:t>
      </w:r>
      <w:r>
        <w:rPr>
          <w:rFonts w:ascii="Hand writing Mutlu" w:hAnsi="Hand writing Mutlu"/>
        </w:rPr>
        <w:t>Başlığı kırmızı kalemle yazmayı ve noktalama işaretlerini koymayı unutma.Büyük harfle başlayan kelimelere dikkat et.</w:t>
      </w:r>
      <w:r w:rsidRPr="00E07632">
        <w:rPr>
          <w:rFonts w:ascii="Hand writing Mutlu" w:hAnsi="Hand writing Mutlu"/>
        </w:rPr>
        <w:t>Aşağıdaki soruları metne göre cevapla.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8F23CB">
        <w:rPr>
          <w:rFonts w:ascii="Hand writing Mutlu" w:hAnsi="Hand writing Mutlu"/>
          <w:u w:val="single"/>
        </w:rPr>
        <w:t>Soru 1</w:t>
      </w:r>
      <w:r w:rsidRPr="00E07632">
        <w:rPr>
          <w:rFonts w:ascii="Hand writing Mutlu" w:hAnsi="Hand writing Mutlu"/>
        </w:rPr>
        <w:t>: Mustafa Kemal</w:t>
      </w:r>
      <w:r w:rsidRPr="00E07632">
        <w:t>’</w:t>
      </w:r>
      <w:r w:rsidRPr="00E07632">
        <w:rPr>
          <w:rFonts w:ascii="Hand writing Mutlu" w:hAnsi="Hand writing Mutlu"/>
        </w:rPr>
        <w:t xml:space="preserve">in babası Ali Rıza Efendi </w:t>
      </w:r>
      <w:r w:rsidRPr="00E07632">
        <w:rPr>
          <w:rFonts w:ascii="Hand writing Mutlu" w:hAnsi="Hand writing Mutlu"/>
          <w:u w:val="single"/>
        </w:rPr>
        <w:t>ne zaman</w:t>
      </w:r>
      <w:r w:rsidRPr="00E07632">
        <w:rPr>
          <w:rFonts w:ascii="Hand writing Mutlu" w:hAnsi="Hand writing Mutlu"/>
        </w:rPr>
        <w:t xml:space="preserve"> öldü?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</w:t>
      </w:r>
      <w:r w:rsidRPr="00E07632">
        <w:rPr>
          <w:rFonts w:ascii="Hand writing Mutlu" w:hAnsi="Hand writing Mutlu"/>
        </w:rPr>
        <w:t>..</w:t>
      </w:r>
    </w:p>
    <w:p w:rsidR="009A5889" w:rsidRPr="00E07632" w:rsidRDefault="009A5889" w:rsidP="00676E7A"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8F23CB">
        <w:rPr>
          <w:rFonts w:ascii="Hand writing Mutlu" w:hAnsi="Hand writing Mutlu"/>
          <w:u w:val="single"/>
        </w:rPr>
        <w:t>Soru 2</w:t>
      </w:r>
      <w:r w:rsidRPr="00E07632">
        <w:rPr>
          <w:rFonts w:ascii="Hand writing Mutlu" w:hAnsi="Hand writing Mutlu"/>
        </w:rPr>
        <w:t xml:space="preserve">: Mustafa Kemal, dayısının çiftliğinde </w:t>
      </w:r>
      <w:r w:rsidRPr="00E07632">
        <w:rPr>
          <w:rFonts w:ascii="Hand writing Mutlu" w:hAnsi="Hand writing Mutlu"/>
          <w:u w:val="single"/>
        </w:rPr>
        <w:t>ne</w:t>
      </w:r>
      <w:r w:rsidRPr="00E07632">
        <w:rPr>
          <w:rFonts w:ascii="Hand writing Mutlu" w:hAnsi="Hand writing Mutlu"/>
        </w:rPr>
        <w:t xml:space="preserve"> yapıyordu?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8F23CB">
        <w:rPr>
          <w:rFonts w:ascii="Hand writing Mutlu" w:hAnsi="Hand writing Mutlu"/>
          <w:u w:val="single"/>
        </w:rPr>
        <w:t>Soru 3</w:t>
      </w:r>
      <w:r w:rsidRPr="00E07632">
        <w:rPr>
          <w:rFonts w:ascii="Hand writing Mutlu" w:hAnsi="Hand writing Mutlu"/>
        </w:rPr>
        <w:t>: Mustafa Kemal</w:t>
      </w:r>
      <w:r w:rsidRPr="00E07632">
        <w:t>’</w:t>
      </w:r>
      <w:r w:rsidRPr="00E07632">
        <w:rPr>
          <w:rFonts w:ascii="Hand writing Mutlu" w:hAnsi="Hand writing Mutlu"/>
        </w:rPr>
        <w:t xml:space="preserve">in annesi Zübeyde Hanım </w:t>
      </w:r>
      <w:r w:rsidRPr="00E07632">
        <w:rPr>
          <w:rFonts w:ascii="Hand writing Mutlu" w:hAnsi="Hand writing Mutlu"/>
          <w:u w:val="single"/>
        </w:rPr>
        <w:t>neden</w:t>
      </w:r>
      <w:r w:rsidRPr="00E07632">
        <w:rPr>
          <w:rFonts w:ascii="Hand writing Mutlu" w:hAnsi="Hand writing Mutlu"/>
        </w:rPr>
        <w:t xml:space="preserve"> üzgündü?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  <w:r w:rsidRPr="00E07632">
        <w:rPr>
          <w:rFonts w:ascii="Hand writing Mutlu" w:hAnsi="Hand writing Mutlu"/>
        </w:rPr>
        <w:t>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8F23CB">
        <w:rPr>
          <w:rFonts w:ascii="Hand writing Mutlu" w:hAnsi="Hand writing Mutlu"/>
          <w:u w:val="single"/>
        </w:rPr>
        <w:t>Soru 4</w:t>
      </w:r>
      <w:r w:rsidRPr="00E07632">
        <w:rPr>
          <w:rFonts w:ascii="Hand writing Mutlu" w:hAnsi="Hand writing Mutlu"/>
        </w:rPr>
        <w:t>:Mustafa Kemal</w:t>
      </w:r>
      <w:r w:rsidRPr="00E07632">
        <w:t>’</w:t>
      </w:r>
      <w:r w:rsidRPr="00E07632">
        <w:rPr>
          <w:rFonts w:ascii="Hand writing Mutlu" w:hAnsi="Hand writing Mutlu"/>
        </w:rPr>
        <w:t xml:space="preserve">i tekrar okula başlaması için </w:t>
      </w:r>
      <w:r w:rsidRPr="00E07632">
        <w:rPr>
          <w:rFonts w:ascii="Hand writing Mutlu" w:hAnsi="Hand writing Mutlu"/>
          <w:u w:val="single"/>
        </w:rPr>
        <w:t>kim</w:t>
      </w:r>
      <w:r w:rsidRPr="00E07632">
        <w:rPr>
          <w:rFonts w:ascii="Hand writing Mutlu" w:hAnsi="Hand writing Mutlu"/>
        </w:rPr>
        <w:t>in yanına göndermişler?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  <w:r w:rsidRPr="00E07632">
        <w:rPr>
          <w:rFonts w:ascii="Hand writing Mutlu" w:hAnsi="Hand writing Mutlu"/>
        </w:rPr>
        <w:t>..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  <w:r w:rsidRPr="00E07632">
        <w:rPr>
          <w:rFonts w:ascii="Hand writing Mutlu" w:hAnsi="Hand writing Mutlu"/>
        </w:rPr>
        <w:t>..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8F23CB">
        <w:rPr>
          <w:rFonts w:ascii="Hand writing Mutlu" w:hAnsi="Hand writing Mutlu"/>
          <w:u w:val="single"/>
        </w:rPr>
        <w:t>Soru 5</w:t>
      </w:r>
      <w:r w:rsidRPr="00E07632">
        <w:rPr>
          <w:rFonts w:ascii="Hand writing Mutlu" w:hAnsi="Hand writing Mutlu"/>
        </w:rPr>
        <w:t xml:space="preserve">: Tekrar okula başlayacağını öğrenen Mustafa Kemal </w:t>
      </w:r>
      <w:r w:rsidRPr="00E07632">
        <w:rPr>
          <w:rFonts w:ascii="Hand writing Mutlu" w:hAnsi="Hand writing Mutlu"/>
          <w:u w:val="single"/>
        </w:rPr>
        <w:t xml:space="preserve">nasıl </w:t>
      </w:r>
      <w:r w:rsidRPr="00E07632">
        <w:rPr>
          <w:rFonts w:ascii="Hand writing Mutlu" w:hAnsi="Hand writing Mutlu"/>
        </w:rPr>
        <w:t>davrandı?</w:t>
      </w:r>
    </w:p>
    <w:p w:rsidR="009A5889" w:rsidRPr="00E07632" w:rsidRDefault="009A5889" w:rsidP="00676E7A">
      <w:pPr>
        <w:rPr>
          <w:rFonts w:ascii="Hand writing Mutlu" w:hAnsi="Hand writing Mutlu"/>
        </w:rPr>
      </w:pPr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Default="009A5889" w:rsidP="00676E7A">
      <w:r w:rsidRPr="00E07632">
        <w:rPr>
          <w:rFonts w:ascii="Hand writing Mutlu" w:hAnsi="Hand writing Mutlu"/>
        </w:rPr>
        <w:t xml:space="preserve">         </w:t>
      </w:r>
      <w:r w:rsidRPr="00E07632">
        <w:t>………………………………………………………………………………</w:t>
      </w:r>
    </w:p>
    <w:p w:rsidR="009A5889" w:rsidRDefault="009A5889"/>
    <w:p w:rsidR="009A5889" w:rsidRDefault="009A5889"/>
    <w:p w:rsidR="009A5889" w:rsidRDefault="009A5889"/>
    <w:p w:rsidR="009A5889" w:rsidRDefault="009A5889"/>
    <w:p w:rsidR="009A5889" w:rsidRDefault="009A5889"/>
    <w:p w:rsidR="009A5889" w:rsidRDefault="009A5889" w:rsidP="00676E7A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MATEMATİK UYGULAMA ÖDEVİMİZ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A5889" w:rsidRPr="002A2E78" w:rsidRDefault="009A5889" w:rsidP="00676E7A">
      <w:pPr>
        <w:ind w:right="-180"/>
        <w:rPr>
          <w:rFonts w:ascii="Comic Sans MS" w:hAnsi="Comic Sans MS"/>
        </w:rPr>
      </w:pPr>
      <w:r w:rsidRPr="002A2E78">
        <w:rPr>
          <w:rFonts w:ascii="Comic Sans MS" w:hAnsi="Comic Sans MS"/>
        </w:rPr>
        <w:t>Aşağıdaki tabloda 3 ten başlayarak,99 a kadar 3’er ritmik say. Sayarken söylediğin sayıları boya.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471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</w:tblGrid>
      <w:tr w:rsidR="009A5889" w:rsidRPr="002A2E78" w:rsidTr="007408E0">
        <w:trPr>
          <w:trHeight w:val="456"/>
        </w:trPr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10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11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12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13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14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15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16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17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19</w:t>
            </w:r>
          </w:p>
        </w:tc>
        <w:tc>
          <w:tcPr>
            <w:tcW w:w="508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20</w:t>
            </w:r>
          </w:p>
        </w:tc>
      </w:tr>
      <w:tr w:rsidR="009A5889" w:rsidRPr="002A2E78" w:rsidTr="007408E0">
        <w:trPr>
          <w:trHeight w:val="429"/>
        </w:trPr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21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22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23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24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25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26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27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29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30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31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32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33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34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35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36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37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39</w:t>
            </w:r>
          </w:p>
        </w:tc>
        <w:tc>
          <w:tcPr>
            <w:tcW w:w="508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40</w:t>
            </w:r>
          </w:p>
        </w:tc>
      </w:tr>
      <w:tr w:rsidR="009A5889" w:rsidRPr="002A2E78" w:rsidTr="007408E0">
        <w:trPr>
          <w:trHeight w:val="429"/>
        </w:trPr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41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42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43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44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45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46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47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49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50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51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52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53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54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55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56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57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59</w:t>
            </w:r>
          </w:p>
        </w:tc>
        <w:tc>
          <w:tcPr>
            <w:tcW w:w="508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60</w:t>
            </w:r>
          </w:p>
        </w:tc>
      </w:tr>
      <w:tr w:rsidR="009A5889" w:rsidRPr="002A2E78" w:rsidTr="007408E0">
        <w:trPr>
          <w:trHeight w:val="456"/>
        </w:trPr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61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62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63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64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65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66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67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69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70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71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72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73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74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75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76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77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79</w:t>
            </w:r>
          </w:p>
        </w:tc>
        <w:tc>
          <w:tcPr>
            <w:tcW w:w="508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80</w:t>
            </w:r>
          </w:p>
        </w:tc>
      </w:tr>
      <w:tr w:rsidR="009A5889" w:rsidRPr="002A2E78" w:rsidTr="007408E0">
        <w:trPr>
          <w:trHeight w:val="456"/>
        </w:trPr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81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82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83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84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85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86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87</w:t>
            </w:r>
          </w:p>
        </w:tc>
        <w:tc>
          <w:tcPr>
            <w:tcW w:w="463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89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90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91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92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93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94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95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96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97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98</w:t>
            </w:r>
          </w:p>
        </w:tc>
        <w:tc>
          <w:tcPr>
            <w:tcW w:w="464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99</w:t>
            </w:r>
          </w:p>
        </w:tc>
        <w:tc>
          <w:tcPr>
            <w:tcW w:w="508" w:type="dxa"/>
          </w:tcPr>
          <w:p w:rsidR="009A5889" w:rsidRPr="002A2E78" w:rsidRDefault="009A5889" w:rsidP="007408E0">
            <w:pPr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100</w:t>
            </w:r>
          </w:p>
        </w:tc>
      </w:tr>
    </w:tbl>
    <w:p w:rsidR="009A5889" w:rsidRDefault="009A5889" w:rsidP="00676E7A">
      <w:pPr>
        <w:rPr>
          <w:rFonts w:ascii="Comic Sans MS" w:hAnsi="Comic Sans MS"/>
        </w:rPr>
      </w:pPr>
      <w:r w:rsidRPr="002A2E78">
        <w:rPr>
          <w:rFonts w:ascii="Comic Sans MS" w:hAnsi="Comic Sans MS"/>
        </w:rPr>
        <w:t>Aşağıdaki tabloya 3’er ritmik sayma yapılmıştır. Eksik bırakılan yerleri doldur.</w:t>
      </w:r>
    </w:p>
    <w:p w:rsidR="009A5889" w:rsidRPr="002A2E78" w:rsidRDefault="009A5889" w:rsidP="00676E7A">
      <w:pPr>
        <w:rPr>
          <w:rFonts w:ascii="Comic Sans MS" w:hAnsi="Comic Sans M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8pt;margin-top:12pt;width:126pt;height:81pt;z-index:251658240;mso-wrap-style:none" stroked="f">
            <v:textbox>
              <w:txbxContent>
                <w:p w:rsidR="009A5889" w:rsidRDefault="009A5889" w:rsidP="00676E7A"/>
              </w:txbxContent>
            </v:textbox>
          </v:shape>
        </w:pict>
      </w:r>
    </w:p>
    <w:tbl>
      <w:tblPr>
        <w:tblW w:w="70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9A5889" w:rsidRPr="002A2E78" w:rsidTr="007408E0">
        <w:trPr>
          <w:trHeight w:val="375"/>
        </w:trPr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18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30</w:t>
            </w:r>
          </w:p>
        </w:tc>
      </w:tr>
      <w:tr w:rsidR="009A5889" w:rsidRPr="002A2E78" w:rsidTr="007408E0">
        <w:trPr>
          <w:trHeight w:val="375"/>
        </w:trPr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36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45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57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</w:tr>
      <w:tr w:rsidR="009A5889" w:rsidRPr="002A2E78" w:rsidTr="007408E0">
        <w:trPr>
          <w:trHeight w:val="375"/>
        </w:trPr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69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81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</w:tr>
      <w:tr w:rsidR="009A5889" w:rsidRPr="002A2E78" w:rsidTr="007408E0">
        <w:trPr>
          <w:trHeight w:val="375"/>
        </w:trPr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  <w:r w:rsidRPr="002A2E78">
              <w:rPr>
                <w:rFonts w:ascii="Comic Sans MS" w:hAnsi="Comic Sans MS"/>
              </w:rPr>
              <w:t>93</w:t>
            </w: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2" w:type="dxa"/>
          </w:tcPr>
          <w:p w:rsidR="009A5889" w:rsidRPr="002A2E78" w:rsidRDefault="009A5889" w:rsidP="007408E0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9A5889" w:rsidRDefault="009A5889" w:rsidP="00676E7A">
      <w:pPr>
        <w:rPr>
          <w:rFonts w:ascii="Hand writing Mutlu" w:hAnsi="Hand writing Mutlu"/>
        </w:rPr>
      </w:pPr>
    </w:p>
    <w:p w:rsidR="009A5889" w:rsidRPr="004101DE" w:rsidRDefault="009A5889" w:rsidP="00676E7A">
      <w:pPr>
        <w:rPr>
          <w:rFonts w:ascii="Comic Sans MS" w:hAnsi="Comic Sans MS"/>
          <w:sz w:val="16"/>
          <w:szCs w:val="16"/>
        </w:rPr>
      </w:pPr>
      <w:r w:rsidRPr="00DD3C95">
        <w:rPr>
          <w:rFonts w:ascii="Comic Sans MS" w:hAnsi="Comic Sans MS"/>
        </w:rPr>
        <w:t>Aşağıdaki tabloda 99</w:t>
      </w:r>
      <w:r>
        <w:rPr>
          <w:rFonts w:ascii="Comic Sans MS" w:hAnsi="Comic Sans MS"/>
        </w:rPr>
        <w:t>’</w:t>
      </w:r>
      <w:r w:rsidRPr="00DD3C95">
        <w:rPr>
          <w:rFonts w:ascii="Comic Sans MS" w:hAnsi="Comic Sans MS"/>
        </w:rPr>
        <w:t>dan başlayarak 3 e kadar geriye doğru ritmik sayma yap. Sayarken söylediğin sayıları boya.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463"/>
        <w:gridCol w:w="463"/>
        <w:gridCol w:w="463"/>
        <w:gridCol w:w="463"/>
        <w:gridCol w:w="463"/>
        <w:gridCol w:w="463"/>
        <w:gridCol w:w="463"/>
        <w:gridCol w:w="463"/>
        <w:gridCol w:w="43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31"/>
      </w:tblGrid>
      <w:tr w:rsidR="009A5889" w:rsidRPr="00DD3C95" w:rsidTr="007408E0">
        <w:trPr>
          <w:trHeight w:val="420"/>
        </w:trPr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100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99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98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97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96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95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94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91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90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89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88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87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86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85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84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81</w:t>
            </w:r>
          </w:p>
        </w:tc>
      </w:tr>
      <w:tr w:rsidR="009A5889" w:rsidRPr="00DD3C95" w:rsidTr="007408E0">
        <w:trPr>
          <w:trHeight w:val="420"/>
        </w:trPr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80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79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78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77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76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75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74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71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70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69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68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67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66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65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64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61</w:t>
            </w:r>
          </w:p>
        </w:tc>
      </w:tr>
      <w:tr w:rsidR="009A5889" w:rsidRPr="00DD3C95" w:rsidTr="007408E0">
        <w:trPr>
          <w:trHeight w:val="420"/>
        </w:trPr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60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59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58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57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56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55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54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51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50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49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48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47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46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45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44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41</w:t>
            </w:r>
          </w:p>
        </w:tc>
      </w:tr>
      <w:tr w:rsidR="009A5889" w:rsidRPr="00DD3C95" w:rsidTr="007408E0">
        <w:trPr>
          <w:trHeight w:val="420"/>
        </w:trPr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40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39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38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37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36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35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34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31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30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29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28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27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26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25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24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21</w:t>
            </w:r>
          </w:p>
        </w:tc>
      </w:tr>
      <w:tr w:rsidR="009A5889" w:rsidRPr="00DD3C95" w:rsidTr="007408E0">
        <w:trPr>
          <w:trHeight w:val="420"/>
        </w:trPr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20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19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18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17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16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15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14</w:t>
            </w:r>
          </w:p>
        </w:tc>
        <w:tc>
          <w:tcPr>
            <w:tcW w:w="460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11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10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9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8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7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6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5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4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3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2</w:t>
            </w:r>
          </w:p>
        </w:tc>
        <w:tc>
          <w:tcPr>
            <w:tcW w:w="461" w:type="dxa"/>
          </w:tcPr>
          <w:p w:rsidR="009A5889" w:rsidRPr="00DD3C95" w:rsidRDefault="009A5889" w:rsidP="007408E0">
            <w:pPr>
              <w:rPr>
                <w:rFonts w:ascii="Comic Sans MS" w:hAnsi="Comic Sans MS"/>
              </w:rPr>
            </w:pPr>
            <w:r w:rsidRPr="00DD3C95">
              <w:rPr>
                <w:rFonts w:ascii="Comic Sans MS" w:hAnsi="Comic Sans MS"/>
              </w:rPr>
              <w:t>1</w:t>
            </w:r>
          </w:p>
        </w:tc>
      </w:tr>
    </w:tbl>
    <w:p w:rsidR="009A5889" w:rsidRDefault="009A5889" w:rsidP="00676E7A">
      <w:pPr>
        <w:ind w:right="-180"/>
      </w:pPr>
    </w:p>
    <w:p w:rsidR="009A5889" w:rsidRPr="004101DE" w:rsidRDefault="009A5889" w:rsidP="00676E7A">
      <w:pPr>
        <w:rPr>
          <w:rFonts w:ascii="Comic Sans MS" w:hAnsi="Comic Sans MS"/>
        </w:rPr>
      </w:pPr>
      <w:r w:rsidRPr="004101DE">
        <w:rPr>
          <w:rFonts w:ascii="Comic Sans MS" w:hAnsi="Comic Sans MS"/>
        </w:rPr>
        <w:t>Aşağıda verilen sayılardan belirtilen sayılara kadar 3’er ritmik sayma yapınız.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5940"/>
        <w:gridCol w:w="1724"/>
      </w:tblGrid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İlk sayı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 xml:space="preserve">Ritmik sayma </w:t>
            </w: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Son sayı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12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12, 15, 18, 21, 24, 27 30, 33</w:t>
            </w: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33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33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45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57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75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24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36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36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57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27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45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21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51</w:t>
            </w:r>
          </w:p>
        </w:tc>
      </w:tr>
      <w:tr w:rsidR="009A5889" w:rsidRPr="004101DE" w:rsidTr="004731B9">
        <w:tc>
          <w:tcPr>
            <w:tcW w:w="1548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18</w:t>
            </w:r>
          </w:p>
        </w:tc>
        <w:tc>
          <w:tcPr>
            <w:tcW w:w="5940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</w:p>
        </w:tc>
        <w:tc>
          <w:tcPr>
            <w:tcW w:w="1724" w:type="dxa"/>
          </w:tcPr>
          <w:p w:rsidR="009A5889" w:rsidRPr="004731B9" w:rsidRDefault="009A5889" w:rsidP="007408E0">
            <w:pPr>
              <w:rPr>
                <w:rFonts w:ascii="Comic Sans MS" w:hAnsi="Comic Sans MS"/>
              </w:rPr>
            </w:pPr>
            <w:r w:rsidRPr="004731B9">
              <w:rPr>
                <w:rFonts w:ascii="Comic Sans MS" w:hAnsi="Comic Sans MS"/>
              </w:rPr>
              <w:t>39</w:t>
            </w:r>
          </w:p>
        </w:tc>
      </w:tr>
    </w:tbl>
    <w:p w:rsidR="009A5889" w:rsidRDefault="009A5889">
      <w:hyperlink r:id="rId4" w:history="1">
        <w:r>
          <w:rPr>
            <w:rStyle w:val="Hyperlink"/>
            <w:sz w:val="20"/>
            <w:szCs w:val="20"/>
          </w:rPr>
          <w:t>www.sorubak.com</w:t>
        </w:r>
      </w:hyperlink>
    </w:p>
    <w:sectPr w:rsidR="009A5889" w:rsidSect="00437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E7A"/>
    <w:rsid w:val="00012037"/>
    <w:rsid w:val="002A2E78"/>
    <w:rsid w:val="003100F6"/>
    <w:rsid w:val="003D559C"/>
    <w:rsid w:val="004101DE"/>
    <w:rsid w:val="00437DF0"/>
    <w:rsid w:val="004731B9"/>
    <w:rsid w:val="005E5D6B"/>
    <w:rsid w:val="00676E7A"/>
    <w:rsid w:val="006D1B48"/>
    <w:rsid w:val="007408E0"/>
    <w:rsid w:val="00792E64"/>
    <w:rsid w:val="00861EE1"/>
    <w:rsid w:val="008F23CB"/>
    <w:rsid w:val="009268FE"/>
    <w:rsid w:val="009A5889"/>
    <w:rsid w:val="00DD3C95"/>
    <w:rsid w:val="00E07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E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6E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76E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6E7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268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446</Words>
  <Characters>2544</Characters>
  <Application>Microsoft Office Outlook</Application>
  <DocSecurity>0</DocSecurity>
  <Lines>0</Lines>
  <Paragraphs>0</Paragraphs>
  <ScaleCrop>false</ScaleCrop>
  <Manager>www.sorubak.com</Manager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Fusun Feyzifar</dc:creator>
  <cp:keywords>www.sorubak.com</cp:keywords>
  <dc:description>www.sorubak.com</dc:description>
  <cp:lastModifiedBy>edanur</cp:lastModifiedBy>
  <cp:revision>4</cp:revision>
  <dcterms:created xsi:type="dcterms:W3CDTF">2012-11-10T17:55:00Z</dcterms:created>
  <dcterms:modified xsi:type="dcterms:W3CDTF">2012-12-07T20:28:00Z</dcterms:modified>
  <cp:category>www.sorubak.com</cp:category>
</cp:coreProperties>
</file>