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8DD" w:rsidRDefault="006968DD" w:rsidP="009937AC">
      <w:pPr>
        <w:rPr>
          <w:rFonts w:ascii="Comic Sans MS" w:hAnsi="Comic Sans MS" w:cs="Comic Sans MS"/>
          <w:noProof/>
        </w:rPr>
      </w:pPr>
      <w:r w:rsidRPr="000E2D7E">
        <w:rPr>
          <w:rFonts w:ascii="Comic Sans MS" w:hAnsi="Comic Sans MS" w:cs="Comic Sans MS"/>
          <w:noProof/>
        </w:rPr>
        <w:t>İsim………………………..Soy</w:t>
      </w:r>
      <w:r>
        <w:rPr>
          <w:rFonts w:ascii="Comic Sans MS" w:hAnsi="Comic Sans MS" w:cs="Comic Sans MS"/>
          <w:noProof/>
        </w:rPr>
        <w:t>ad………………………………No………..Sınıf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pStyle w:val="Heading2"/>
        <w:spacing w:before="120"/>
        <w:jc w:val="center"/>
        <w:rPr>
          <w:rFonts w:ascii="Comic Sans MS" w:hAnsi="Comic Sans MS" w:cs="Comic Sans MS"/>
          <w:noProof/>
          <w:sz w:val="24"/>
          <w:szCs w:val="24"/>
        </w:rPr>
      </w:pPr>
      <w:r w:rsidRPr="000E2D7E">
        <w:rPr>
          <w:rFonts w:ascii="Comic Sans MS" w:hAnsi="Comic Sans MS" w:cs="Comic Sans MS"/>
          <w:noProof/>
          <w:sz w:val="24"/>
          <w:szCs w:val="24"/>
        </w:rPr>
        <w:t>GÖL HİÇ MAYA TUTAR MI?</w:t>
      </w:r>
    </w:p>
    <w:p w:rsidR="006968DD" w:rsidRPr="000E2D7E" w:rsidRDefault="006968DD" w:rsidP="009937AC">
      <w:pPr>
        <w:pStyle w:val="Heading2"/>
        <w:jc w:val="both"/>
        <w:rPr>
          <w:rFonts w:ascii="Comic Sans MS" w:hAnsi="Comic Sans MS" w:cs="Comic Sans MS"/>
          <w:noProof/>
          <w:sz w:val="24"/>
          <w:szCs w:val="24"/>
        </w:rPr>
      </w:pPr>
      <w:r w:rsidRPr="000E2D7E">
        <w:rPr>
          <w:rFonts w:ascii="Comic Sans MS" w:hAnsi="Comic Sans MS" w:cs="Comic Sans MS"/>
          <w:noProof/>
          <w:sz w:val="24"/>
          <w:szCs w:val="24"/>
        </w:rPr>
        <w:t xml:space="preserve">   Nasrettin Hoca bir gün öğlen yemeğini göl kıyısında yedikten sonra yoğurt kabını gölün suyunda yıkıyormuş. Tam o sırada Hocanın geveze bir arkadaşı onu görmüş ve </w:t>
      </w:r>
    </w:p>
    <w:p w:rsidR="006968DD" w:rsidRPr="000E2D7E" w:rsidRDefault="006968DD" w:rsidP="009937AC">
      <w:pPr>
        <w:numPr>
          <w:ilvl w:val="0"/>
          <w:numId w:val="1"/>
        </w:num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Hoca ne yapıyorsun ! demiş.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Hoca bu meraklı arkadaşına biraz şaka olsun diye;</w:t>
      </w:r>
    </w:p>
    <w:p w:rsidR="006968DD" w:rsidRPr="000E2D7E" w:rsidRDefault="006968DD" w:rsidP="009937AC">
      <w:pPr>
        <w:ind w:left="75"/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- Göle maya çalıyorum. demiş.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Şaşkına dönen arkadaşı Hocaya yeni bir soru yöneltmiş:</w:t>
      </w:r>
    </w:p>
    <w:p w:rsidR="006968DD" w:rsidRPr="000E2D7E" w:rsidRDefault="006968DD" w:rsidP="009937AC">
      <w:pPr>
        <w:numPr>
          <w:ilvl w:val="0"/>
          <w:numId w:val="1"/>
        </w:num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Hoca, göl hiç maya tutar mı?</w:t>
      </w:r>
    </w:p>
    <w:p w:rsidR="006968DD" w:rsidRPr="000E2D7E" w:rsidRDefault="006968DD" w:rsidP="009937AC">
      <w:pPr>
        <w:ind w:left="75"/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Hoca bu ya, </w:t>
      </w:r>
    </w:p>
    <w:p w:rsidR="006968DD" w:rsidRPr="000E2D7E" w:rsidRDefault="006968DD" w:rsidP="009937AC">
      <w:pPr>
        <w:numPr>
          <w:ilvl w:val="0"/>
          <w:numId w:val="1"/>
        </w:num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Ya tutarsa? diye cevap vermiş. 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1.) Hoca’nın arkadaşı için aşağıdakilerden hangisi söylenemez?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  Geveze biri                              B.  Meraklı biri                        C. Sabırlı biri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2.) Bu olay ne zaman olmuş?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Sabahtan hemen sonra            B. Öğle yemeğinden sonra     C. Akşam üstü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3.) Hoca’nın cevabı karşısında arkadaşı ne yapmış?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Şaşkına dönmüş                     B. Çok gülmüş                    C. Hocayla dalga geçmiş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4.) “Ayhan ile Bayhan okula geç kaldılar …………uyanamamışlardı.” Tümcesinde boş bırakılan yere hangi </w:t>
      </w:r>
      <w:r w:rsidRPr="000E2D7E">
        <w:rPr>
          <w:rFonts w:ascii="Comic Sans MS" w:hAnsi="Comic Sans MS" w:cs="Comic Sans MS"/>
          <w:u w:val="single"/>
        </w:rPr>
        <w:t>kelime gelmelidir?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 çünkü                                     B.  ama                                   C.  hem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5.) Aşağıdaki tümcelerin hangisinde “ </w:t>
      </w:r>
      <w:r w:rsidRPr="000E2D7E">
        <w:rPr>
          <w:rFonts w:ascii="Comic Sans MS" w:hAnsi="Comic Sans MS" w:cs="Comic Sans MS"/>
          <w:u w:val="single"/>
        </w:rPr>
        <w:t>heyecanlanmak, panik olmak</w:t>
      </w:r>
      <w:r w:rsidRPr="000E2D7E">
        <w:rPr>
          <w:rFonts w:ascii="Comic Sans MS" w:hAnsi="Comic Sans MS" w:cs="Comic Sans MS"/>
        </w:rPr>
        <w:t xml:space="preserve">” anlamında bir </w:t>
      </w:r>
      <w:r w:rsidRPr="000E2D7E">
        <w:rPr>
          <w:rFonts w:ascii="Comic Sans MS" w:hAnsi="Comic Sans MS" w:cs="Comic Sans MS"/>
          <w:u w:val="single"/>
        </w:rPr>
        <w:t>deyim kullanılmıştır</w:t>
      </w:r>
      <w:r w:rsidRPr="000E2D7E">
        <w:rPr>
          <w:rFonts w:ascii="Comic Sans MS" w:hAnsi="Comic Sans MS" w:cs="Comic Sans MS"/>
        </w:rPr>
        <w:t>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 Onu görünce kan beynine sıçradı.                B. Birden bire sapsarı kesildi.</w:t>
      </w:r>
    </w:p>
    <w:p w:rsidR="006968DD" w:rsidRPr="000E2D7E" w:rsidRDefault="006968DD" w:rsidP="009937AC">
      <w:pPr>
        <w:jc w:val="center"/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C. Ödevini yapmayınca etekleri tutuştu.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6.) “ İhtiyar kadın, yaramaz kediyi kapının önüne bıraktı.” Tümcesinde hangi kelimeler bir ismi </w:t>
      </w:r>
      <w:r w:rsidRPr="000E2D7E">
        <w:rPr>
          <w:rFonts w:ascii="Comic Sans MS" w:hAnsi="Comic Sans MS" w:cs="Comic Sans MS"/>
          <w:u w:val="single"/>
        </w:rPr>
        <w:t>nitelemiştir</w:t>
      </w:r>
      <w:r w:rsidRPr="000E2D7E">
        <w:rPr>
          <w:rFonts w:ascii="Comic Sans MS" w:hAnsi="Comic Sans MS" w:cs="Comic Sans MS"/>
        </w:rPr>
        <w:t>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A. ihtiyar – kadın                       B. kadın – kedi                       C. İhtiyar – yaramaz 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7.) “ kaz” kelimesi hangi tümcede “ Toprağı kürekle kazdı.” tümcesindeki  “kaz” sözcüğü ile </w:t>
      </w:r>
      <w:r w:rsidRPr="000E2D7E">
        <w:rPr>
          <w:rFonts w:ascii="Comic Sans MS" w:hAnsi="Comic Sans MS" w:cs="Comic Sans MS"/>
          <w:u w:val="single"/>
        </w:rPr>
        <w:t>aynı anlamda kullanılmıştır</w:t>
      </w:r>
      <w:r w:rsidRPr="000E2D7E">
        <w:rPr>
          <w:rFonts w:ascii="Comic Sans MS" w:hAnsi="Comic Sans MS" w:cs="Comic Sans MS"/>
        </w:rPr>
        <w:t>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 Kümesteki kaz kaçmış.                             B. Duvarın önünü kazınca altın çıktı.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                                                 C. Kazmayı, küreği kapıp geldi.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8.) Aşağıdaki sözcük çiftlerinden hangisi diğerlerine göre </w:t>
      </w:r>
      <w:r w:rsidRPr="000E2D7E">
        <w:rPr>
          <w:rFonts w:ascii="Comic Sans MS" w:hAnsi="Comic Sans MS" w:cs="Comic Sans MS"/>
          <w:u w:val="single"/>
        </w:rPr>
        <w:t>farklıdır</w:t>
      </w:r>
      <w:r w:rsidRPr="000E2D7E">
        <w:rPr>
          <w:rFonts w:ascii="Comic Sans MS" w:hAnsi="Comic Sans MS" w:cs="Comic Sans MS"/>
        </w:rPr>
        <w:t>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A.  millet – ulus                       B. çalışkan – tembel                 C. Öğrenci – talebe 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9.)Aşağıdaki tümcelerin hangisinde </w:t>
      </w:r>
      <w:r w:rsidRPr="000E2D7E">
        <w:rPr>
          <w:rFonts w:ascii="Comic Sans MS" w:hAnsi="Comic Sans MS" w:cs="Comic Sans MS"/>
          <w:u w:val="single"/>
        </w:rPr>
        <w:t>karşıt anlamlı kelimeler birlikte kullanılmıştır</w:t>
      </w:r>
      <w:r w:rsidRPr="000E2D7E">
        <w:rPr>
          <w:rFonts w:ascii="Comic Sans MS" w:hAnsi="Comic Sans MS" w:cs="Comic Sans MS"/>
        </w:rPr>
        <w:t>?</w:t>
      </w:r>
    </w:p>
    <w:p w:rsidR="006968DD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Bu çocuk hem suçlu hem güçlü.              B. Sabah akşam hep bu derse çalıştı.</w:t>
      </w:r>
    </w:p>
    <w:p w:rsidR="006968DD" w:rsidRPr="000E2D7E" w:rsidRDefault="006968DD" w:rsidP="009937AC">
      <w:pPr>
        <w:jc w:val="center"/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C. Bizim orada tok, açın halinden anlamaz derler.</w:t>
      </w:r>
    </w:p>
    <w:p w:rsidR="006968DD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10.) Aşağıdaki tümcelerin hangisinde yazım yanlışı </w:t>
      </w:r>
      <w:r w:rsidRPr="000E2D7E">
        <w:rPr>
          <w:rFonts w:ascii="Comic Sans MS" w:hAnsi="Comic Sans MS" w:cs="Comic Sans MS"/>
          <w:u w:val="single"/>
        </w:rPr>
        <w:t>yapılmamıştır</w:t>
      </w:r>
      <w:r w:rsidRPr="000E2D7E">
        <w:rPr>
          <w:rFonts w:ascii="Comic Sans MS" w:hAnsi="Comic Sans MS" w:cs="Comic Sans MS"/>
        </w:rPr>
        <w:t>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Öğretmen çocuğa bir güzel falaka çekti.          B. Babamla beraber topkapıya gittik.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                                                  C. Hakan ile Fatma, Ayşe’lere gittiler.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11.) Öğretmenler,öğrencilerin derslerde başarılı olması için çalışır.” Tümcesinde kaç tane tekil ve çoğul kelimeler vardır?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 tekil : 4  çoğul : 3                B. tekil :  yok  çoğul : 3       C. Tekil : 3 çoğul : 3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12.) “çalışkan – tembel “ arasında bir ilişki vardır.Aynı ilişki “ siyah” kelimesi ile hangi kelime arasında vardır?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  kara                                      B.   renk                          C. Beyaz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13.) Aşağıdaki kelimelerden hangisi sözlükte diğerlerinin arasında yer alır?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A.  bayrak                                 B. bayram                           B. baygın 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14.)  “ yüz “ kelimesi hangi cümlede diğerlerinden </w:t>
      </w:r>
      <w:r w:rsidRPr="000E2D7E">
        <w:rPr>
          <w:rFonts w:ascii="Comic Sans MS" w:hAnsi="Comic Sans MS" w:cs="Comic Sans MS"/>
          <w:u w:val="single"/>
        </w:rPr>
        <w:t>farklı anlamda kullanılmıştır</w:t>
      </w:r>
      <w:r w:rsidRPr="000E2D7E">
        <w:rPr>
          <w:rFonts w:ascii="Comic Sans MS" w:hAnsi="Comic Sans MS" w:cs="Comic Sans MS"/>
        </w:rPr>
        <w:t>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Kurbanın derisini yüzdü.                      B. Çocuk derede yüzdü.</w:t>
      </w:r>
    </w:p>
    <w:p w:rsidR="006968DD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                                                C. Yüze yüze kıyıya vardı.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15.) Aşağıdaki tümcelerin hangisinde “ korumak, sahip çıkmak,dikkat etmek” anlamında bir deyim kullanılmıştır?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 Şu adama yüz verme artık.                    B. Kardeşine göz kulak ol dedi annem.</w:t>
      </w:r>
    </w:p>
    <w:p w:rsidR="006968DD" w:rsidRPr="000E2D7E" w:rsidRDefault="006968DD" w:rsidP="009937AC">
      <w:pPr>
        <w:jc w:val="center"/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C. Öğretmenimiz ormanlarımızı koruyalım dedi.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16.) “ gelir – samanı – zamanı – sakla “ kelimelerinden hangi atasözü oluşturulur?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samanı sakla zamanı gelir.                   B. Gelir zamanı, sakla samanı.</w:t>
      </w:r>
    </w:p>
    <w:p w:rsidR="006968DD" w:rsidRPr="000E2D7E" w:rsidRDefault="006968DD" w:rsidP="009937AC">
      <w:pPr>
        <w:jc w:val="center"/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C. Sakla samanı, gelir zamanı.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17.) Oğluna  “ Yüz verme şu arkadaşına “ diyen bir anne oğlundan ne istemektedir?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Arkadaşınla güzel oyna.                       B. Arkadaşınla bir daha konuşma.</w:t>
      </w:r>
    </w:p>
    <w:p w:rsidR="006968DD" w:rsidRPr="000E2D7E" w:rsidRDefault="006968DD" w:rsidP="009937AC">
      <w:pPr>
        <w:jc w:val="center"/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C. Arkadaşına oyuncaklarını verme.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18.) Aşağıdaki tümcelerin hangisinde </w:t>
      </w:r>
      <w:r w:rsidRPr="000E2D7E">
        <w:rPr>
          <w:rFonts w:ascii="Comic Sans MS" w:hAnsi="Comic Sans MS" w:cs="Comic Sans MS"/>
          <w:u w:val="single"/>
        </w:rPr>
        <w:t>yazım yanlışı yoktur</w:t>
      </w:r>
      <w:r w:rsidRPr="000E2D7E">
        <w:rPr>
          <w:rFonts w:ascii="Comic Sans MS" w:hAnsi="Comic Sans MS" w:cs="Comic Sans MS"/>
        </w:rPr>
        <w:t>?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Çocuk bu sokak’ta düştü yere.               B. Ali, Gül Sokak’ta oturuyor.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                                                 C. Araba, Kiraz Sokakta kaza geçirmiş.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19.) Aşağıdaki sözcüklerden hangisinin </w:t>
      </w:r>
      <w:r w:rsidRPr="000E2D7E">
        <w:rPr>
          <w:rFonts w:ascii="Comic Sans MS" w:hAnsi="Comic Sans MS" w:cs="Comic Sans MS"/>
          <w:u w:val="single"/>
        </w:rPr>
        <w:t>hem eş anlamlısı hem de zıt anlamlısı vardır</w:t>
      </w:r>
      <w:r w:rsidRPr="000E2D7E">
        <w:rPr>
          <w:rFonts w:ascii="Comic Sans MS" w:hAnsi="Comic Sans MS" w:cs="Comic Sans MS"/>
        </w:rPr>
        <w:t xml:space="preserve">? 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öğretmen                             B.  boş                                 C.  Hayat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 xml:space="preserve">20.) “ Oya( ) Kenan ( ) Ayla ve Sevgi ne kadar da yaramaz( )” tümcesinde boş bırakılan yerlere hangi noktalama işaretleri gelmelidir? 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  <w:r w:rsidRPr="000E2D7E">
        <w:rPr>
          <w:rFonts w:ascii="Comic Sans MS" w:hAnsi="Comic Sans MS" w:cs="Comic Sans MS"/>
        </w:rPr>
        <w:t>A. ( , ) ( , ) ( ? )                        B. ( . ) ( . ) ( ? )                    C. ( , ) ( , ) ( . )</w:t>
      </w:r>
    </w:p>
    <w:p w:rsidR="006968DD" w:rsidRPr="000E2D7E" w:rsidRDefault="006968DD" w:rsidP="009937AC">
      <w:pPr>
        <w:rPr>
          <w:rFonts w:ascii="Comic Sans MS" w:hAnsi="Comic Sans MS" w:cs="Comic Sans MS"/>
        </w:rPr>
      </w:pPr>
    </w:p>
    <w:p w:rsidR="006968DD" w:rsidRDefault="006968DD" w:rsidP="0034061F">
      <w:pPr>
        <w:rPr>
          <w:rFonts w:ascii="Comic Sans MS" w:hAnsi="Comic Sans MS" w:cs="Comic Sans MS"/>
        </w:rPr>
      </w:pPr>
      <w:hyperlink r:id="rId5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6968DD" w:rsidRDefault="006968DD">
      <w:pPr>
        <w:rPr>
          <w:rFonts w:cs="Times New Roman"/>
        </w:rPr>
      </w:pPr>
    </w:p>
    <w:sectPr w:rsidR="006968DD" w:rsidSect="000E2D7E">
      <w:pgSz w:w="11906" w:h="16838"/>
      <w:pgMar w:top="540" w:right="566" w:bottom="54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017D7"/>
    <w:multiLevelType w:val="singleLevel"/>
    <w:tmpl w:val="6AF49656"/>
    <w:lvl w:ilvl="0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37AC"/>
    <w:rsid w:val="000E2D7E"/>
    <w:rsid w:val="00321D2C"/>
    <w:rsid w:val="0034061F"/>
    <w:rsid w:val="00443B1A"/>
    <w:rsid w:val="006968DD"/>
    <w:rsid w:val="00754177"/>
    <w:rsid w:val="008574C1"/>
    <w:rsid w:val="009937AC"/>
    <w:rsid w:val="00AD0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7AC"/>
    <w:rPr>
      <w:rFonts w:ascii="Arial" w:eastAsia="Times New Roman" w:hAnsi="Arial" w:cs="Arial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937AC"/>
    <w:pPr>
      <w:keepNext/>
      <w:outlineLvl w:val="1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937AC"/>
    <w:rPr>
      <w:rFonts w:ascii="Arial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3406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922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693</Words>
  <Characters>3952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2012-04-14T04:50:00Z</dcterms:created>
  <dcterms:modified xsi:type="dcterms:W3CDTF">2013-01-28T20:12:00Z</dcterms:modified>
  <cp:category>www.sorubak.com</cp:category>
  <cp:contentType>www.sorubak.com</cp:contentType>
  <cp:contentStatus>www.sorubak.com</cp:contentStatus>
  <cp:version>www.sorubak.com</cp:version>
</cp:coreProperties>
</file>