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541" w:rsidRDefault="00385541" w:rsidP="009C677D">
      <w:pPr>
        <w:spacing w:after="0"/>
        <w:rPr>
          <w:rFonts w:ascii="Comic Sans MS" w:hAnsi="Comic Sans MS" w:cs="Comic Sans MS"/>
        </w:rPr>
      </w:pPr>
      <w:r w:rsidRPr="009C677D">
        <w:rPr>
          <w:rFonts w:ascii="Comic Sans MS" w:hAnsi="Comic Sans MS" w:cs="Comic Sans MS"/>
        </w:rPr>
        <w:t xml:space="preserve">                          </w:t>
      </w:r>
      <w:r>
        <w:rPr>
          <w:rFonts w:ascii="Comic Sans MS" w:hAnsi="Comic Sans MS" w:cs="Comic Sans MS"/>
        </w:rPr>
        <w:t xml:space="preserve">      </w:t>
      </w:r>
      <w:r w:rsidRPr="009C677D">
        <w:rPr>
          <w:rFonts w:ascii="Comic Sans MS" w:hAnsi="Comic Sans MS" w:cs="Comic Sans MS"/>
        </w:rPr>
        <w:t>…………………………..      …………………………….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Küçük Aylin,akşam televizyonda belgesel izliyordu.Belgeselin konusu,Afrika’daki vahşi hayvanlardı.Anne aslan,yeni doğan yavruları ile oynuyordu.Acıkan yavrularını doyurabilmesi için avlanması gerekiyordu.Anne aslan çayırlarda otlayan ceylanların arasına daldı ve bir ceylan yakaladı.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Aşağıdaki </w:t>
      </w:r>
      <w:r w:rsidRPr="00AC5BCD">
        <w:rPr>
          <w:rFonts w:ascii="Comic Sans MS" w:hAnsi="Comic Sans MS" w:cs="Comic Sans MS"/>
          <w:b/>
          <w:bCs/>
        </w:rPr>
        <w:t>5N1K</w:t>
      </w:r>
      <w:r>
        <w:rPr>
          <w:rFonts w:ascii="Comic Sans MS" w:hAnsi="Comic Sans MS" w:cs="Comic Sans MS"/>
        </w:rPr>
        <w:t xml:space="preserve"> sorularını metne göre yanıtlayalım.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1.Belgeselin konusu ne idi?.................................................................................................................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2.Anne aslan niçin avlanıyordu?........................................................................................................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3.Küçük Aylin belgeseli ne zaman izledi?.......................................................................................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4.Ceylanlar nerede otlanıyordu?......................................................................................................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5.Belgeseli kim izliyordu?..................................................................................................................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6.Anne aslan ceylanları nasıl yakaladı?............................................................................................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7.Metne siz bir başlık verin.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8.Tabloda verilen cümleleri varlığın hangi özelliğini belittiğini işaretleyelim.</w:t>
      </w:r>
    </w:p>
    <w:tbl>
      <w:tblPr>
        <w:tblW w:w="1011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10"/>
        <w:gridCol w:w="1134"/>
        <w:gridCol w:w="1262"/>
        <w:gridCol w:w="1006"/>
        <w:gridCol w:w="993"/>
        <w:gridCol w:w="1383"/>
        <w:gridCol w:w="823"/>
      </w:tblGrid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CÜMLELER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87E4C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RENGİNİ</w:t>
            </w: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87E4C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SAYISINI </w:t>
            </w: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87E4C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ŞEKLİNİ</w:t>
            </w: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87E4C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İŞARET</w:t>
            </w: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87E4C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DURUMUNU</w:t>
            </w: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C87E4C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SORU</w:t>
            </w:r>
          </w:p>
        </w:tc>
      </w:tr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Gökten üç elma düştü.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Yaşlı amcaya yardım ettim.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Yuvarlak masaya oturdular.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Kırmızı elbise çok güzelmiş.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Dalgalı denizde yüzmek zordur.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Yaramaz çocuk camı kırdı.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Bu kapı meşeden yapılmıştır.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85541" w:rsidRPr="00C87E4C">
        <w:tc>
          <w:tcPr>
            <w:tcW w:w="3510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C87E4C">
              <w:rPr>
                <w:rFonts w:ascii="Comic Sans MS" w:hAnsi="Comic Sans MS" w:cs="Comic Sans MS"/>
              </w:rPr>
              <w:t>Ayşe  kaç  kalem  aldı?</w:t>
            </w:r>
          </w:p>
        </w:tc>
        <w:tc>
          <w:tcPr>
            <w:tcW w:w="1134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262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006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99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138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823" w:type="dxa"/>
          </w:tcPr>
          <w:p w:rsidR="00385541" w:rsidRPr="00C87E4C" w:rsidRDefault="00385541" w:rsidP="00C87E4C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385541" w:rsidRDefault="00385541" w:rsidP="009C677D">
      <w:pPr>
        <w:spacing w:after="0"/>
        <w:rPr>
          <w:rFonts w:ascii="Comic Sans MS" w:hAnsi="Comic Sans MS" w:cs="Comic Sans MS"/>
        </w:rPr>
      </w:pP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9.Aşağıdaki cümlelerin hangisinde özel adların yazımında </w:t>
      </w:r>
      <w:r w:rsidRPr="00DA6C73">
        <w:rPr>
          <w:rFonts w:ascii="Comic Sans MS" w:hAnsi="Comic Sans MS" w:cs="Comic Sans MS"/>
          <w:u w:val="single"/>
        </w:rPr>
        <w:t>hata</w:t>
      </w:r>
      <w:r>
        <w:rPr>
          <w:rFonts w:ascii="Comic Sans MS" w:hAnsi="Comic Sans MS" w:cs="Comic Sans MS"/>
        </w:rPr>
        <w:t xml:space="preserve"> yapılmıştır 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A) Öğretmenimiz Ankara’ya gidiyor.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B) Miray’ın teyzesi ve dayısı gelmiş.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C) Arkadaşımla Topkapı sarayını gezdik.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10. “ Yaşlı kadın mavi gözlü çocuğu soluk yanaklarını pamuk gibi beyaz elleri ile sevdi”</w:t>
      </w:r>
    </w:p>
    <w:p w:rsidR="00385541" w:rsidRPr="00AC5BCD" w:rsidRDefault="00385541" w:rsidP="009C677D">
      <w:pPr>
        <w:spacing w:after="0"/>
        <w:rPr>
          <w:rFonts w:ascii="Comic Sans MS" w:hAnsi="Comic Sans MS" w:cs="Comic Sans MS"/>
          <w:b/>
          <w:bCs/>
        </w:rPr>
      </w:pPr>
      <w:r w:rsidRPr="00AC5BCD">
        <w:rPr>
          <w:rFonts w:ascii="Comic Sans MS" w:hAnsi="Comic Sans MS" w:cs="Comic Sans MS"/>
          <w:b/>
          <w:bCs/>
        </w:rPr>
        <w:t>Yukarıdaki cümlede geçen varlığın özelliğini gösteren kelimeleri hangi seçenekte doğru sıra ile verilmiştir?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A) kadın-göz-yanak-el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B) yaşlı-mavi-soluk-pamuk gibi beyaz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C) kadın-mavi-çocuk-sevdi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</w:p>
    <w:p w:rsidR="00385541" w:rsidRPr="00B0605B" w:rsidRDefault="00385541" w:rsidP="009C677D">
      <w:pPr>
        <w:spacing w:after="0"/>
        <w:rPr>
          <w:rFonts w:ascii="Comic Sans MS" w:hAnsi="Comic Sans MS" w:cs="Comic Sans MS"/>
          <w:u w:val="single"/>
        </w:rPr>
      </w:pPr>
      <w:r>
        <w:rPr>
          <w:rFonts w:ascii="Comic Sans MS" w:hAnsi="Comic Sans MS" w:cs="Comic Sans MS"/>
        </w:rPr>
        <w:t xml:space="preserve">11.        </w:t>
      </w:r>
      <w:r w:rsidRPr="00B0605B">
        <w:rPr>
          <w:rFonts w:ascii="Comic Sans MS" w:hAnsi="Comic Sans MS" w:cs="Comic Sans MS"/>
        </w:rPr>
        <w:t xml:space="preserve"> </w:t>
      </w:r>
      <w:r w:rsidRPr="00B0605B">
        <w:rPr>
          <w:rFonts w:ascii="Comic Sans MS" w:hAnsi="Comic Sans MS" w:cs="Comic Sans MS"/>
          <w:u w:val="single"/>
        </w:rPr>
        <w:t>“Yaramaz çocuk küçük kızın ellerini buz gibi soğuk su ile yıkadı”</w:t>
      </w:r>
    </w:p>
    <w:p w:rsidR="00385541" w:rsidRPr="00AC5BCD" w:rsidRDefault="00385541" w:rsidP="009C677D">
      <w:pPr>
        <w:spacing w:after="0"/>
        <w:rPr>
          <w:rFonts w:ascii="Comic Sans MS" w:hAnsi="Comic Sans MS" w:cs="Comic Sans MS"/>
          <w:b/>
          <w:bCs/>
        </w:rPr>
      </w:pPr>
      <w:r w:rsidRPr="00AC5BCD">
        <w:rPr>
          <w:rFonts w:ascii="Comic Sans MS" w:hAnsi="Comic Sans MS" w:cs="Comic Sans MS"/>
          <w:b/>
          <w:bCs/>
        </w:rPr>
        <w:t>Yukarıdaki cümlede benzetme ile yapılan varlığın özelliğini belirten kelime grubu hangisidir?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A) yaramaz çocuk              B) küçük kızın elleri      C) buz gibi soğuk su 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12. Aşağıdaki cümlelerin hangisinde varlığın özelliğini belirten kelime varlığın belirsizlik özelliğini belirtiyor?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A) Benim minik kuşum üşümüş.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B) Sarı kanatları uçuşmuş.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C) Bazı çocuklar buna üzülmüş.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13.  “ Halime bahçeden kaç çiçek kopardı ?Halime renkli çiçekleri çok sever.Ama bahçede solmuş çiçeklerde vardı.Sana hangi çiçekleri verdi?Elindeki güller çok taze olduğuna göre onları eve götürmedi.Annesi ondan nasıl çiçek istemişti ki?</w:t>
      </w:r>
    </w:p>
    <w:p w:rsidR="00385541" w:rsidRPr="00F011ED" w:rsidRDefault="00385541" w:rsidP="009C677D">
      <w:pPr>
        <w:spacing w:after="0"/>
        <w:rPr>
          <w:rFonts w:ascii="Comic Sans MS" w:hAnsi="Comic Sans MS" w:cs="Comic Sans MS"/>
          <w:b/>
          <w:bCs/>
        </w:rPr>
      </w:pPr>
      <w:r w:rsidRPr="00F011ED">
        <w:rPr>
          <w:rFonts w:ascii="Comic Sans MS" w:hAnsi="Comic Sans MS" w:cs="Comic Sans MS"/>
          <w:b/>
          <w:bCs/>
        </w:rPr>
        <w:t xml:space="preserve">    Yukarıdaki cümlelerde kaç tane varlığın özelliğini soru ile belirten kelime vardır?(Altlarını çizerek göster.)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A) 2                    B) 3                       C)4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14. Aşağıdaki cümlelerin hangisinde “mi” soru eki </w:t>
      </w:r>
      <w:r w:rsidRPr="003A4CC9">
        <w:rPr>
          <w:rFonts w:ascii="Comic Sans MS" w:hAnsi="Comic Sans MS" w:cs="Comic Sans MS"/>
          <w:b/>
          <w:bCs/>
        </w:rPr>
        <w:t xml:space="preserve">yanlış </w:t>
      </w:r>
      <w:r>
        <w:rPr>
          <w:rFonts w:ascii="Comic Sans MS" w:hAnsi="Comic Sans MS" w:cs="Comic Sans MS"/>
        </w:rPr>
        <w:t>yazılmıştır?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A) Ablam okula gitti mi?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B) Gemi saat 08.00’de mi kalkacak?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C) Kitabın Selin’demi kalmış?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15. Aşağıdaki ifadelerden hangisi </w:t>
      </w:r>
      <w:r w:rsidRPr="00C07A5F">
        <w:rPr>
          <w:rFonts w:ascii="Comic Sans MS" w:hAnsi="Comic Sans MS" w:cs="Comic Sans MS"/>
          <w:b/>
          <w:bCs/>
        </w:rPr>
        <w:t>yanlıştır?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A) “-ler” eki çoğul ekidir.         B) “dolap” adı tekildir.      C) “-den” eki çoğul ekidir.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16.    ”Hayvanat  bahçesinde bir çok maymun gördüm.” İfadesinde hangi sorunun cevabı yoktur?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A) Nerede?              B)N e zaman?               C) Ne?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17.Aşağıdaki cümlelerin hangisinde eş anlamlı kelimeler bir arada kullanılmıştır?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A) Yazılıda üç tane yanlış ,yedi tane doğru yaptım.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B) Yaz,kış ince giyinir.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C) Büyük,kocaman bir evi var.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18.Aşağıdaki kelime çiftlerinden hangisi zıt anlamlıdır?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A) sabah-karanlık             B) ileri-geri            C) büyük-iri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19. Aşağıdaki kelimelerden hangisi sözlükte en sonda yer alır.</w:t>
      </w:r>
    </w:p>
    <w:p w:rsidR="00385541" w:rsidRDefault="00385541" w:rsidP="009C677D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kalıp                            B)kalın                     C) kalan</w:t>
      </w:r>
    </w:p>
    <w:p w:rsidR="00385541" w:rsidRPr="004C3C83" w:rsidRDefault="00385541" w:rsidP="004C3C8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20.</w:t>
      </w:r>
      <w:r w:rsidRPr="004C3C83">
        <w:rPr>
          <w:rFonts w:ascii="Comic Sans MS" w:hAnsi="Comic Sans MS" w:cs="Comic Sans MS"/>
        </w:rPr>
        <w:t>Canlarım yapılan yanlışlıkları bulup düzeltelim mi ?</w:t>
      </w:r>
    </w:p>
    <w:p w:rsidR="00385541" w:rsidRPr="004C3C83" w:rsidRDefault="00385541" w:rsidP="004C3C8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C3C83">
        <w:rPr>
          <w:rFonts w:ascii="Comic Sans MS" w:hAnsi="Comic Sans MS" w:cs="Comic Sans MS"/>
        </w:rPr>
        <w:t xml:space="preserve"> hamit bugün okula geldimi.</w:t>
      </w:r>
    </w:p>
    <w:p w:rsidR="00385541" w:rsidRPr="004C3C83" w:rsidRDefault="00385541" w:rsidP="004C3C83">
      <w:pPr>
        <w:spacing w:after="0"/>
        <w:rPr>
          <w:rFonts w:ascii="Comic Sans MS" w:hAnsi="Comic Sans MS" w:cs="Comic Sans MS"/>
        </w:rPr>
      </w:pPr>
      <w:r w:rsidRPr="004C3C83">
        <w:rPr>
          <w:rFonts w:ascii="Comic Sans MS" w:hAnsi="Comic Sans MS" w:cs="Comic Sans MS"/>
        </w:rPr>
        <w:t xml:space="preserve"> ………………………………………………………………...</w:t>
      </w:r>
    </w:p>
    <w:p w:rsidR="00385541" w:rsidRPr="004C3C83" w:rsidRDefault="00385541" w:rsidP="004C3C8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</w:t>
      </w:r>
      <w:r w:rsidRPr="004C3C83">
        <w:rPr>
          <w:rFonts w:ascii="Comic Sans MS" w:hAnsi="Comic Sans MS" w:cs="Comic Sans MS"/>
        </w:rPr>
        <w:t>Sen bizimle oynar mısın !</w:t>
      </w:r>
    </w:p>
    <w:p w:rsidR="00385541" w:rsidRPr="004C3C83" w:rsidRDefault="00385541" w:rsidP="004C3C83">
      <w:pPr>
        <w:spacing w:after="0"/>
        <w:rPr>
          <w:rFonts w:ascii="Comic Sans MS" w:hAnsi="Comic Sans MS" w:cs="Comic Sans MS"/>
        </w:rPr>
      </w:pPr>
      <w:r w:rsidRPr="004C3C83">
        <w:rPr>
          <w:rFonts w:ascii="Comic Sans MS" w:hAnsi="Comic Sans MS" w:cs="Comic Sans MS"/>
        </w:rPr>
        <w:t xml:space="preserve"> …………………………………………………………………..</w:t>
      </w:r>
    </w:p>
    <w:p w:rsidR="00385541" w:rsidRDefault="00385541" w:rsidP="004C3C8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4C3C83">
        <w:rPr>
          <w:rFonts w:ascii="Comic Sans MS" w:hAnsi="Comic Sans MS" w:cs="Comic Sans MS"/>
        </w:rPr>
        <w:t>Atatürk Bizim başöğretmenimizdir ?</w:t>
      </w:r>
      <w:r>
        <w:rPr>
          <w:rFonts w:ascii="Comic Sans MS" w:hAnsi="Comic Sans MS" w:cs="Comic Sans MS"/>
        </w:rPr>
        <w:t xml:space="preserve"> </w:t>
      </w:r>
    </w:p>
    <w:p w:rsidR="00385541" w:rsidRPr="004C3C83" w:rsidRDefault="00385541" w:rsidP="004C3C83">
      <w:pPr>
        <w:spacing w:after="0"/>
        <w:rPr>
          <w:rFonts w:ascii="Comic Sans MS" w:hAnsi="Comic Sans MS" w:cs="Comic Sans MS"/>
        </w:rPr>
      </w:pPr>
      <w:hyperlink r:id="rId4" w:history="1">
        <w:r w:rsidRPr="00573279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sectPr w:rsidR="00385541" w:rsidRPr="004C3C83" w:rsidSect="00E13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77D"/>
    <w:rsid w:val="000371DF"/>
    <w:rsid w:val="000D4AA2"/>
    <w:rsid w:val="00113A9E"/>
    <w:rsid w:val="002B73FC"/>
    <w:rsid w:val="00385541"/>
    <w:rsid w:val="003A4CC9"/>
    <w:rsid w:val="00497FDD"/>
    <w:rsid w:val="004C3C83"/>
    <w:rsid w:val="004D21C4"/>
    <w:rsid w:val="00510F39"/>
    <w:rsid w:val="00573279"/>
    <w:rsid w:val="00591D31"/>
    <w:rsid w:val="005B0A7D"/>
    <w:rsid w:val="008335A8"/>
    <w:rsid w:val="0085634A"/>
    <w:rsid w:val="008B7304"/>
    <w:rsid w:val="008D6FD7"/>
    <w:rsid w:val="009846F9"/>
    <w:rsid w:val="009B1B50"/>
    <w:rsid w:val="009C677D"/>
    <w:rsid w:val="00AC5BCD"/>
    <w:rsid w:val="00AF77F8"/>
    <w:rsid w:val="00B0605B"/>
    <w:rsid w:val="00C07A5F"/>
    <w:rsid w:val="00C7106F"/>
    <w:rsid w:val="00C87E4C"/>
    <w:rsid w:val="00DA6C73"/>
    <w:rsid w:val="00E13E1A"/>
    <w:rsid w:val="00E864B6"/>
    <w:rsid w:val="00F01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E1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D4AA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C3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3C8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13A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702</Words>
  <Characters>4003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2012-03-06T16:02:00Z</dcterms:created>
  <dcterms:modified xsi:type="dcterms:W3CDTF">2013-01-28T20:06:00Z</dcterms:modified>
  <cp:category>www.sorubak.com</cp:category>
  <cp:contentType>www.sorubak.com</cp:contentType>
  <cp:contentStatus>www.sorubak.com</cp:contentStatus>
  <cp:version>www.sorubak.com</cp:version>
</cp:coreProperties>
</file>