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039" w:rsidRPr="000478E2" w:rsidRDefault="009D1039" w:rsidP="008057EA">
      <w:pPr>
        <w:spacing w:after="0"/>
        <w:rPr>
          <w:rFonts w:ascii="Comic Sans MS" w:hAnsi="Comic Sans MS"/>
          <w:b/>
          <w:sz w:val="24"/>
          <w:szCs w:val="24"/>
        </w:rPr>
      </w:pPr>
      <w:r w:rsidRPr="000478E2">
        <w:rPr>
          <w:rFonts w:ascii="Comic Sans MS" w:hAnsi="Comic Sans MS"/>
          <w:b/>
          <w:sz w:val="24"/>
          <w:szCs w:val="24"/>
        </w:rPr>
        <w:t>Adı Soyadı………………………………………………………</w:t>
      </w:r>
      <w:r w:rsidRPr="000478E2">
        <w:rPr>
          <w:rFonts w:ascii="Comic Sans MS" w:hAnsi="Comic Sans MS"/>
          <w:b/>
          <w:sz w:val="24"/>
          <w:szCs w:val="24"/>
        </w:rPr>
        <w:tab/>
      </w:r>
      <w:r w:rsidRPr="000478E2">
        <w:rPr>
          <w:rFonts w:ascii="Comic Sans MS" w:hAnsi="Comic Sans MS"/>
          <w:b/>
          <w:sz w:val="24"/>
          <w:szCs w:val="24"/>
        </w:rPr>
        <w:tab/>
      </w:r>
      <w:r w:rsidRPr="000478E2">
        <w:rPr>
          <w:rFonts w:ascii="Comic Sans MS" w:hAnsi="Comic Sans MS"/>
          <w:b/>
          <w:sz w:val="24"/>
          <w:szCs w:val="24"/>
        </w:rPr>
        <w:tab/>
      </w:r>
      <w:r w:rsidRPr="000478E2">
        <w:rPr>
          <w:rFonts w:ascii="Comic Sans MS" w:hAnsi="Comic Sans MS"/>
          <w:b/>
          <w:sz w:val="24"/>
          <w:szCs w:val="24"/>
        </w:rPr>
        <w:tab/>
      </w:r>
      <w:r w:rsidRPr="000478E2">
        <w:rPr>
          <w:rFonts w:ascii="Comic Sans MS" w:hAnsi="Comic Sans MS"/>
          <w:b/>
          <w:sz w:val="24"/>
          <w:szCs w:val="24"/>
        </w:rPr>
        <w:tab/>
        <w:t>……………………………</w:t>
      </w:r>
    </w:p>
    <w:p w:rsidR="009D1039" w:rsidRDefault="009D1039" w:rsidP="00DE792E">
      <w:pPr>
        <w:pStyle w:val="Heading2"/>
        <w:rPr>
          <w:color w:val="000066"/>
        </w:rPr>
      </w:pPr>
      <w:r w:rsidRPr="000478E2">
        <w:rPr>
          <w:rFonts w:ascii="Comic Sans MS" w:hAnsi="Comic Sans MS"/>
          <w:b w:val="0"/>
          <w:sz w:val="24"/>
          <w:szCs w:val="24"/>
        </w:rPr>
        <w:t>Numarası……………………</w:t>
      </w:r>
      <w:r>
        <w:rPr>
          <w:rFonts w:ascii="Comic Sans MS" w:hAnsi="Comic Sans MS"/>
          <w:b w:val="0"/>
          <w:sz w:val="24"/>
          <w:szCs w:val="24"/>
        </w:rPr>
        <w:t xml:space="preserve"> </w:t>
      </w:r>
      <w:hyperlink r:id="rId4" w:history="1">
        <w:r w:rsidRPr="00DE792E">
          <w:rPr>
            <w:rStyle w:val="Hyperlink"/>
            <w:sz w:val="24"/>
            <w:szCs w:val="24"/>
          </w:rPr>
          <w:t>www.sorubak.com</w:t>
        </w:r>
      </w:hyperlink>
      <w:r>
        <w:rPr>
          <w:color w:val="000066"/>
        </w:rPr>
        <w:t xml:space="preserve"> </w:t>
      </w:r>
    </w:p>
    <w:p w:rsidR="009D1039" w:rsidRPr="000478E2" w:rsidRDefault="009D1039" w:rsidP="008057EA">
      <w:pPr>
        <w:spacing w:after="0"/>
        <w:rPr>
          <w:rFonts w:ascii="Comic Sans MS" w:hAnsi="Comic Sans MS"/>
          <w:b/>
          <w:sz w:val="24"/>
          <w:szCs w:val="24"/>
        </w:rPr>
      </w:pPr>
    </w:p>
    <w:p w:rsidR="009D1039" w:rsidRDefault="009D1039" w:rsidP="008057EA">
      <w:r>
        <w:rPr>
          <w:noProof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Metin Kutusu 13" o:spid="_x0000_s1026" type="#_x0000_t108" style="position:absolute;margin-left:71.45pt;margin-top:9.35pt;width:360.75pt;height:45.7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" adj="0" fillcolor="#ffb9bb" strokecolor="#fcc" strokeweight=".5pt">
            <v:textbox>
              <w:txbxContent>
                <w:p w:rsidR="009D1039" w:rsidRPr="000B6C85" w:rsidRDefault="009D1039" w:rsidP="008057EA">
                  <w:pPr>
                    <w:jc w:val="right"/>
                    <w:rPr>
                      <w:rFonts w:ascii="Jokerman" w:hAnsi="Jokerman"/>
                      <w:b/>
                      <w:color w:val="17365D"/>
                      <w:sz w:val="36"/>
                      <w:szCs w:val="36"/>
                    </w:rPr>
                  </w:pPr>
                  <w:r w:rsidRPr="000B6C85">
                    <w:rPr>
                      <w:rFonts w:ascii="Jokerman" w:hAnsi="Jokerman"/>
                      <w:b/>
                      <w:color w:val="17365D"/>
                      <w:sz w:val="36"/>
                      <w:szCs w:val="36"/>
                    </w:rPr>
                    <w:t>2.SINIF TÜRKÇE  ETK</w:t>
                  </w:r>
                  <w:r w:rsidRPr="000B6C85">
                    <w:rPr>
                      <w:rFonts w:ascii="Times New Roman" w:hAnsi="Times New Roman"/>
                      <w:b/>
                      <w:color w:val="17365D"/>
                      <w:sz w:val="36"/>
                      <w:szCs w:val="36"/>
                    </w:rPr>
                    <w:t>İ</w:t>
                  </w:r>
                  <w:r w:rsidRPr="000B6C85">
                    <w:rPr>
                      <w:rFonts w:ascii="Jokerman" w:hAnsi="Jokerman"/>
                      <w:b/>
                      <w:color w:val="17365D"/>
                      <w:sz w:val="36"/>
                      <w:szCs w:val="36"/>
                    </w:rPr>
                    <w:t>NL</w:t>
                  </w:r>
                  <w:r w:rsidRPr="000B6C85">
                    <w:rPr>
                      <w:rFonts w:ascii="Times New Roman" w:hAnsi="Times New Roman"/>
                      <w:b/>
                      <w:color w:val="17365D"/>
                      <w:sz w:val="36"/>
                      <w:szCs w:val="36"/>
                    </w:rPr>
                    <w:t>İ</w:t>
                  </w:r>
                  <w:r w:rsidRPr="000B6C85">
                    <w:rPr>
                      <w:rFonts w:ascii="Jokerman" w:hAnsi="Jokerman"/>
                      <w:b/>
                      <w:color w:val="17365D"/>
                      <w:sz w:val="36"/>
                      <w:szCs w:val="36"/>
                    </w:rPr>
                    <w:t>K</w:t>
                  </w:r>
                </w:p>
              </w:txbxContent>
            </v:textbox>
          </v:shape>
        </w:pict>
      </w:r>
      <w:r>
        <w:t xml:space="preserve">    </w:t>
      </w:r>
    </w:p>
    <w:p w:rsidR="009D1039" w:rsidRDefault="009D1039" w:rsidP="008057EA"/>
    <w:p w:rsidR="009D1039" w:rsidRDefault="009D1039"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Metin Kutusu 2" o:spid="_x0000_s1027" type="#_x0000_t65" style="position:absolute;margin-left:8.65pt;margin-top:17.65pt;width:482.25pt;height:122.2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" adj="17470" strokecolor="#365f91" strokeweight="3pt">
            <v:textbox>
              <w:txbxContent>
                <w:p w:rsidR="009D1039" w:rsidRDefault="009D1039">
                  <w:r w:rsidRPr="00BA2A63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3" o:spid="_x0000_i1026" type="#_x0000_t75" style="width:469.5pt;height:93.7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</w:p>
    <w:p w:rsidR="009D1039" w:rsidRDefault="009D1039"/>
    <w:p w:rsidR="009D1039" w:rsidRDefault="009D1039"/>
    <w:p w:rsidR="009D1039" w:rsidRDefault="009D1039"/>
    <w:p w:rsidR="009D1039" w:rsidRDefault="009D1039"/>
    <w:p w:rsidR="009D1039" w:rsidRDefault="009D1039"/>
    <w:p w:rsidR="009D1039" w:rsidRDefault="009D1039">
      <w:r w:rsidRPr="00BA2A63">
        <w:rPr>
          <w:noProof/>
          <w:lang w:eastAsia="tr-TR"/>
        </w:rPr>
        <w:pict>
          <v:shape id="Resim 4" o:spid="_x0000_i1027" type="#_x0000_t75" style="width:510pt;height:222.75pt;visibility:visible">
            <v:imagedata r:id="rId6" o:title=""/>
          </v:shape>
        </w:pict>
      </w:r>
    </w:p>
    <w:p w:rsidR="009D1039" w:rsidRDefault="009D1039">
      <w:r w:rsidRPr="00BA2A63">
        <w:rPr>
          <w:noProof/>
          <w:lang w:eastAsia="tr-TR"/>
        </w:rPr>
        <w:pict>
          <v:shape id="Resim 14" o:spid="_x0000_i1028" type="#_x0000_t75" style="width:531.75pt;height:56.25pt;visibility:visible">
            <v:imagedata r:id="rId7" o:title=""/>
          </v:shape>
        </w:pict>
      </w:r>
    </w:p>
    <w:p w:rsidR="009D1039" w:rsidRDefault="009D1039">
      <w:r>
        <w:rPr>
          <w:noProof/>
          <w:lang w:eastAsia="tr-TR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Metin Kutusu 8" o:spid="_x0000_s1028" type="#_x0000_t59" style="position:absolute;margin-left:362.3pt;margin-top:133.95pt;width:170.5pt;height:67.35pt;rotation:-1255504fd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" fillcolor="#fcc" strokecolor="#ffb9bb" strokeweight=".5pt">
            <v:textbox>
              <w:txbxContent>
                <w:p w:rsidR="009D1039" w:rsidRPr="00EB2B51" w:rsidRDefault="009D1039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EB2B51">
                    <w:rPr>
                      <w:rFonts w:ascii="Hand writing Mutlu" w:hAnsi="Hand writing Mutlu"/>
                      <w:sz w:val="28"/>
                      <w:szCs w:val="28"/>
                    </w:rPr>
                    <w:t>müydünüz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" o:spid="_x0000_s1029" type="#_x0000_t59" style="position:absolute;margin-left:401.6pt;margin-top:57.1pt;width:128.25pt;height:55.5pt;rotation:-2065940fd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" fillcolor="#c2d69b" strokecolor="#c2d69b" strokeweight=".5pt">
            <v:textbox>
              <w:txbxContent>
                <w:p w:rsidR="009D1039" w:rsidRPr="00EB2B51" w:rsidRDefault="009D1039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EB2B51">
                    <w:rPr>
                      <w:rFonts w:ascii="Hand writing Mutlu" w:hAnsi="Hand writing Mutlu"/>
                      <w:sz w:val="28"/>
                      <w:szCs w:val="28"/>
                    </w:rPr>
                    <w:t>misiniz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" o:spid="_x0000_s1030" type="#_x0000_t59" style="position:absolute;margin-left:-15.3pt;margin-top:45.7pt;width:69pt;height:53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" fillcolor="#fcc" strokecolor="#fcc" strokeweight=".5pt">
            <v:textbox>
              <w:txbxContent>
                <w:p w:rsidR="009D1039" w:rsidRPr="00AB31C3" w:rsidRDefault="009D1039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AB31C3">
                    <w:rPr>
                      <w:rFonts w:ascii="Hand writing Mutlu" w:hAnsi="Hand writing Mutlu"/>
                      <w:sz w:val="28"/>
                      <w:szCs w:val="28"/>
                    </w:rPr>
                    <w:t>mi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" o:spid="_x0000_s1031" type="#_x0000_t59" style="position:absolute;margin-left:-25.85pt;margin-top:107.95pt;width:67.5pt;height:53.3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" fillcolor="#b6dde8" strokecolor="#dbe5f1" strokeweight=".5pt">
            <v:textbox>
              <w:txbxContent>
                <w:p w:rsidR="009D1039" w:rsidRPr="00AB31C3" w:rsidRDefault="009D1039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AB31C3">
                    <w:rPr>
                      <w:rFonts w:ascii="Hand writing Mutlu" w:hAnsi="Hand writing Mutlu"/>
                      <w:sz w:val="28"/>
                      <w:szCs w:val="28"/>
                    </w:rPr>
                    <w:t>mı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" o:spid="_x0000_s1032" type="#_x0000_t59" style="position:absolute;margin-left:361.15pt;margin-top:27.7pt;width:71.25pt;height:53.9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" fillcolor="#ff9" strokecolor="#ff9" strokeweight=".5pt">
            <v:textbox>
              <w:txbxContent>
                <w:p w:rsidR="009D1039" w:rsidRPr="00EB2B51" w:rsidRDefault="009D1039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EB2B51">
                    <w:rPr>
                      <w:rFonts w:ascii="Hand writing Mutlu" w:hAnsi="Hand writing Mutlu"/>
                      <w:sz w:val="28"/>
                      <w:szCs w:val="28"/>
                    </w:rPr>
                    <w:t>mu</w:t>
                  </w:r>
                </w:p>
              </w:txbxContent>
            </v:textbox>
          </v:shape>
        </w:pict>
      </w:r>
      <w:r w:rsidRPr="00BA2A63">
        <w:rPr>
          <w:noProof/>
          <w:lang w:eastAsia="tr-TR"/>
        </w:rPr>
        <w:pict>
          <v:shape id="Resim 6" o:spid="_x0000_i1029" type="#_x0000_t75" style="width:521.25pt;height:195pt;visibility:visible">
            <v:imagedata r:id="rId8" o:title=""/>
          </v:shape>
        </w:pict>
      </w:r>
      <w:bookmarkStart w:id="0" w:name="_GoBack"/>
      <w:bookmarkEnd w:id="0"/>
    </w:p>
    <w:sectPr w:rsidR="009D1039" w:rsidSect="008057EA">
      <w:pgSz w:w="11906" w:h="16838"/>
      <w:pgMar w:top="709" w:right="849" w:bottom="284" w:left="851" w:header="708" w:footer="708" w:gutter="0"/>
      <w:pgBorders w:offsetFrom="page">
        <w:top w:val="pushPinNote1" w:sz="28" w:space="24" w:color="auto"/>
        <w:left w:val="pushPinNote1" w:sz="28" w:space="24" w:color="auto"/>
        <w:bottom w:val="pushPinNote1" w:sz="28" w:space="24" w:color="auto"/>
        <w:right w:val="pushPinNote1" w:sz="2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Jokerman">
    <w:altName w:val="Blackadder ITC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5B36"/>
    <w:rsid w:val="000478E2"/>
    <w:rsid w:val="000B6C85"/>
    <w:rsid w:val="00502516"/>
    <w:rsid w:val="005C0705"/>
    <w:rsid w:val="00725896"/>
    <w:rsid w:val="007554CF"/>
    <w:rsid w:val="007A230D"/>
    <w:rsid w:val="008057EA"/>
    <w:rsid w:val="00904709"/>
    <w:rsid w:val="009D1039"/>
    <w:rsid w:val="00AB31C3"/>
    <w:rsid w:val="00B42FF9"/>
    <w:rsid w:val="00BA2A63"/>
    <w:rsid w:val="00BE5B36"/>
    <w:rsid w:val="00D37604"/>
    <w:rsid w:val="00DE792E"/>
    <w:rsid w:val="00EA153E"/>
    <w:rsid w:val="00EB2B51"/>
    <w:rsid w:val="00EF0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FF9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locked/>
    <w:rsid w:val="00DE792E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F947C9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E5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5B3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E792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24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sorubak.com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1</Pages>
  <Words>22</Words>
  <Characters>126</Characters>
  <Application>Microsoft Office Outlook</Application>
  <DocSecurity>0</DocSecurity>
  <Lines>0</Lines>
  <Paragraphs>0</Paragraphs>
  <ScaleCrop>false</ScaleCrop>
  <Manager>www.sorubak.com</Manager>
  <Company>~ By M.Baran ™ ~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www.sorubak.com; qwerty</dc:creator>
  <cp:keywords>www.sorubak.com</cp:keywords>
  <dc:description>www.sorubak.com</dc:description>
  <cp:lastModifiedBy>edanur</cp:lastModifiedBy>
  <cp:revision>14</cp:revision>
  <dcterms:created xsi:type="dcterms:W3CDTF">2012-10-22T19:51:00Z</dcterms:created>
  <dcterms:modified xsi:type="dcterms:W3CDTF">2012-12-07T21:39:00Z</dcterms:modified>
  <cp:category>www.sorubak.com</cp:category>
</cp:coreProperties>
</file>