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07" w:rsidRPr="003B45E6" w:rsidRDefault="00967107" w:rsidP="003B45E6">
      <w:pPr>
        <w:jc w:val="center"/>
      </w:pPr>
      <w:r w:rsidRPr="003B45E6">
        <w:t>MATEMATİK</w:t>
      </w:r>
    </w:p>
    <w:p w:rsidR="00967107" w:rsidRPr="003B45E6" w:rsidRDefault="00967107" w:rsidP="003B45E6">
      <w:r w:rsidRPr="003B45E6">
        <w:t xml:space="preserve"> Soru 1: Aslı’nın 3 deste kalemi vardı. Aslı kırtasiyeden 6 kalem daha alırsa toplam kaç tane kalemi olur?</w:t>
      </w:r>
    </w:p>
    <w:p w:rsidR="00967107" w:rsidRPr="003B45E6" w:rsidRDefault="00967107" w:rsidP="003B45E6"/>
    <w:p w:rsidR="00967107" w:rsidRPr="003B45E6" w:rsidRDefault="00967107" w:rsidP="003B45E6">
      <w:r w:rsidRPr="003B45E6">
        <w:t>A)  30                 B) 36                 C) 60</w:t>
      </w:r>
    </w:p>
    <w:p w:rsidR="00967107" w:rsidRPr="003B45E6" w:rsidRDefault="00967107" w:rsidP="003B45E6"/>
    <w:p w:rsidR="00967107" w:rsidRPr="003B45E6" w:rsidRDefault="00967107" w:rsidP="003B45E6">
      <w:r w:rsidRPr="003B45E6">
        <w:t>Soru 2: Zeynep 2 düzine tokasının 3 tanesini Semra’ya hediye ederse geriye kaç tokası kalır?</w:t>
      </w:r>
    </w:p>
    <w:p w:rsidR="00967107" w:rsidRPr="003B45E6" w:rsidRDefault="00967107" w:rsidP="003B45E6"/>
    <w:p w:rsidR="00967107" w:rsidRPr="003B45E6" w:rsidRDefault="00967107" w:rsidP="003B45E6">
      <w:r w:rsidRPr="003B45E6">
        <w:t>A)  20                 B)  22                 C) 24</w:t>
      </w:r>
    </w:p>
    <w:p w:rsidR="00967107" w:rsidRPr="003B45E6" w:rsidRDefault="00967107" w:rsidP="003B45E6"/>
    <w:p w:rsidR="00967107" w:rsidRPr="003B45E6" w:rsidRDefault="00967107" w:rsidP="003B45E6">
      <w:r w:rsidRPr="003B45E6">
        <w:t xml:space="preserve">Soru 3:  </w:t>
      </w:r>
      <w:r w:rsidRPr="003B45E6">
        <w:rPr>
          <w:b/>
        </w:rPr>
        <w:t xml:space="preserve">‘ kırk altı’ </w:t>
      </w:r>
      <w:r w:rsidRPr="003B45E6">
        <w:t>sayısının yazılışı aşağıda hangi seçenekte verilmiştir?</w:t>
      </w:r>
    </w:p>
    <w:p w:rsidR="00967107" w:rsidRPr="003B45E6" w:rsidRDefault="00967107" w:rsidP="003B45E6"/>
    <w:p w:rsidR="00967107" w:rsidRPr="003B45E6" w:rsidRDefault="00967107" w:rsidP="003B45E6">
      <w:r w:rsidRPr="003B45E6">
        <w:t>A)  56                          B)  64              C) 46</w:t>
      </w:r>
    </w:p>
    <w:p w:rsidR="00967107" w:rsidRPr="003B45E6" w:rsidRDefault="00967107" w:rsidP="003B45E6"/>
    <w:p w:rsidR="00967107" w:rsidRPr="003B45E6" w:rsidRDefault="00967107" w:rsidP="003B45E6"/>
    <w:p w:rsidR="00967107" w:rsidRPr="003B45E6" w:rsidRDefault="00967107" w:rsidP="003B45E6">
      <w:r w:rsidRPr="003B45E6">
        <w:t>Soru 4: Okunuşu verilen sayıların sırasıyla hangi seçenekte verilmiştir?</w:t>
      </w:r>
    </w:p>
    <w:p w:rsidR="00967107" w:rsidRDefault="00967107" w:rsidP="003B45E6">
      <w:pPr>
        <w:rPr>
          <w:b/>
        </w:rPr>
      </w:pPr>
      <w:r w:rsidRPr="003B45E6">
        <w:t xml:space="preserve">                </w:t>
      </w:r>
      <w:r w:rsidRPr="003B45E6">
        <w:rPr>
          <w:b/>
        </w:rPr>
        <w:t>Yetmiş iki  -----       seksen altı -----  doksan</w:t>
      </w:r>
    </w:p>
    <w:p w:rsidR="00967107" w:rsidRPr="003B45E6" w:rsidRDefault="00967107" w:rsidP="003B45E6">
      <w:pPr>
        <w:rPr>
          <w:b/>
        </w:rPr>
      </w:pPr>
    </w:p>
    <w:p w:rsidR="00967107" w:rsidRPr="003B45E6" w:rsidRDefault="00967107" w:rsidP="003B45E6">
      <w:pPr>
        <w:numPr>
          <w:ilvl w:val="1"/>
          <w:numId w:val="1"/>
        </w:numPr>
      </w:pPr>
      <w:r w:rsidRPr="003B45E6">
        <w:t>70 --- 86 --- 90</w:t>
      </w:r>
    </w:p>
    <w:p w:rsidR="00967107" w:rsidRPr="003B45E6" w:rsidRDefault="00967107" w:rsidP="003B45E6">
      <w:pPr>
        <w:numPr>
          <w:ilvl w:val="1"/>
          <w:numId w:val="1"/>
        </w:numPr>
      </w:pPr>
      <w:r w:rsidRPr="003B45E6">
        <w:t>72 --- 85 --- 90</w:t>
      </w:r>
    </w:p>
    <w:p w:rsidR="00967107" w:rsidRPr="003B45E6" w:rsidRDefault="00967107" w:rsidP="003B45E6">
      <w:pPr>
        <w:numPr>
          <w:ilvl w:val="1"/>
          <w:numId w:val="1"/>
        </w:numPr>
      </w:pPr>
      <w:r w:rsidRPr="003B45E6">
        <w:t>72 --- 86 --- 90</w:t>
      </w:r>
    </w:p>
    <w:p w:rsidR="00967107" w:rsidRPr="003B45E6" w:rsidRDefault="00967107" w:rsidP="003B45E6"/>
    <w:p w:rsidR="00967107" w:rsidRPr="003B45E6" w:rsidRDefault="00967107" w:rsidP="003B45E6">
      <w:r w:rsidRPr="003B45E6">
        <w:t>Soru 5:   &lt; 42&gt; sayısının onlar basamağına 2 eklersek yeni sayımız kaç olur ?</w:t>
      </w:r>
    </w:p>
    <w:p w:rsidR="00967107" w:rsidRPr="003B45E6" w:rsidRDefault="00967107" w:rsidP="003B45E6"/>
    <w:p w:rsidR="00967107" w:rsidRPr="003B45E6" w:rsidRDefault="00967107" w:rsidP="003B45E6">
      <w:r w:rsidRPr="003B45E6">
        <w:t>A) 62                         B) 44                     C) 40</w:t>
      </w:r>
    </w:p>
    <w:p w:rsidR="00967107" w:rsidRPr="003B45E6" w:rsidRDefault="00967107" w:rsidP="003B45E6"/>
    <w:p w:rsidR="00967107" w:rsidRPr="003B45E6" w:rsidRDefault="00967107" w:rsidP="003B45E6">
      <w:r w:rsidRPr="003B45E6">
        <w:t>Soru 6: aşağıda verilen sayı örüntüsünde hangi sayı örüntüyü bozmaktadır?</w:t>
      </w:r>
    </w:p>
    <w:p w:rsidR="00967107" w:rsidRPr="003B45E6" w:rsidRDefault="00967107" w:rsidP="003B45E6"/>
    <w:p w:rsidR="00967107" w:rsidRPr="003B45E6" w:rsidRDefault="00967107" w:rsidP="003B45E6">
      <w:r w:rsidRPr="003B45E6">
        <w:t xml:space="preserve">             4 , 8 , 12 ,  14 , 20 , 24 , 28</w:t>
      </w:r>
    </w:p>
    <w:p w:rsidR="00967107" w:rsidRPr="003B45E6" w:rsidRDefault="00967107" w:rsidP="003B45E6"/>
    <w:p w:rsidR="00967107" w:rsidRPr="003B45E6" w:rsidRDefault="00967107" w:rsidP="003B45E6">
      <w:r w:rsidRPr="003B45E6">
        <w:t>A) 8              B) 14               C) 28</w:t>
      </w:r>
    </w:p>
    <w:p w:rsidR="00967107" w:rsidRPr="003B45E6" w:rsidRDefault="00967107" w:rsidP="003B45E6"/>
    <w:p w:rsidR="00967107" w:rsidRPr="003B45E6" w:rsidRDefault="00967107" w:rsidP="003B45E6">
      <w:r w:rsidRPr="003B45E6">
        <w:t>Soru 7: Aşağıdaki sayılar küçükten büyüğe sıralansa 53 sayısından sonra gelir?</w:t>
      </w:r>
    </w:p>
    <w:p w:rsidR="00967107" w:rsidRPr="003B45E6" w:rsidRDefault="00967107" w:rsidP="003B45E6"/>
    <w:p w:rsidR="00967107" w:rsidRPr="003B45E6" w:rsidRDefault="00967107" w:rsidP="003B45E6">
      <w:r w:rsidRPr="003B45E6">
        <w:t xml:space="preserve">  A)  49                           B) 37                     C) 61</w:t>
      </w:r>
    </w:p>
    <w:p w:rsidR="00967107" w:rsidRPr="003B45E6" w:rsidRDefault="00967107" w:rsidP="003B45E6"/>
    <w:p w:rsidR="00967107" w:rsidRPr="003B45E6" w:rsidRDefault="00967107" w:rsidP="003B45E6">
      <w:r w:rsidRPr="003B45E6">
        <w:t>Soru 8:  Bir koşu yarışında Cafer sondan 7. gelmiştir. Yarışmaya katılan 9 kişi olduğuna göre Cafer yarışmada kaçıncı olmuştur.</w:t>
      </w:r>
    </w:p>
    <w:p w:rsidR="00967107" w:rsidRPr="003B45E6" w:rsidRDefault="00967107" w:rsidP="003B45E6"/>
    <w:p w:rsidR="00967107" w:rsidRPr="003B45E6" w:rsidRDefault="00967107" w:rsidP="003B45E6">
      <w:r w:rsidRPr="003B45E6">
        <w:t>A) 3.            B) 2.               C) 1.</w:t>
      </w:r>
    </w:p>
    <w:p w:rsidR="00967107" w:rsidRPr="003B45E6" w:rsidRDefault="00967107" w:rsidP="003B45E6"/>
    <w:p w:rsidR="00967107" w:rsidRPr="003B45E6" w:rsidRDefault="00967107" w:rsidP="003B45E6">
      <w:r w:rsidRPr="003B45E6">
        <w:t>Soru 9 :  Berke yeni aldığı hikaye kitabının 1. gün 24,  2. gün 20 ve 3. gün 33 sayfa okuyup kitabı bitirmiştir. Berke’nin hikaye kitabı kaç sayfadır?</w:t>
      </w:r>
    </w:p>
    <w:p w:rsidR="00967107" w:rsidRPr="003B45E6" w:rsidRDefault="00967107" w:rsidP="003B45E6"/>
    <w:p w:rsidR="00967107" w:rsidRPr="003B45E6" w:rsidRDefault="00967107" w:rsidP="003B45E6">
      <w:r w:rsidRPr="003B45E6">
        <w:t>A)71             B) 75                C) 77</w:t>
      </w:r>
    </w:p>
    <w:p w:rsidR="00967107" w:rsidRPr="003B45E6" w:rsidRDefault="00967107" w:rsidP="003B45E6"/>
    <w:p w:rsidR="00967107" w:rsidRPr="003B45E6" w:rsidRDefault="00967107" w:rsidP="003B45E6"/>
    <w:p w:rsidR="00967107" w:rsidRPr="003B45E6" w:rsidRDefault="00967107" w:rsidP="003B45E6">
      <w:r w:rsidRPr="003B45E6">
        <w:t>Soru 10:  Mert sınıfın enini ve boyunu adımlayarak hesaplamak istiyor. Sınıfın eni 38      boyu ise    45 adım geliyor. Mert bu ölçümde toplam kaç adım atmış bulalım?</w:t>
      </w:r>
    </w:p>
    <w:p w:rsidR="00967107" w:rsidRPr="003B45E6" w:rsidRDefault="00967107" w:rsidP="003B45E6"/>
    <w:p w:rsidR="00967107" w:rsidRPr="003B45E6" w:rsidRDefault="00967107" w:rsidP="003B45E6">
      <w:r w:rsidRPr="003B45E6">
        <w:t>A) 83          B)  73            C) 80</w:t>
      </w:r>
    </w:p>
    <w:p w:rsidR="00967107" w:rsidRPr="003B45E6" w:rsidRDefault="00967107" w:rsidP="003B45E6"/>
    <w:p w:rsidR="00967107" w:rsidRPr="003B45E6" w:rsidRDefault="00967107" w:rsidP="003B45E6">
      <w:r w:rsidRPr="003B45E6">
        <w:t>Soru 11:  Babamın aldığı 59 cevizin  43 tanesini arkadaşlarıma verdim geriye kaç cevizim kalmıştır?</w:t>
      </w:r>
    </w:p>
    <w:p w:rsidR="00967107" w:rsidRPr="003B45E6" w:rsidRDefault="00967107" w:rsidP="003B45E6"/>
    <w:p w:rsidR="00967107" w:rsidRPr="003B45E6" w:rsidRDefault="00967107" w:rsidP="003B45E6">
      <w:r w:rsidRPr="003B45E6">
        <w:t>A)  92            B) 16           C) 26</w:t>
      </w:r>
    </w:p>
    <w:p w:rsidR="00967107" w:rsidRPr="003B45E6" w:rsidRDefault="00967107" w:rsidP="003B45E6"/>
    <w:p w:rsidR="00967107" w:rsidRPr="003B45E6" w:rsidRDefault="00967107" w:rsidP="003B45E6">
      <w:r w:rsidRPr="003B45E6">
        <w:t>Soru 12:  Bir sepette bulunan 24 elmayı 4 arkadaş eşit olarak paylaşırsa her birine kaç elma düşer?</w:t>
      </w:r>
    </w:p>
    <w:p w:rsidR="00967107" w:rsidRPr="003B45E6" w:rsidRDefault="00967107" w:rsidP="003B45E6"/>
    <w:p w:rsidR="00967107" w:rsidRPr="003B45E6" w:rsidRDefault="00967107" w:rsidP="003B45E6">
      <w:r w:rsidRPr="003B45E6">
        <w:t>A) 6                  B) 5                  C) 4</w:t>
      </w:r>
    </w:p>
    <w:p w:rsidR="00967107" w:rsidRPr="003B45E6" w:rsidRDefault="00967107" w:rsidP="003B45E6">
      <w:r w:rsidRPr="003B45E6">
        <w:t xml:space="preserve"> </w:t>
      </w:r>
    </w:p>
    <w:p w:rsidR="00967107" w:rsidRPr="003B45E6" w:rsidRDefault="00967107" w:rsidP="003B45E6">
      <w:r w:rsidRPr="003B45E6">
        <w:t xml:space="preserve">Soru 13:         </w:t>
      </w:r>
      <w:r w:rsidRPr="003B45E6">
        <w:rPr>
          <w:b/>
        </w:rPr>
        <w:t xml:space="preserve">4+4+4+4+4=20 </w:t>
      </w:r>
    </w:p>
    <w:p w:rsidR="00967107" w:rsidRPr="003B45E6" w:rsidRDefault="00967107" w:rsidP="003B45E6">
      <w:r w:rsidRPr="003B45E6">
        <w:t xml:space="preserve">   Yukarıda verilen toplama işleminin kısa yoldan yapılması hangi seçenekte gösterilmiştir? </w:t>
      </w:r>
    </w:p>
    <w:p w:rsidR="00967107" w:rsidRPr="003B45E6" w:rsidRDefault="00967107" w:rsidP="003B45E6"/>
    <w:p w:rsidR="00967107" w:rsidRPr="003B45E6" w:rsidRDefault="00967107" w:rsidP="003B45E6">
      <w:r w:rsidRPr="003B45E6">
        <w:t>A)  4*5=20                    B) 5*5=20           C) 5*4=20</w:t>
      </w:r>
    </w:p>
    <w:p w:rsidR="00967107" w:rsidRPr="003B45E6" w:rsidRDefault="00967107" w:rsidP="003B45E6"/>
    <w:p w:rsidR="00967107" w:rsidRPr="003B45E6" w:rsidRDefault="00967107" w:rsidP="003B45E6">
      <w:r w:rsidRPr="003B45E6">
        <w:t>Soru14:  Aşağıda verilen işlemlerden hangisi hatalıdır?</w:t>
      </w:r>
    </w:p>
    <w:p w:rsidR="00967107" w:rsidRPr="003B45E6" w:rsidRDefault="00967107" w:rsidP="003B45E6"/>
    <w:p w:rsidR="00967107" w:rsidRPr="003B45E6" w:rsidRDefault="00967107" w:rsidP="003B45E6">
      <w:r w:rsidRPr="003B45E6">
        <w:t>A) 36+25=61             B) 3*4=14             C) 68-25=43</w:t>
      </w:r>
    </w:p>
    <w:p w:rsidR="00967107" w:rsidRPr="003B45E6" w:rsidRDefault="00967107" w:rsidP="003B45E6"/>
    <w:p w:rsidR="00967107" w:rsidRPr="003B45E6" w:rsidRDefault="00967107" w:rsidP="003B45E6">
      <w:r w:rsidRPr="003B45E6">
        <w:t>Soru 15:  Kemal sırasının boyunu ölçerken 9 karıştan biraz eksik olduğunu fark etti. Kemal’in eksik kalan yeri ne ile ölçmesi gerekir?</w:t>
      </w:r>
    </w:p>
    <w:p w:rsidR="00967107" w:rsidRPr="003B45E6" w:rsidRDefault="00967107" w:rsidP="003B45E6"/>
    <w:p w:rsidR="00967107" w:rsidRPr="003B45E6" w:rsidRDefault="00967107" w:rsidP="003B45E6">
      <w:r w:rsidRPr="003B45E6">
        <w:t>A) Ayak                     B) Kulaç                 C)  Parmak</w:t>
      </w:r>
    </w:p>
    <w:p w:rsidR="00967107" w:rsidRPr="003B45E6" w:rsidRDefault="00967107" w:rsidP="003B45E6"/>
    <w:p w:rsidR="00967107" w:rsidRPr="003B45E6" w:rsidRDefault="00967107" w:rsidP="003B45E6"/>
    <w:p w:rsidR="00967107" w:rsidRPr="003B45E6" w:rsidRDefault="00967107" w:rsidP="003B45E6">
      <w:r w:rsidRPr="003B45E6">
        <w:t>Soru 16: Aşağıda verilen ölçüm araçlarından hangisi standart olmayan ölçme aracıdır?</w:t>
      </w:r>
    </w:p>
    <w:p w:rsidR="00967107" w:rsidRPr="003B45E6" w:rsidRDefault="00967107" w:rsidP="003B45E6"/>
    <w:p w:rsidR="00967107" w:rsidRPr="003B45E6" w:rsidRDefault="00967107" w:rsidP="003B45E6">
      <w:r w:rsidRPr="003B45E6">
        <w:t>A)  Karış                       B) Cetvel                 C)  Mezura</w:t>
      </w:r>
    </w:p>
    <w:p w:rsidR="00967107" w:rsidRPr="003B45E6" w:rsidRDefault="00967107" w:rsidP="003B45E6"/>
    <w:p w:rsidR="00967107" w:rsidRPr="003B45E6" w:rsidRDefault="00967107" w:rsidP="003B45E6">
      <w:r w:rsidRPr="003B45E6">
        <w:t>Soru 17:   Hangi seçenekte kürenin özelliğinden bahsedilmektedir?</w:t>
      </w:r>
    </w:p>
    <w:p w:rsidR="00967107" w:rsidRPr="003B45E6" w:rsidRDefault="00967107" w:rsidP="003B45E6"/>
    <w:p w:rsidR="00967107" w:rsidRPr="003B45E6" w:rsidRDefault="00967107" w:rsidP="003B45E6">
      <w:pPr>
        <w:numPr>
          <w:ilvl w:val="0"/>
          <w:numId w:val="2"/>
        </w:numPr>
      </w:pPr>
      <w:r w:rsidRPr="003B45E6">
        <w:t>Bir kenarı vardır.</w:t>
      </w:r>
    </w:p>
    <w:p w:rsidR="00967107" w:rsidRPr="003B45E6" w:rsidRDefault="00967107" w:rsidP="003B45E6">
      <w:pPr>
        <w:numPr>
          <w:ilvl w:val="0"/>
          <w:numId w:val="2"/>
        </w:numPr>
      </w:pPr>
      <w:r w:rsidRPr="003B45E6">
        <w:t>Bir köşesi vardır.</w:t>
      </w:r>
    </w:p>
    <w:p w:rsidR="00967107" w:rsidRPr="003B45E6" w:rsidRDefault="00967107" w:rsidP="003B45E6">
      <w:pPr>
        <w:numPr>
          <w:ilvl w:val="0"/>
          <w:numId w:val="2"/>
        </w:numPr>
      </w:pPr>
      <w:r w:rsidRPr="003B45E6">
        <w:t>Bir yüzeyi vardır.</w:t>
      </w:r>
    </w:p>
    <w:p w:rsidR="00967107" w:rsidRPr="003B45E6" w:rsidRDefault="00967107" w:rsidP="003B45E6"/>
    <w:p w:rsidR="00967107" w:rsidRPr="003B45E6" w:rsidRDefault="00967107" w:rsidP="003B45E6">
      <w:r w:rsidRPr="003B45E6">
        <w:t xml:space="preserve">Soru 18: Mustafa elinde tuttuğu oyuncağı tarif ederken </w:t>
      </w:r>
      <w:r w:rsidRPr="003B45E6">
        <w:rPr>
          <w:b/>
        </w:rPr>
        <w:t xml:space="preserve">‘ köşesi ve kenarı yoktur ve yalnızca 3 yüzeyi vardır’ </w:t>
      </w:r>
      <w:r w:rsidRPr="003B45E6">
        <w:t>demiştir. Sizce Mustafa’nın oyuncağı  hangi geometrik cisme benzemektedir?</w:t>
      </w:r>
    </w:p>
    <w:p w:rsidR="00967107" w:rsidRPr="003B45E6" w:rsidRDefault="00967107" w:rsidP="003B45E6"/>
    <w:p w:rsidR="00967107" w:rsidRPr="003B45E6" w:rsidRDefault="00967107" w:rsidP="003B45E6">
      <w:r w:rsidRPr="003B45E6">
        <w:t>A) koni                      B)  küre                    C) silindir</w:t>
      </w:r>
    </w:p>
    <w:p w:rsidR="00967107" w:rsidRPr="003B45E6" w:rsidRDefault="00967107" w:rsidP="003B45E6"/>
    <w:p w:rsidR="00967107" w:rsidRPr="003B45E6" w:rsidRDefault="00967107" w:rsidP="003B45E6"/>
    <w:p w:rsidR="00967107" w:rsidRPr="003B45E6" w:rsidRDefault="00967107" w:rsidP="003B45E6">
      <w:r w:rsidRPr="003B45E6">
        <w:t>Soru 19:  8 köşesi, 12 ayrıtı, 6 yüzeyi bulunan ve bütün yüzeyleri karelerden oluşan geometrik cisim hangisidir?</w:t>
      </w:r>
    </w:p>
    <w:p w:rsidR="00967107" w:rsidRPr="003B45E6" w:rsidRDefault="00967107" w:rsidP="003B45E6"/>
    <w:p w:rsidR="00967107" w:rsidRPr="003B45E6" w:rsidRDefault="00967107" w:rsidP="003B45E6">
      <w:pPr>
        <w:numPr>
          <w:ilvl w:val="0"/>
          <w:numId w:val="3"/>
        </w:numPr>
      </w:pPr>
      <w:r w:rsidRPr="003B45E6">
        <w:t xml:space="preserve">dikdörtgenler prizması    </w:t>
      </w:r>
    </w:p>
    <w:p w:rsidR="00967107" w:rsidRPr="003B45E6" w:rsidRDefault="00967107" w:rsidP="003B45E6">
      <w:pPr>
        <w:numPr>
          <w:ilvl w:val="0"/>
          <w:numId w:val="3"/>
        </w:numPr>
      </w:pPr>
      <w:r w:rsidRPr="003B45E6">
        <w:t>küp</w:t>
      </w:r>
    </w:p>
    <w:p w:rsidR="00967107" w:rsidRPr="003B45E6" w:rsidRDefault="00967107" w:rsidP="003B45E6">
      <w:pPr>
        <w:numPr>
          <w:ilvl w:val="0"/>
          <w:numId w:val="3"/>
        </w:numPr>
      </w:pPr>
      <w:r w:rsidRPr="003B45E6">
        <w:t>kare prizma</w:t>
      </w:r>
    </w:p>
    <w:p w:rsidR="00967107" w:rsidRPr="003B45E6" w:rsidRDefault="00967107" w:rsidP="003B45E6"/>
    <w:p w:rsidR="00967107" w:rsidRPr="003B45E6" w:rsidRDefault="00967107" w:rsidP="003B45E6">
      <w:bookmarkStart w:id="0" w:name="_GoBack"/>
      <w:bookmarkEnd w:id="0"/>
      <w:r w:rsidRPr="003B45E6">
        <w:t xml:space="preserve">Soru 20:  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967107" w:rsidRPr="003B45E6" w:rsidTr="000A687B">
        <w:tc>
          <w:tcPr>
            <w:tcW w:w="4606" w:type="dxa"/>
          </w:tcPr>
          <w:p w:rsidR="00967107" w:rsidRPr="003B45E6" w:rsidRDefault="00967107" w:rsidP="009170BD">
            <w:r w:rsidRPr="003B45E6">
              <w:t xml:space="preserve">TOP </w:t>
            </w:r>
          </w:p>
        </w:tc>
        <w:tc>
          <w:tcPr>
            <w:tcW w:w="4606" w:type="dxa"/>
          </w:tcPr>
          <w:p w:rsidR="00967107" w:rsidRPr="003B45E6" w:rsidRDefault="00967107" w:rsidP="009170BD">
            <w:r w:rsidRPr="003B45E6">
              <w:t>1 TL 50 Kr</w:t>
            </w:r>
          </w:p>
        </w:tc>
      </w:tr>
      <w:tr w:rsidR="00967107" w:rsidRPr="003B45E6" w:rsidTr="000A687B">
        <w:tc>
          <w:tcPr>
            <w:tcW w:w="4606" w:type="dxa"/>
          </w:tcPr>
          <w:p w:rsidR="00967107" w:rsidRPr="003B45E6" w:rsidRDefault="00967107" w:rsidP="009170BD">
            <w:r w:rsidRPr="003B45E6">
              <w:t xml:space="preserve"> BALON</w:t>
            </w:r>
          </w:p>
        </w:tc>
        <w:tc>
          <w:tcPr>
            <w:tcW w:w="4606" w:type="dxa"/>
          </w:tcPr>
          <w:p w:rsidR="00967107" w:rsidRPr="003B45E6" w:rsidRDefault="00967107" w:rsidP="009170BD">
            <w:r w:rsidRPr="003B45E6">
              <w:t xml:space="preserve">         50 Kr</w:t>
            </w:r>
          </w:p>
        </w:tc>
      </w:tr>
      <w:tr w:rsidR="00967107" w:rsidRPr="003B45E6" w:rsidTr="000A687B">
        <w:tc>
          <w:tcPr>
            <w:tcW w:w="4606" w:type="dxa"/>
          </w:tcPr>
          <w:p w:rsidR="00967107" w:rsidRPr="003B45E6" w:rsidRDefault="00967107" w:rsidP="009170BD">
            <w:r w:rsidRPr="003B45E6">
              <w:t xml:space="preserve"> OYUNCAK BEBEK</w:t>
            </w:r>
          </w:p>
        </w:tc>
        <w:tc>
          <w:tcPr>
            <w:tcW w:w="4606" w:type="dxa"/>
          </w:tcPr>
          <w:p w:rsidR="00967107" w:rsidRPr="003B45E6" w:rsidRDefault="00967107" w:rsidP="009170BD">
            <w:r w:rsidRPr="003B45E6">
              <w:t xml:space="preserve"> 3 TL</w:t>
            </w:r>
          </w:p>
        </w:tc>
      </w:tr>
      <w:tr w:rsidR="00967107" w:rsidRPr="003B45E6" w:rsidTr="000A687B">
        <w:tc>
          <w:tcPr>
            <w:tcW w:w="4606" w:type="dxa"/>
          </w:tcPr>
          <w:p w:rsidR="00967107" w:rsidRPr="003B45E6" w:rsidRDefault="00967107" w:rsidP="009170BD">
            <w:r w:rsidRPr="003B45E6">
              <w:t xml:space="preserve"> OYUNCAK ARABA</w:t>
            </w:r>
          </w:p>
        </w:tc>
        <w:tc>
          <w:tcPr>
            <w:tcW w:w="4606" w:type="dxa"/>
          </w:tcPr>
          <w:p w:rsidR="00967107" w:rsidRPr="003B45E6" w:rsidRDefault="00967107" w:rsidP="009170BD">
            <w:r w:rsidRPr="003B45E6">
              <w:t xml:space="preserve"> 2 TL 50 Kr</w:t>
            </w:r>
          </w:p>
        </w:tc>
      </w:tr>
    </w:tbl>
    <w:p w:rsidR="00967107" w:rsidRPr="003B45E6" w:rsidRDefault="00967107" w:rsidP="003B45E6"/>
    <w:p w:rsidR="00967107" w:rsidRPr="003B45E6" w:rsidRDefault="00967107" w:rsidP="003B45E6"/>
    <w:p w:rsidR="00967107" w:rsidRPr="003B45E6" w:rsidRDefault="00967107" w:rsidP="003B45E6">
      <w:r w:rsidRPr="003B45E6">
        <w:t>Ahmet gittiği oyuncakçı dükkanından  yukarıdaki oyuncakların hepsinden birer tane alırsa kaç lira para ödemesi gerekir?</w:t>
      </w:r>
    </w:p>
    <w:p w:rsidR="00967107" w:rsidRPr="003B45E6" w:rsidRDefault="00967107" w:rsidP="003B45E6"/>
    <w:p w:rsidR="00967107" w:rsidRPr="00F23AF4" w:rsidRDefault="00967107" w:rsidP="007B1706">
      <w:pPr>
        <w:pStyle w:val="ListParagraph"/>
        <w:numPr>
          <w:ilvl w:val="0"/>
          <w:numId w:val="4"/>
        </w:numPr>
        <w:spacing w:line="480" w:lineRule="auto"/>
        <w:rPr>
          <w:sz w:val="28"/>
        </w:rPr>
      </w:pPr>
      <w:hyperlink r:id="rId5" w:history="1">
        <w:r w:rsidRPr="00974E48">
          <w:rPr>
            <w:rStyle w:val="Hyperlink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967107" w:rsidRPr="003B45E6" w:rsidRDefault="00967107" w:rsidP="003B45E6"/>
    <w:p w:rsidR="00967107" w:rsidRPr="003B45E6" w:rsidRDefault="00967107" w:rsidP="003B45E6">
      <w:r w:rsidRPr="003B45E6">
        <w:t>A) 7 tl                            B) 7 tl   50 kr                 C) 8 tl</w:t>
      </w:r>
    </w:p>
    <w:p w:rsidR="00967107" w:rsidRPr="003B45E6" w:rsidRDefault="00967107"/>
    <w:sectPr w:rsidR="00967107" w:rsidRPr="003B45E6" w:rsidSect="003B45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330F8"/>
    <w:multiLevelType w:val="hybridMultilevel"/>
    <w:tmpl w:val="22465594"/>
    <w:lvl w:ilvl="0" w:tplc="E1E820D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52B41C4"/>
    <w:multiLevelType w:val="hybridMultilevel"/>
    <w:tmpl w:val="A6FA4FC6"/>
    <w:lvl w:ilvl="0" w:tplc="E2A46CE2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D461B7"/>
    <w:multiLevelType w:val="hybridMultilevel"/>
    <w:tmpl w:val="A59860B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C731452"/>
    <w:multiLevelType w:val="hybridMultilevel"/>
    <w:tmpl w:val="82D00F0A"/>
    <w:lvl w:ilvl="0" w:tplc="2402D91A">
      <w:start w:val="2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6B7622F0">
      <w:start w:val="1"/>
      <w:numFmt w:val="upp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5E6"/>
    <w:rsid w:val="000A687B"/>
    <w:rsid w:val="003B45E6"/>
    <w:rsid w:val="00434B92"/>
    <w:rsid w:val="007B1706"/>
    <w:rsid w:val="009170BD"/>
    <w:rsid w:val="00967107"/>
    <w:rsid w:val="00974E48"/>
    <w:rsid w:val="00D64121"/>
    <w:rsid w:val="00EA4E1A"/>
    <w:rsid w:val="00F2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5E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45E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B17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7B17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527</Words>
  <Characters>3008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>http:/www.sorubak.com</cp:keywords>
  <dc:description>http://www.sorubak.com</dc:description>
  <cp:lastModifiedBy>edanur</cp:lastModifiedBy>
  <cp:revision>2</cp:revision>
  <dcterms:created xsi:type="dcterms:W3CDTF">2013-01-22T06:40:00Z</dcterms:created>
  <dcterms:modified xsi:type="dcterms:W3CDTF">2013-01-24T17:20:00Z</dcterms:modified>
  <dc:language>http://www.sorubak.com</dc:language>
</cp:coreProperties>
</file>