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75" w:rsidRDefault="001B2F75" w:rsidP="0056009A">
      <w:pPr>
        <w:jc w:val="center"/>
        <w:rPr>
          <w:rFonts w:ascii="Comic Sans MS" w:hAnsi="Comic Sans MS"/>
        </w:rPr>
      </w:pPr>
      <w:r w:rsidRPr="0056009A">
        <w:rPr>
          <w:rFonts w:ascii="Comic Sans MS" w:hAnsi="Comic Sans MS"/>
        </w:rPr>
        <w:t xml:space="preserve">MATEMATİK </w:t>
      </w:r>
      <w:r>
        <w:rPr>
          <w:rFonts w:ascii="Comic Sans MS" w:hAnsi="Comic Sans MS"/>
        </w:rPr>
        <w:t xml:space="preserve">HAFTA SONU </w:t>
      </w:r>
      <w:r w:rsidRPr="0056009A">
        <w:rPr>
          <w:rFonts w:ascii="Comic Sans MS" w:hAnsi="Comic Sans MS"/>
        </w:rPr>
        <w:t xml:space="preserve">GENEL TEKRAR( </w:t>
      </w:r>
      <w:r>
        <w:rPr>
          <w:rFonts w:ascii="Comic Sans MS" w:hAnsi="Comic Sans MS"/>
        </w:rPr>
        <w:t>Saatler, simetri, kesirler, ritmik saymalar, örüntü</w:t>
      </w:r>
      <w:r w:rsidRPr="0056009A">
        <w:rPr>
          <w:rFonts w:ascii="Comic Sans MS" w:hAnsi="Comic Sans MS"/>
        </w:rPr>
        <w:t>)</w:t>
      </w:r>
    </w:p>
    <w:p w:rsidR="001B2F75" w:rsidRDefault="001B2F75" w:rsidP="0056009A">
      <w:pPr>
        <w:rPr>
          <w:rFonts w:ascii="Comic Sans MS" w:hAnsi="Comic Sans MS"/>
        </w:rPr>
      </w:pPr>
      <w:r>
        <w:rPr>
          <w:rFonts w:ascii="Comic Sans MS" w:hAnsi="Comic Sans MS"/>
        </w:rPr>
        <w:t>1)Aşağıdaki saatlerin okunuşlarını öğleden önce ve öğleden sonra olacak şekilde yazınız.</w:t>
      </w:r>
    </w:p>
    <w:p w:rsidR="001B2F75" w:rsidRPr="00CD2721" w:rsidRDefault="001B2F75" w:rsidP="008C239C">
      <w:pPr>
        <w:pStyle w:val="NoSpacing"/>
        <w:rPr>
          <w:rFonts w:ascii="Comic Sans MS" w:hAnsi="Comic Sans MS"/>
        </w:rPr>
      </w:pPr>
      <w:r w:rsidRPr="00CD2721">
        <w:rPr>
          <w:rFonts w:ascii="Comic Sans MS" w:hAnsi="Comic Sans MS"/>
        </w:rPr>
        <w:t xml:space="preserve"> 1-Aşağıdaki saatlerin kaç olduklarını altına yazalım.</w:t>
      </w:r>
      <w:r>
        <w:rPr>
          <w:rFonts w:ascii="Comic Sans MS" w:hAnsi="Comic Sans MS"/>
        </w:rPr>
        <w:t>(</w:t>
      </w:r>
      <w:r w:rsidRPr="00FB045A">
        <w:rPr>
          <w:rFonts w:ascii="Comic Sans MS" w:hAnsi="Comic Sans MS"/>
          <w:b/>
          <w:u w:val="single"/>
        </w:rPr>
        <w:t>Fotokopiye)</w:t>
      </w:r>
    </w:p>
    <w:p w:rsidR="001B2F75" w:rsidRPr="0056009A" w:rsidRDefault="001B2F75" w:rsidP="0056009A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26" type="#_x0000_t32" style="position:absolute;margin-left:477.15pt;margin-top:34.05pt;width:15.75pt;height:2.25pt;flip:x y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">
            <v:stroke endarrow="block"/>
          </v:shape>
        </w:pict>
      </w:r>
      <w:r>
        <w:rPr>
          <w:noProof/>
          <w:lang w:eastAsia="tr-TR"/>
        </w:rPr>
        <w:pict>
          <v:shape id="Düz Ok Bağlayıcısı 31" o:spid="_x0000_s1027" type="#_x0000_t32" style="position:absolute;margin-left:492.9pt;margin-top:37.05pt;width:0;height:24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28" o:spid="_x0000_s1028" style="position:absolute;margin-left:445.65pt;margin-top:79.05pt;width:105pt;height:39pt;z-index:251634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">
            <v:textbox>
              <w:txbxContent>
                <w:p w:rsidR="001B2F75" w:rsidRDefault="001B2F75" w:rsidP="00CD2721">
                  <w:pPr>
                    <w:pStyle w:val="NoSpacing"/>
                  </w:pPr>
                  <w:r>
                    <w:t>Öğleden önce:</w:t>
                  </w:r>
                </w:p>
                <w:p w:rsidR="001B2F75" w:rsidRDefault="001B2F75" w:rsidP="00CD2721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7" o:spid="_x0000_s1029" type="#_x0000_t32" style="position:absolute;margin-left:379.65pt;margin-top:24.3pt;width:13.5pt;height:9.7pt;flip:y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26" o:spid="_x0000_s1030" type="#_x0000_t32" style="position:absolute;margin-left:379.65pt;margin-top:37.05pt;width:0;height:24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">
            <v:stroke endarrow="block"/>
          </v:shape>
        </w:pict>
      </w:r>
      <w:r>
        <w:rPr>
          <w:noProof/>
          <w:lang w:eastAsia="tr-TR"/>
        </w:rPr>
        <w:pict>
          <v:shape id="Düz Ok Bağlayıcısı 21" o:spid="_x0000_s1031" type="#_x0000_t32" style="position:absolute;margin-left:255.15pt;margin-top:20.85pt;width:8.25pt;height:13.5pt;flip:x y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22" o:spid="_x0000_s1032" type="#_x0000_t32" style="position:absolute;margin-left:263.4pt;margin-top:12pt;width:0;height:22.45pt;flip:y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13" o:spid="_x0000_s1033" style="position:absolute;margin-left:333.15pt;margin-top:78.7pt;width:106.5pt;height:39pt;z-index:251623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">
            <v:textbox>
              <w:txbxContent>
                <w:p w:rsidR="001B2F75" w:rsidRDefault="001B2F75" w:rsidP="0056009A">
                  <w:pPr>
                    <w:pStyle w:val="NoSpacing"/>
                  </w:pPr>
                  <w:r>
                    <w:t>Öğleden önce:</w:t>
                  </w:r>
                </w:p>
                <w:p w:rsidR="001B2F75" w:rsidRDefault="001B2F75" w:rsidP="0056009A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4" style="position:absolute;margin-left:211.65pt;margin-top:78.7pt;width:113.25pt;height:39pt;z-index:251624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">
            <v:textbox>
              <w:txbxContent>
                <w:p w:rsidR="001B2F75" w:rsidRDefault="001B2F75" w:rsidP="0056009A">
                  <w:pPr>
                    <w:pStyle w:val="NoSpacing"/>
                  </w:pPr>
                  <w:r>
                    <w:t>Öğleden önce:</w:t>
                  </w:r>
                </w:p>
                <w:p w:rsidR="001B2F75" w:rsidRDefault="001B2F75" w:rsidP="0056009A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5" style="position:absolute;margin-left:99.9pt;margin-top:78.7pt;width:105.75pt;height:39pt;z-index:251622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">
            <v:textbox>
              <w:txbxContent>
                <w:p w:rsidR="001B2F75" w:rsidRDefault="001B2F75" w:rsidP="0056009A">
                  <w:pPr>
                    <w:pStyle w:val="NoSpacing"/>
                  </w:pPr>
                  <w:r>
                    <w:t>Öğleden önce:</w:t>
                  </w:r>
                </w:p>
                <w:p w:rsidR="001B2F75" w:rsidRDefault="001B2F75" w:rsidP="0056009A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6" style="position:absolute;margin-left:-14.1pt;margin-top:77.2pt;width:104.25pt;height:39pt;z-index:251621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">
            <v:textbox>
              <w:txbxContent>
                <w:p w:rsidR="001B2F75" w:rsidRDefault="001B2F75" w:rsidP="0056009A">
                  <w:pPr>
                    <w:pStyle w:val="NoSpacing"/>
                  </w:pPr>
                  <w:r>
                    <w:t>Öğleden önce:</w:t>
                  </w:r>
                </w:p>
                <w:p w:rsidR="001B2F75" w:rsidRDefault="001B2F75" w:rsidP="0056009A">
                  <w:r>
                    <w:t>Öğleden sonra: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16" o:spid="_x0000_s1037" type="#_x0000_t32" style="position:absolute;margin-left:38.65pt;margin-top:36.65pt;width:17.25pt;height:0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15" o:spid="_x0000_s1038" type="#_x0000_t32" style="position:absolute;margin-left:38.4pt;margin-top:11.95pt;width:0;height:24.75pt;flip:y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">
            <v:stroke endarrow="block"/>
          </v:shape>
        </w:pict>
      </w:r>
      <w:r>
        <w:rPr>
          <w:noProof/>
          <w:lang w:eastAsia="tr-TR"/>
        </w:rPr>
        <w:pict>
          <v:shape id="Düz Ok Bağlayıcısı 17" o:spid="_x0000_s1039" type="#_x0000_t32" style="position:absolute;margin-left:156.9pt;margin-top:34.45pt;width:0;height:26.2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18" o:spid="_x0000_s1040" type="#_x0000_t32" style="position:absolute;margin-left:145.65pt;margin-top:36.7pt;width:9.75pt;height:11.25pt;flip:x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">
            <v:stroke endarrow="block"/>
          </v:shape>
        </w:pict>
      </w:r>
      <w:r w:rsidRPr="00C1258F">
        <w:rPr>
          <w:rFonts w:ascii="Century Gothic" w:hAnsi="Century Gothic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style="width:78.75pt;height:1in;visibility:visible">
            <v:imagedata r:id="rId7" o:title=""/>
          </v:shape>
        </w:pict>
      </w:r>
      <w:r>
        <w:rPr>
          <w:rFonts w:ascii="Century Gothic" w:hAnsi="Century Gothic"/>
          <w:sz w:val="24"/>
          <w:szCs w:val="24"/>
        </w:rPr>
        <w:t xml:space="preserve">           </w:t>
      </w:r>
      <w:r w:rsidRPr="0056009A">
        <w:rPr>
          <w:rFonts w:ascii="Century Gothic" w:hAnsi="Century Gothic"/>
          <w:sz w:val="24"/>
          <w:szCs w:val="24"/>
        </w:rPr>
        <w:t xml:space="preserve"> </w:t>
      </w:r>
      <w:r w:rsidRPr="00C1258F">
        <w:rPr>
          <w:rFonts w:ascii="Century Gothic" w:hAnsi="Century Gothic"/>
          <w:noProof/>
          <w:sz w:val="24"/>
          <w:szCs w:val="24"/>
          <w:lang w:eastAsia="tr-TR"/>
        </w:rPr>
        <w:pict>
          <v:shape id="Resim 23" o:spid="_x0000_i1026" type="#_x0000_t75" style="width:78.75pt;height:1in;visibility:visible">
            <v:imagedata r:id="rId7" o:title=""/>
          </v:shape>
        </w:pict>
      </w:r>
      <w:r w:rsidRPr="0056009A">
        <w:rPr>
          <w:rFonts w:ascii="Century Gothic" w:hAnsi="Century Gothic"/>
          <w:sz w:val="24"/>
          <w:szCs w:val="24"/>
        </w:rPr>
        <w:t xml:space="preserve">     </w:t>
      </w:r>
      <w:r>
        <w:rPr>
          <w:rFonts w:ascii="Century Gothic" w:hAnsi="Century Gothic"/>
          <w:sz w:val="24"/>
          <w:szCs w:val="24"/>
        </w:rPr>
        <w:t xml:space="preserve">  </w:t>
      </w:r>
      <w:r w:rsidRPr="0056009A">
        <w:rPr>
          <w:rFonts w:ascii="Century Gothic" w:hAnsi="Century Gothic"/>
          <w:sz w:val="24"/>
          <w:szCs w:val="24"/>
        </w:rPr>
        <w:t xml:space="preserve"> </w:t>
      </w:r>
      <w:r w:rsidRPr="00C1258F">
        <w:rPr>
          <w:rFonts w:ascii="Century Gothic" w:hAnsi="Century Gothic"/>
          <w:noProof/>
          <w:sz w:val="24"/>
          <w:szCs w:val="24"/>
          <w:lang w:eastAsia="tr-TR"/>
        </w:rPr>
        <w:pict>
          <v:shape id="Resim 24" o:spid="_x0000_i1027" type="#_x0000_t75" style="width:78.75pt;height:1in;visibility:visible">
            <v:imagedata r:id="rId7" o:title=""/>
          </v:shape>
        </w:pict>
      </w:r>
      <w:r>
        <w:rPr>
          <w:rFonts w:ascii="Century Gothic" w:hAnsi="Century Gothic"/>
          <w:sz w:val="24"/>
          <w:szCs w:val="24"/>
        </w:rPr>
        <w:t xml:space="preserve">         </w:t>
      </w:r>
      <w:r w:rsidRPr="0056009A">
        <w:rPr>
          <w:rFonts w:ascii="Century Gothic" w:hAnsi="Century Gothic"/>
          <w:sz w:val="24"/>
          <w:szCs w:val="24"/>
        </w:rPr>
        <w:t xml:space="preserve">  </w:t>
      </w:r>
      <w:r w:rsidRPr="00C1258F">
        <w:rPr>
          <w:rFonts w:ascii="Century Gothic" w:hAnsi="Century Gothic"/>
          <w:noProof/>
          <w:sz w:val="24"/>
          <w:szCs w:val="24"/>
          <w:lang w:eastAsia="tr-TR"/>
        </w:rPr>
        <w:pict>
          <v:shape id="Resim 25" o:spid="_x0000_i1028" type="#_x0000_t75" style="width:78.75pt;height:1in;visibility:visible">
            <v:imagedata r:id="rId7" o:title=""/>
          </v:shape>
        </w:pict>
      </w:r>
      <w:r w:rsidRPr="0056009A">
        <w:rPr>
          <w:rFonts w:ascii="Century Gothic" w:hAnsi="Century Gothic"/>
          <w:sz w:val="24"/>
          <w:szCs w:val="24"/>
        </w:rPr>
        <w:t xml:space="preserve">  </w:t>
      </w:r>
      <w:r>
        <w:rPr>
          <w:rFonts w:ascii="Century Gothic" w:hAnsi="Century Gothic"/>
          <w:sz w:val="24"/>
          <w:szCs w:val="24"/>
        </w:rPr>
        <w:t xml:space="preserve">        </w:t>
      </w:r>
      <w:r w:rsidRPr="00C1258F">
        <w:rPr>
          <w:rFonts w:ascii="Century Gothic" w:hAnsi="Century Gothic"/>
          <w:noProof/>
          <w:sz w:val="24"/>
          <w:szCs w:val="24"/>
          <w:lang w:eastAsia="tr-TR"/>
        </w:rPr>
        <w:pict>
          <v:shape id="Resim 29" o:spid="_x0000_i1029" type="#_x0000_t75" style="width:78.75pt;height:1in;visibility:visible">
            <v:imagedata r:id="rId7" o:title=""/>
          </v:shape>
        </w:pict>
      </w:r>
    </w:p>
    <w:p w:rsidR="001B2F75" w:rsidRPr="0056009A" w:rsidRDefault="001B2F75" w:rsidP="00CD2721">
      <w:pPr>
        <w:pStyle w:val="NoSpacing"/>
      </w:pPr>
    </w:p>
    <w:p w:rsidR="001B2F75" w:rsidRDefault="001B2F75" w:rsidP="0056009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1B2F75" w:rsidRDefault="001B2F75" w:rsidP="00CD272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Aşağıdaki verilen saatleri </w:t>
      </w:r>
      <w:r w:rsidRPr="00726FF7">
        <w:rPr>
          <w:rFonts w:ascii="Comic Sans MS" w:hAnsi="Comic Sans MS"/>
          <w:b/>
          <w:u w:val="single"/>
        </w:rPr>
        <w:t>defterinize</w:t>
      </w:r>
      <w:r>
        <w:rPr>
          <w:rFonts w:ascii="Comic Sans MS" w:hAnsi="Comic Sans MS"/>
        </w:rPr>
        <w:t xml:space="preserve"> çiziniz.</w:t>
      </w:r>
    </w:p>
    <w:p w:rsidR="001B2F75" w:rsidRDefault="001B2F75" w:rsidP="000C33EE">
      <w:pPr>
        <w:pStyle w:val="NoSpacing"/>
        <w:ind w:firstLine="708"/>
        <w:rPr>
          <w:rFonts w:ascii="Comic Sans MS" w:hAnsi="Comic Sans MS"/>
          <w:sz w:val="24"/>
          <w:szCs w:val="24"/>
        </w:rPr>
      </w:pPr>
      <w:r w:rsidRPr="00FB045A">
        <w:rPr>
          <w:rFonts w:ascii="Comic Sans MS" w:hAnsi="Comic Sans MS"/>
          <w:sz w:val="24"/>
          <w:szCs w:val="24"/>
        </w:rPr>
        <w:t>Saat 11.30</w:t>
      </w:r>
      <w:r w:rsidRPr="00FB045A">
        <w:rPr>
          <w:rFonts w:ascii="Comic Sans MS" w:hAnsi="Comic Sans MS"/>
          <w:sz w:val="24"/>
          <w:szCs w:val="24"/>
        </w:rPr>
        <w:tab/>
      </w:r>
      <w:r w:rsidRPr="00FB045A">
        <w:rPr>
          <w:rFonts w:ascii="Comic Sans MS" w:hAnsi="Comic Sans MS"/>
          <w:sz w:val="24"/>
          <w:szCs w:val="24"/>
        </w:rPr>
        <w:tab/>
      </w:r>
      <w:r w:rsidRPr="00FB045A">
        <w:rPr>
          <w:rFonts w:ascii="Comic Sans MS" w:hAnsi="Comic Sans MS"/>
          <w:sz w:val="24"/>
          <w:szCs w:val="24"/>
        </w:rPr>
        <w:tab/>
        <w:t>saat 20.30</w:t>
      </w:r>
      <w:r w:rsidRPr="00FB045A">
        <w:rPr>
          <w:rFonts w:ascii="Comic Sans MS" w:hAnsi="Comic Sans MS"/>
          <w:sz w:val="24"/>
          <w:szCs w:val="24"/>
        </w:rPr>
        <w:tab/>
      </w:r>
      <w:r w:rsidRPr="00FB045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FB045A">
        <w:rPr>
          <w:rFonts w:ascii="Comic Sans MS" w:hAnsi="Comic Sans MS"/>
          <w:sz w:val="24"/>
          <w:szCs w:val="24"/>
        </w:rPr>
        <w:t>saat 17.00</w:t>
      </w:r>
      <w:r w:rsidRPr="00FB045A">
        <w:rPr>
          <w:rFonts w:ascii="Comic Sans MS" w:hAnsi="Comic Sans MS"/>
          <w:sz w:val="24"/>
          <w:szCs w:val="24"/>
        </w:rPr>
        <w:tab/>
      </w:r>
      <w:r w:rsidRPr="00FB045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FB045A">
        <w:rPr>
          <w:rFonts w:ascii="Comic Sans MS" w:hAnsi="Comic Sans MS"/>
          <w:sz w:val="24"/>
          <w:szCs w:val="24"/>
        </w:rPr>
        <w:t>saat 23.00</w:t>
      </w:r>
    </w:p>
    <w:p w:rsidR="001B2F75" w:rsidRDefault="001B2F75" w:rsidP="00FB045A">
      <w:pPr>
        <w:pStyle w:val="NoSpacing"/>
        <w:ind w:firstLine="708"/>
        <w:rPr>
          <w:rFonts w:ascii="Comic Sans MS" w:hAnsi="Comic Sans MS"/>
          <w:sz w:val="24"/>
          <w:szCs w:val="24"/>
        </w:rPr>
      </w:pPr>
    </w:p>
    <w:p w:rsidR="001B2F75" w:rsidRDefault="001B2F75" w:rsidP="000C33EE">
      <w:pPr>
        <w:pStyle w:val="NoSpacing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" o:spid="_x0000_s1041" type="#_x0000_t187" style="position:absolute;margin-left:334.65pt;margin-top:12.75pt;width:86.25pt;height:76.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"/>
        </w:pict>
      </w:r>
      <w:r>
        <w:rPr>
          <w:rFonts w:ascii="Comic Sans MS" w:hAnsi="Comic Sans MS"/>
          <w:sz w:val="24"/>
          <w:szCs w:val="24"/>
        </w:rPr>
        <w:t>3. Aşağıdaki şekillerin simetri doğrularını çizin.</w:t>
      </w:r>
      <w:r w:rsidRPr="000C33EE">
        <w:rPr>
          <w:noProof/>
          <w:lang w:eastAsia="tr-TR"/>
        </w:rPr>
        <w:t xml:space="preserve"> </w:t>
      </w:r>
    </w:p>
    <w:p w:rsidR="001B2F75" w:rsidRDefault="001B2F75" w:rsidP="00FB045A">
      <w:pPr>
        <w:pStyle w:val="NoSpacing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42" type="#_x0000_t96" style="position:absolute;margin-left:445.65pt;margin-top:3.5pt;width:59.25pt;height:58.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2" o:spid="_x0000_s1043" type="#_x0000_t74" style="position:absolute;margin-left:143.4pt;margin-top:10.25pt;width:53.25pt;height:58.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">
            <v:path gradientshapeok="f" o:connectlocs="340016,75224;91673,371475;340016,742950;584602,371475"/>
          </v:shape>
        </w:pict>
      </w:r>
      <w:r>
        <w:rPr>
          <w:rFonts w:ascii="Comic Sans MS" w:hAnsi="Comic Sans MS"/>
          <w:sz w:val="24"/>
          <w:szCs w:val="24"/>
        </w:rPr>
        <w:t xml:space="preserve">     </w:t>
      </w:r>
      <w:r w:rsidRPr="00C1258F">
        <w:rPr>
          <w:rFonts w:ascii="Century Gothic" w:hAnsi="Century Gothic"/>
          <w:b/>
          <w:noProof/>
          <w:sz w:val="52"/>
          <w:szCs w:val="52"/>
          <w:lang w:eastAsia="tr-TR"/>
        </w:rPr>
        <w:pict>
          <v:shape id="Resim 20" o:spid="_x0000_i1030" type="#_x0000_t75" alt="kelebek" style="width:91.5pt;height:91.5pt;visibility:visible">
            <v:imagedata r:id="rId8" o:title="" gain="192753f" blacklevel="9830f"/>
          </v:shape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" o:spid="_x0000_s1044" type="#_x0000_t15" style="position:absolute;margin-left:238.65pt;margin-top:10.25pt;width:60pt;height:57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" adj="14931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9" o:spid="_x0000_s1045" type="#_x0000_t184" style="position:absolute;margin-left:459pt;margin-top:567pt;width:1in;height:117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"/>
        </w:pict>
      </w:r>
      <w:r>
        <w:rPr>
          <w:noProof/>
          <w:lang w:eastAsia="tr-TR"/>
        </w:rPr>
        <w:pict>
          <v:shape id="Serbest Form 6" o:spid="_x0000_s1046" style="position:absolute;margin-left:54pt;margin-top:558pt;width:142.5pt;height:142.5pt;z-index:251642368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" adj="0,,0" path="al,18900,9257,18900,9257,21600,12343,21600,12343,18900,21600,18900l12343,12600r6171,l12343,6300r3086,l10800,xe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904875,0;517036,527844;258560,1055688;0,1583531;1292714,527844;1551190,1055688;1809750,1583531" o:connectangles="270,180,180,180,0,0,0" textboxrect="761,22454,21069,28282"/>
            <v:handles>
              <v:h position="@3,#0" polar="10800,10800"/>
              <v:h position="#2,#1" polar="10800,10800" radiusrange="0,10800"/>
            </v:handles>
            <o:lock v:ext="edit" verticies="t"/>
          </v:shape>
        </w:pict>
      </w:r>
      <w:r>
        <w:rPr>
          <w:noProof/>
          <w:lang w:eastAsia="tr-TR"/>
        </w:rPr>
        <w:pict>
          <v:shape id="Serbest Form 5" o:spid="_x0000_s1047" style="position:absolute;margin-left:54pt;margin-top:558pt;width:142.5pt;height:142.5pt;z-index:251641344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" adj="0,,0" path="al,18900,9257,18900,9257,21600,12343,21600,12343,18900,21600,18900l12343,12600r6171,l12343,6300r3086,l10800,xe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904875,0;517036,527844;258560,1055688;0,1583531;1292714,527844;1551190,1055688;1809750,1583531" o:connectangles="270,180,180,180,0,0,0" textboxrect="761,22454,21069,28282"/>
            <v:handles>
              <v:h position="@3,#0" polar="10800,10800"/>
              <v:h position="#2,#1" polar="10800,10800" radiusrange="0,10800"/>
            </v:handles>
            <o:lock v:ext="edit" verticies="t"/>
          </v:shape>
        </w:pict>
      </w:r>
    </w:p>
    <w:p w:rsidR="001B2F75" w:rsidRPr="00D333F0" w:rsidRDefault="001B2F75" w:rsidP="00FB045A">
      <w:pPr>
        <w:pStyle w:val="NoSpacing"/>
        <w:rPr>
          <w:rFonts w:ascii="Comic Sans MS" w:hAnsi="Comic Sans MS"/>
          <w:sz w:val="24"/>
          <w:szCs w:val="24"/>
        </w:rPr>
      </w:pPr>
      <w:r w:rsidRPr="00D333F0">
        <w:rPr>
          <w:rFonts w:ascii="Comic Sans MS" w:hAnsi="Comic Sans MS"/>
          <w:sz w:val="24"/>
          <w:szCs w:val="24"/>
        </w:rPr>
        <w:t xml:space="preserve">3. Aşağıdaki </w:t>
      </w:r>
      <w:r>
        <w:rPr>
          <w:rFonts w:ascii="Comic Sans MS" w:hAnsi="Comic Sans MS"/>
          <w:sz w:val="24"/>
          <w:szCs w:val="24"/>
        </w:rPr>
        <w:t xml:space="preserve">problemlerin çözümlerini </w:t>
      </w:r>
      <w:r w:rsidRPr="00942865">
        <w:rPr>
          <w:rFonts w:ascii="Comic Sans MS" w:hAnsi="Comic Sans MS"/>
          <w:b/>
          <w:sz w:val="24"/>
          <w:szCs w:val="24"/>
          <w:u w:val="single"/>
        </w:rPr>
        <w:t xml:space="preserve">defterinize </w:t>
      </w:r>
      <w:r>
        <w:rPr>
          <w:rFonts w:ascii="Comic Sans MS" w:hAnsi="Comic Sans MS"/>
          <w:sz w:val="24"/>
          <w:szCs w:val="24"/>
        </w:rPr>
        <w:t>yazınız.</w:t>
      </w:r>
    </w:p>
    <w:p w:rsidR="001B2F75" w:rsidRPr="0064047A" w:rsidRDefault="001B2F75" w:rsidP="007312D9">
      <w:pPr>
        <w:pStyle w:val="NoSpacing"/>
        <w:rPr>
          <w:rFonts w:ascii="Comic Sans MS" w:hAnsi="Comic Sans MS"/>
          <w:lang w:eastAsia="tr-TR"/>
        </w:rPr>
      </w:pPr>
      <w:r w:rsidRPr="0064047A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 w:rsidRPr="0064047A">
        <w:rPr>
          <w:rFonts w:ascii="Comic Sans MS" w:hAnsi="Comic Sans MS"/>
        </w:rPr>
        <w:t xml:space="preserve">a) </w:t>
      </w:r>
      <w:r w:rsidRPr="0064047A">
        <w:rPr>
          <w:rFonts w:ascii="Comic Sans MS" w:hAnsi="Comic Sans MS"/>
          <w:lang w:eastAsia="tr-TR"/>
        </w:rPr>
        <w:t>20’den başlayarak ileriye doğru ikişer ikişer sayarken 4.saymada hangi sayıyı söyleriz?</w:t>
      </w:r>
    </w:p>
    <w:p w:rsidR="001B2F75" w:rsidRPr="0064047A" w:rsidRDefault="001B2F75" w:rsidP="007312D9">
      <w:pPr>
        <w:pStyle w:val="NoSpacing"/>
        <w:rPr>
          <w:rFonts w:ascii="Comic Sans MS" w:hAnsi="Comic Sans MS"/>
          <w:lang w:eastAsia="tr-TR"/>
        </w:rPr>
      </w:pPr>
      <w:r w:rsidRPr="0064047A">
        <w:rPr>
          <w:rFonts w:ascii="Comic Sans MS" w:hAnsi="Comic Sans MS"/>
          <w:lang w:eastAsia="tr-TR"/>
        </w:rPr>
        <w:t xml:space="preserve">      b) 24’ten </w:t>
      </w:r>
      <w:r w:rsidRPr="0064047A">
        <w:rPr>
          <w:rFonts w:ascii="Comic Sans MS" w:hAnsi="Comic Sans MS"/>
          <w:b/>
          <w:lang w:eastAsia="tr-TR"/>
        </w:rPr>
        <w:t>geriye</w:t>
      </w:r>
      <w:r w:rsidRPr="0064047A">
        <w:rPr>
          <w:rFonts w:ascii="Comic Sans MS" w:hAnsi="Comic Sans MS"/>
          <w:lang w:eastAsia="tr-TR"/>
        </w:rPr>
        <w:t xml:space="preserve"> doğru 2’şer 2’şer sayarken 9.olarak söylediğimiz sayı kaçtır?</w:t>
      </w:r>
    </w:p>
    <w:p w:rsidR="001B2F75" w:rsidRPr="0064047A" w:rsidRDefault="001B2F75" w:rsidP="007312D9">
      <w:pPr>
        <w:pStyle w:val="NoSpacing"/>
        <w:rPr>
          <w:rFonts w:ascii="Comic Sans MS" w:hAnsi="Comic Sans MS"/>
          <w:lang w:eastAsia="tr-TR"/>
        </w:rPr>
      </w:pPr>
      <w:r w:rsidRPr="0064047A">
        <w:rPr>
          <w:rFonts w:ascii="Comic Sans MS" w:hAnsi="Comic Sans MS"/>
          <w:lang w:eastAsia="tr-TR"/>
        </w:rPr>
        <w:t xml:space="preserve">      c) Dörder dörder ileriye doğru ritmik sayma yaparken 32’den önce ve sonra söylediğimiz sayıları </w:t>
      </w:r>
    </w:p>
    <w:p w:rsidR="001B2F75" w:rsidRPr="0064047A" w:rsidRDefault="001B2F75" w:rsidP="007312D9">
      <w:pPr>
        <w:pStyle w:val="NoSpacing"/>
        <w:rPr>
          <w:rFonts w:ascii="Comic Sans MS" w:hAnsi="Comic Sans MS"/>
          <w:lang w:eastAsia="tr-TR"/>
        </w:rPr>
      </w:pPr>
      <w:r w:rsidRPr="0064047A">
        <w:rPr>
          <w:rFonts w:ascii="Comic Sans MS" w:hAnsi="Comic Sans MS"/>
          <w:lang w:eastAsia="tr-TR"/>
        </w:rPr>
        <w:t xml:space="preserve">         yazınız.</w:t>
      </w:r>
    </w:p>
    <w:p w:rsidR="001B2F75" w:rsidRPr="0064047A" w:rsidRDefault="001B2F75" w:rsidP="0064047A">
      <w:pPr>
        <w:pStyle w:val="NoSpacing"/>
        <w:rPr>
          <w:rFonts w:ascii="Comic Sans MS" w:hAnsi="Comic Sans MS"/>
          <w:lang w:eastAsia="tr-TR"/>
        </w:rPr>
      </w:pPr>
      <w:r w:rsidRPr="0064047A">
        <w:rPr>
          <w:rFonts w:ascii="Comic Sans MS" w:hAnsi="Comic Sans MS"/>
          <w:lang w:eastAsia="tr-TR"/>
        </w:rPr>
        <w:t xml:space="preserve">      d) 60’tan </w:t>
      </w:r>
      <w:r w:rsidRPr="0064047A">
        <w:rPr>
          <w:rFonts w:ascii="Comic Sans MS" w:hAnsi="Comic Sans MS"/>
          <w:b/>
          <w:lang w:eastAsia="tr-TR"/>
        </w:rPr>
        <w:t>geriye</w:t>
      </w:r>
      <w:r w:rsidRPr="0064047A">
        <w:rPr>
          <w:rFonts w:ascii="Comic Sans MS" w:hAnsi="Comic Sans MS"/>
          <w:lang w:eastAsia="tr-TR"/>
        </w:rPr>
        <w:t xml:space="preserve"> doğru üçer sayarken söyleyeceğimiz 5.sayı kaçtır?</w:t>
      </w:r>
    </w:p>
    <w:p w:rsidR="001B2F75" w:rsidRPr="0064047A" w:rsidRDefault="001B2F75" w:rsidP="0064047A">
      <w:pPr>
        <w:pStyle w:val="NoSpacing"/>
        <w:rPr>
          <w:rFonts w:ascii="Comic Sans MS" w:hAnsi="Comic Sans MS"/>
        </w:rPr>
      </w:pPr>
      <w:r w:rsidRPr="0064047A">
        <w:rPr>
          <w:rFonts w:ascii="Comic Sans MS" w:hAnsi="Comic Sans MS"/>
          <w:lang w:eastAsia="tr-TR"/>
        </w:rPr>
        <w:t xml:space="preserve">      e) </w:t>
      </w:r>
      <w:r w:rsidRPr="0064047A">
        <w:rPr>
          <w:rFonts w:ascii="Comic Sans MS" w:hAnsi="Comic Sans MS"/>
        </w:rPr>
        <w:t>8 ekmek kaç yarım ekmek eder?</w:t>
      </w:r>
    </w:p>
    <w:p w:rsidR="001B2F75" w:rsidRDefault="001B2F75" w:rsidP="0064047A">
      <w:pPr>
        <w:pStyle w:val="NoSpacing"/>
        <w:rPr>
          <w:rFonts w:ascii="Comic Sans MS" w:hAnsi="Comic Sans MS"/>
        </w:rPr>
      </w:pPr>
      <w:r w:rsidRPr="0064047A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</w:t>
      </w:r>
      <w:r w:rsidRPr="0064047A">
        <w:rPr>
          <w:rFonts w:ascii="Comic Sans MS" w:hAnsi="Comic Sans MS"/>
        </w:rPr>
        <w:t>f) 10 yarım simidin 4 tanesini yedim. Kaç bütün simit kalmıştır?</w:t>
      </w:r>
    </w:p>
    <w:p w:rsidR="001B2F75" w:rsidRPr="0064047A" w:rsidRDefault="001B2F75" w:rsidP="0064047A">
      <w:pPr>
        <w:pStyle w:val="NoSpacing"/>
        <w:tabs>
          <w:tab w:val="left" w:pos="1725"/>
          <w:tab w:val="left" w:pos="2460"/>
          <w:tab w:val="left" w:pos="3300"/>
          <w:tab w:val="left" w:pos="5925"/>
        </w:tabs>
        <w:rPr>
          <w:rFonts w:ascii="Comic Sans MS" w:hAnsi="Comic Sans MS"/>
          <w:lang w:eastAsia="tr-TR"/>
        </w:rPr>
      </w:pPr>
      <w:r>
        <w:rPr>
          <w:noProof/>
          <w:lang w:eastAsia="tr-TR"/>
        </w:rPr>
        <w:pict>
          <v:rect id="Dikdörtgen 41" o:spid="_x0000_s1048" style="position:absolute;margin-left:240.15pt;margin-top:4pt;width:34.5pt;height:20.2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" fillcolor="window" strokecolor="#f79646" strokeweight="2pt">
            <v:textbox>
              <w:txbxContent>
                <w:p w:rsidR="001B2F75" w:rsidRDefault="001B2F75" w:rsidP="0064047A">
                  <w:pPr>
                    <w:jc w:val="center"/>
                  </w:pPr>
                  <w:r>
                    <w:t>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49" style="position:absolute;margin-left:201.15pt;margin-top:4pt;width:34.5pt;height:20.2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" fillcolor="window" strokecolor="#f79646" strokeweight="2pt">
            <v:textbox>
              <w:txbxContent>
                <w:p w:rsidR="001B2F75" w:rsidRDefault="001B2F75" w:rsidP="0064047A">
                  <w:pPr>
                    <w:jc w:val="center"/>
                  </w:pPr>
                  <w:r>
                    <w:t>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9" o:spid="_x0000_s1050" style="position:absolute;margin-left:159.15pt;margin-top:4pt;width:34.5pt;height:2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" fillcolor="window" strokecolor="#f79646" strokeweight="2pt">
            <v:textbox>
              <w:txbxContent>
                <w:p w:rsidR="001B2F75" w:rsidRDefault="001B2F75" w:rsidP="0064047A">
                  <w:pPr>
                    <w:jc w:val="center"/>
                  </w:pPr>
                  <w:r>
                    <w:t>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" o:spid="_x0000_s1051" style="position:absolute;margin-left:119.4pt;margin-top:4pt;width:34.5pt;height:20.2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" fillcolor="window" strokecolor="#f79646" strokeweight="2pt">
            <v:textbox>
              <w:txbxContent>
                <w:p w:rsidR="001B2F75" w:rsidRDefault="001B2F75" w:rsidP="0064047A">
                  <w:pPr>
                    <w:jc w:val="center"/>
                  </w:pPr>
                  <w:r>
                    <w:t>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7" o:spid="_x0000_s1052" style="position:absolute;margin-left:79.65pt;margin-top:4pt;width:34.5pt;height:20.2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" fillcolor="window" strokecolor="#f79646" strokeweight="2pt">
            <v:textbox>
              <w:txbxContent>
                <w:p w:rsidR="001B2F75" w:rsidRDefault="001B2F75" w:rsidP="0064047A">
                  <w:pPr>
                    <w:jc w:val="center"/>
                  </w:pPr>
                  <w:r>
                    <w:t>18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6" o:spid="_x0000_s1053" style="position:absolute;margin-left:38.4pt;margin-top:4pt;width:34.5pt;height:20.2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" strokecolor="#f79646" strokeweight="2pt">
            <v:textbox>
              <w:txbxContent>
                <w:p w:rsidR="001B2F75" w:rsidRDefault="001B2F75" w:rsidP="0064047A">
                  <w:pPr>
                    <w:jc w:val="center"/>
                  </w:pPr>
                  <w:r>
                    <w:t>15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      g)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Yandaki örüntünün </w:t>
      </w:r>
      <w:r w:rsidRPr="00CB28DE">
        <w:rPr>
          <w:rFonts w:ascii="Comic Sans MS" w:hAnsi="Comic Sans MS"/>
          <w:u w:val="single"/>
        </w:rPr>
        <w:t>kuralını yazarak</w:t>
      </w:r>
      <w:r>
        <w:rPr>
          <w:rFonts w:ascii="Comic Sans MS" w:hAnsi="Comic Sans MS"/>
        </w:rPr>
        <w:t xml:space="preserve"> noktalı</w:t>
      </w:r>
    </w:p>
    <w:p w:rsidR="001B2F75" w:rsidRDefault="001B2F75" w:rsidP="0064047A">
      <w:pPr>
        <w:tabs>
          <w:tab w:val="left" w:pos="3750"/>
          <w:tab w:val="left" w:pos="5925"/>
        </w:tabs>
        <w:rPr>
          <w:rFonts w:ascii="Comic Sans MS" w:hAnsi="Comic Sans MS" w:cs="Arial"/>
          <w:lang w:eastAsia="tr-TR"/>
        </w:rPr>
      </w:pPr>
      <w:r>
        <w:rPr>
          <w:noProof/>
          <w:lang w:eastAsia="tr-TR"/>
        </w:rPr>
        <w:pict>
          <v:oval id="Oval 47" o:spid="_x0000_s1054" style="position:absolute;margin-left:171.15pt;margin-top:21.65pt;width:40.5pt;height:27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" fillcolor="window" strokecolor="#f79646" strokeweight="2pt">
            <v:textbox>
              <w:txbxContent>
                <w:p w:rsidR="001B2F75" w:rsidRDefault="001B2F75" w:rsidP="00CB28DE">
                  <w:pPr>
                    <w:jc w:val="center"/>
                  </w:pPr>
                  <w:r>
                    <w:t>20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3" o:spid="_x0000_s1055" style="position:absolute;margin-left:86.4pt;margin-top:17.9pt;width:40.5pt;height:26.2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" strokecolor="#f79646" strokeweight="2pt">
            <v:textbox>
              <w:txbxContent>
                <w:p w:rsidR="001B2F75" w:rsidRDefault="001B2F75" w:rsidP="0064047A">
                  <w:pPr>
                    <w:jc w:val="center"/>
                  </w:pPr>
                  <w:r>
                    <w:t>36</w:t>
                  </w:r>
                </w:p>
              </w:txbxContent>
            </v:textbox>
          </v:oval>
        </w:pict>
      </w:r>
      <w:r>
        <w:rPr>
          <w:rFonts w:ascii="Comic Sans MS" w:hAnsi="Comic Sans MS" w:cs="Arial"/>
          <w:lang w:eastAsia="tr-TR"/>
        </w:rPr>
        <w:tab/>
        <w:t xml:space="preserve">                              yerlere yazılacak sayıları yazınız.</w:t>
      </w:r>
    </w:p>
    <w:p w:rsidR="001B2F75" w:rsidRPr="007312D9" w:rsidRDefault="001B2F75" w:rsidP="00CB28DE">
      <w:pPr>
        <w:pStyle w:val="NoSpacing"/>
        <w:rPr>
          <w:lang w:eastAsia="tr-TR"/>
        </w:rPr>
      </w:pPr>
      <w:r>
        <w:rPr>
          <w:noProof/>
          <w:lang w:eastAsia="tr-TR"/>
        </w:rPr>
        <w:pict>
          <v:shape id="Düz Ok Bağlayıcısı 48" o:spid="_x0000_s1056" type="#_x0000_t32" style="position:absolute;margin-left:64.65pt;margin-top:5.25pt;width:20.25pt;height:9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" strokecolor="#4579b8">
            <v:stroke endarrow="open"/>
          </v:shape>
        </w:pict>
      </w:r>
      <w:r>
        <w:rPr>
          <w:noProof/>
          <w:lang w:eastAsia="tr-TR"/>
        </w:rPr>
        <w:pict>
          <v:oval id="Oval 44" o:spid="_x0000_s1057" style="position:absolute;margin-left:24.15pt;margin-top:4.5pt;width:40.5pt;height:31.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" fillcolor="window" strokecolor="#f79646" strokeweight="2pt">
            <v:textbox>
              <w:txbxContent>
                <w:p w:rsidR="001B2F75" w:rsidRDefault="001B2F75" w:rsidP="00CB28DE">
                  <w:pPr>
                    <w:jc w:val="center"/>
                  </w:pPr>
                  <w:r>
                    <w:t>32</w:t>
                  </w:r>
                </w:p>
              </w:txbxContent>
            </v:textbox>
          </v:oval>
        </w:pict>
      </w:r>
      <w:r>
        <w:rPr>
          <w:lang w:eastAsia="tr-TR"/>
        </w:rPr>
        <w:t xml:space="preserve">     h)     </w:t>
      </w:r>
      <w:r>
        <w:rPr>
          <w:lang w:eastAsia="tr-TR"/>
        </w:rPr>
        <w:tab/>
        <w:t xml:space="preserve">  </w:t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  <w:t xml:space="preserve">       </w:t>
      </w:r>
      <w:r w:rsidRPr="00CB28DE">
        <w:rPr>
          <w:rFonts w:ascii="Comic Sans MS" w:hAnsi="Comic Sans MS"/>
          <w:lang w:eastAsia="tr-TR"/>
        </w:rPr>
        <w:t>Yandaki şekilde ok yönünde ritmik sayma yapılmaktadır.</w:t>
      </w:r>
      <w:r>
        <w:rPr>
          <w:lang w:eastAsia="tr-TR"/>
        </w:rPr>
        <w:tab/>
      </w:r>
    </w:p>
    <w:p w:rsidR="001B2F75" w:rsidRPr="00CB28DE" w:rsidRDefault="001B2F75" w:rsidP="00CB28DE">
      <w:pPr>
        <w:pStyle w:val="NoSpacing"/>
        <w:tabs>
          <w:tab w:val="left" w:pos="3750"/>
          <w:tab w:val="left" w:pos="4695"/>
        </w:tabs>
        <w:rPr>
          <w:rFonts w:ascii="Comic Sans MS" w:hAnsi="Comic Sans MS"/>
          <w:lang w:eastAsia="tr-TR"/>
        </w:rPr>
      </w:pPr>
      <w:r>
        <w:rPr>
          <w:noProof/>
          <w:lang w:eastAsia="tr-TR"/>
        </w:rPr>
        <w:pict>
          <v:shape id="Düz Ok Bağlayıcısı 52" o:spid="_x0000_s1058" type="#_x0000_t32" style="position:absolute;margin-left:171.15pt;margin-top:1.2pt;width:5.25pt;height:9.7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" strokecolor="#4a7ebb">
            <v:stroke endarrow="open"/>
          </v:shape>
        </w:pict>
      </w:r>
      <w:r>
        <w:rPr>
          <w:noProof/>
          <w:lang w:eastAsia="tr-TR"/>
        </w:rPr>
        <w:pict>
          <v:oval id="Oval 46" o:spid="_x0000_s1059" style="position:absolute;margin-left:135.9pt;margin-top:7.3pt;width:40.5pt;height:27.7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" fillcolor="window" strokecolor="#f79646" strokeweight="2pt">
            <v:textbox>
              <w:txbxContent>
                <w:p w:rsidR="001B2F75" w:rsidRDefault="001B2F75" w:rsidP="00CB28DE">
                  <w:pPr>
                    <w:jc w:val="center"/>
                  </w:pPr>
                  <w:r>
                    <w:t>….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Düz Ok Bağlayıcısı 50" o:spid="_x0000_s1060" type="#_x0000_t32" style="position:absolute;margin-left:65.4pt;margin-top:11.8pt;width:14.25pt;height: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" strokecolor="#4a7ebb">
            <v:stroke endarrow="open"/>
          </v:shape>
        </w:pict>
      </w:r>
      <w:r>
        <w:rPr>
          <w:noProof/>
          <w:lang w:eastAsia="tr-TR"/>
        </w:rPr>
        <w:pict>
          <v:oval id="Oval 45" o:spid="_x0000_s1061" style="position:absolute;margin-left:78.9pt;margin-top:7.3pt;width:40.5pt;height:27.7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" fillcolor="window" strokecolor="#f79646" strokeweight="2pt">
            <v:textbox>
              <w:txbxContent>
                <w:p w:rsidR="001B2F75" w:rsidRDefault="001B2F75" w:rsidP="00CB28DE">
                  <w:pPr>
                    <w:jc w:val="center"/>
                  </w:pPr>
                  <w:r>
                    <w:t>……..</w:t>
                  </w:r>
                </w:p>
              </w:txbxContent>
            </v:textbox>
          </v:oval>
        </w:pict>
      </w:r>
      <w:r>
        <w:rPr>
          <w:lang w:eastAsia="tr-TR"/>
        </w:rPr>
        <w:t xml:space="preserve">                               </w:t>
      </w:r>
      <w:r>
        <w:rPr>
          <w:lang w:eastAsia="tr-TR"/>
        </w:rPr>
        <w:tab/>
        <w:t xml:space="preserve">         </w:t>
      </w:r>
      <w:r w:rsidRPr="00CB28DE">
        <w:rPr>
          <w:rFonts w:ascii="Comic Sans MS" w:hAnsi="Comic Sans MS"/>
          <w:lang w:eastAsia="tr-TR"/>
        </w:rPr>
        <w:t xml:space="preserve">Buna göre örüntünün </w:t>
      </w:r>
      <w:r w:rsidRPr="00CB28DE">
        <w:rPr>
          <w:rFonts w:ascii="Comic Sans MS" w:hAnsi="Comic Sans MS"/>
          <w:u w:val="single"/>
          <w:lang w:eastAsia="tr-TR"/>
        </w:rPr>
        <w:t>kuralını yazarak</w:t>
      </w:r>
      <w:r w:rsidRPr="00CB28DE">
        <w:rPr>
          <w:rFonts w:ascii="Comic Sans MS" w:hAnsi="Comic Sans MS"/>
          <w:lang w:eastAsia="tr-TR"/>
        </w:rPr>
        <w:t xml:space="preserve"> noktalı yerleri doldurun.</w:t>
      </w:r>
    </w:p>
    <w:p w:rsidR="001B2F75" w:rsidRDefault="001B2F75" w:rsidP="007312D9">
      <w:pPr>
        <w:pStyle w:val="NoSpacing"/>
        <w:rPr>
          <w:lang w:eastAsia="tr-TR"/>
        </w:rPr>
      </w:pPr>
      <w:r>
        <w:rPr>
          <w:noProof/>
          <w:lang w:eastAsia="tr-TR"/>
        </w:rPr>
        <w:pict>
          <v:shape id="Düz Ok Bağlayıcısı 51" o:spid="_x0000_s1062" type="#_x0000_t32" style="position:absolute;margin-left:119.4pt;margin-top:5.35pt;width:16.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" strokecolor="#4a7ebb">
            <v:stroke endarrow="open"/>
          </v:shape>
        </w:pict>
      </w:r>
    </w:p>
    <w:p w:rsidR="001B2F75" w:rsidRDefault="001B2F75" w:rsidP="00CB28DE">
      <w:pPr>
        <w:pStyle w:val="NoSpacing"/>
        <w:rPr>
          <w:lang w:eastAsia="tr-TR"/>
        </w:rPr>
      </w:pPr>
      <w:r>
        <w:rPr>
          <w:lang w:eastAsia="tr-TR"/>
        </w:rPr>
        <w:t xml:space="preserve">   </w:t>
      </w:r>
      <w:bookmarkStart w:id="0" w:name="_GoBack"/>
      <w:bookmarkEnd w:id="0"/>
    </w:p>
    <w:p w:rsidR="001B2F75" w:rsidRPr="00380B24" w:rsidRDefault="001B2F75" w:rsidP="00380B24">
      <w:pPr>
        <w:pStyle w:val="NoSpacing"/>
        <w:rPr>
          <w:rFonts w:ascii="Comic Sans MS" w:hAnsi="Comic Sans MS"/>
          <w:lang w:eastAsia="tr-TR"/>
        </w:rPr>
      </w:pPr>
      <w:r>
        <w:rPr>
          <w:lang w:eastAsia="tr-TR"/>
        </w:rPr>
        <w:t xml:space="preserve">     I) </w:t>
      </w:r>
      <w:r w:rsidRPr="00380B24">
        <w:rPr>
          <w:rFonts w:ascii="Comic Sans MS" w:hAnsi="Comic Sans MS"/>
          <w:lang w:eastAsia="tr-TR"/>
        </w:rPr>
        <w:t xml:space="preserve">Aşağıda sınıf arkadaşlarımızın oluşturduğu örüntüler vardır. Bu örüntülerin kuralını yazdıktan sonra                </w:t>
      </w:r>
    </w:p>
    <w:p w:rsidR="001B2F75" w:rsidRPr="00380B24" w:rsidRDefault="001B2F75" w:rsidP="007312D9">
      <w:pPr>
        <w:rPr>
          <w:rFonts w:ascii="Comic Sans MS" w:hAnsi="Comic Sans MS" w:cs="Arial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66" o:spid="_x0000_s1063" type="#_x0000_t73" style="position:absolute;margin-left:419.35pt;margin-top:17.95pt;width:32.25pt;height:36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" fillcolor="window" strokecolor="windowText" strokeweight="2pt"/>
        </w:pict>
      </w:r>
      <w:r>
        <w:rPr>
          <w:noProof/>
          <w:lang w:eastAsia="tr-TR"/>
        </w:rPr>
        <w:pict>
          <v:shape id="Şimşek İşareti 65" o:spid="_x0000_s1064" type="#_x0000_t73" style="position:absolute;margin-left:393.1pt;margin-top:17.95pt;width:32.25pt;height:36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" fillcolor="window" strokecolor="windowText" strokeweight="2pt"/>
        </w:pict>
      </w:r>
      <w:r>
        <w:rPr>
          <w:noProof/>
          <w:lang w:eastAsia="tr-TR"/>
        </w:rPr>
        <w:pict>
          <v:shape id="Şimşek İşareti 64" o:spid="_x0000_s1065" type="#_x0000_t73" style="position:absolute;margin-left:369.85pt;margin-top:21.7pt;width:32.25pt;height:36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" fillcolor="window" strokecolor="windowText" strokeweight="2pt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63" o:spid="_x0000_s1066" type="#_x0000_t183" style="position:absolute;margin-left:318.15pt;margin-top:17.2pt;width:52.5pt;height:47.2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" fillcolor="window" strokecolor="windowText" strokeweight="2pt"/>
        </w:pict>
      </w:r>
      <w:r>
        <w:rPr>
          <w:noProof/>
          <w:lang w:eastAsia="tr-TR"/>
        </w:rPr>
        <w:pict>
          <v:shape id="Şimşek İşareti 62" o:spid="_x0000_s1067" type="#_x0000_t73" style="position:absolute;margin-left:282.1pt;margin-top:17.95pt;width:32.25pt;height:36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" fillcolor="window" strokecolor="windowText" strokeweight="2pt"/>
        </w:pict>
      </w:r>
      <w:r>
        <w:rPr>
          <w:noProof/>
          <w:lang w:eastAsia="tr-TR"/>
        </w:rPr>
        <w:pict>
          <v:shape id="Şimşek İşareti 61" o:spid="_x0000_s1068" type="#_x0000_t73" style="position:absolute;margin-left:256.6pt;margin-top:17.95pt;width:32.25pt;height:36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" fillcolor="window" strokecolor="windowText" strokeweight="2pt"/>
        </w:pict>
      </w:r>
      <w:r>
        <w:rPr>
          <w:noProof/>
          <w:lang w:eastAsia="tr-TR"/>
        </w:rPr>
        <w:pict>
          <v:shape id="Güneş 55" o:spid="_x0000_s1069" type="#_x0000_t183" style="position:absolute;margin-left:39.15pt;margin-top:17.95pt;width:52.5pt;height:47.2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" strokeweight="2pt"/>
        </w:pict>
      </w:r>
      <w:r>
        <w:rPr>
          <w:noProof/>
          <w:lang w:eastAsia="tr-TR"/>
        </w:rPr>
        <w:pict>
          <v:shape id="Şimşek İşareti 58" o:spid="_x0000_s1070" type="#_x0000_t73" style="position:absolute;margin-left:90.85pt;margin-top:21.7pt;width:32.25pt;height:36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" fillcolor="window" strokecolor="windowText" strokeweight="2pt"/>
        </w:pict>
      </w:r>
      <w:r>
        <w:rPr>
          <w:noProof/>
          <w:lang w:eastAsia="tr-TR"/>
        </w:rPr>
        <w:pict>
          <v:shape id="Şimşek İşareti 57" o:spid="_x0000_s1071" type="#_x0000_t73" style="position:absolute;margin-left:119.35pt;margin-top:21.7pt;width:30.75pt;height:36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" fillcolor="window" strokecolor="windowText" strokeweight="2pt"/>
        </w:pict>
      </w:r>
      <w:r>
        <w:rPr>
          <w:noProof/>
          <w:lang w:eastAsia="tr-TR"/>
        </w:rPr>
        <w:pict>
          <v:shape id="Şimşek İşareti 56" o:spid="_x0000_s1072" type="#_x0000_t73" style="position:absolute;margin-left:147.9pt;margin-top:21.7pt;width:30pt;height:36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" strokeweight="2pt"/>
        </w:pict>
      </w:r>
      <w:r>
        <w:rPr>
          <w:noProof/>
          <w:lang w:eastAsia="tr-TR"/>
        </w:rPr>
        <w:pict>
          <v:shape id="Şimşek İşareti 60" o:spid="_x0000_s1073" type="#_x0000_t73" style="position:absolute;margin-left:231.1pt;margin-top:21.7pt;width:32.25pt;height:36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" fillcolor="window" strokecolor="windowText" strokeweight="2pt"/>
        </w:pict>
      </w:r>
      <w:r>
        <w:rPr>
          <w:noProof/>
          <w:lang w:eastAsia="tr-TR"/>
        </w:rPr>
        <w:pict>
          <v:shape id="Güneş 59" o:spid="_x0000_s1074" type="#_x0000_t183" style="position:absolute;margin-left:180.15pt;margin-top:17.95pt;width:52.5pt;height:47.2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" fillcolor="window" strokecolor="windowText" strokeweight="2pt"/>
        </w:pict>
      </w:r>
      <w:r>
        <w:rPr>
          <w:rFonts w:ascii="Comic Sans MS" w:hAnsi="Comic Sans MS" w:cs="Arial"/>
          <w:sz w:val="24"/>
          <w:szCs w:val="24"/>
          <w:lang w:eastAsia="tr-TR"/>
        </w:rPr>
        <w:t xml:space="preserve">       bizde </w:t>
      </w:r>
      <w:r w:rsidRPr="00E97DE6">
        <w:rPr>
          <w:rFonts w:ascii="Comic Sans MS" w:hAnsi="Comic Sans MS" w:cs="Arial"/>
          <w:sz w:val="24"/>
          <w:szCs w:val="24"/>
          <w:u w:val="single"/>
          <w:lang w:eastAsia="tr-TR"/>
        </w:rPr>
        <w:t>bu kurala uygun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 </w:t>
      </w:r>
      <w:r w:rsidRPr="00726FF7">
        <w:rPr>
          <w:rFonts w:ascii="Comic Sans MS" w:hAnsi="Comic Sans MS" w:cs="Arial"/>
          <w:b/>
          <w:sz w:val="24"/>
          <w:szCs w:val="24"/>
          <w:lang w:eastAsia="tr-TR"/>
        </w:rPr>
        <w:t xml:space="preserve">defterimize </w:t>
      </w:r>
      <w:r>
        <w:rPr>
          <w:rFonts w:ascii="Comic Sans MS" w:hAnsi="Comic Sans MS" w:cs="Arial"/>
          <w:sz w:val="24"/>
          <w:szCs w:val="24"/>
          <w:lang w:eastAsia="tr-TR"/>
        </w:rPr>
        <w:t xml:space="preserve">yeni örüntüler oluşturalım. </w:t>
      </w:r>
      <w:r w:rsidRPr="00380B24">
        <w:rPr>
          <w:rFonts w:ascii="Comic Sans MS" w:hAnsi="Comic Sans MS" w:cs="Arial"/>
          <w:sz w:val="24"/>
          <w:szCs w:val="24"/>
          <w:lang w:eastAsia="tr-TR"/>
        </w:rPr>
        <w:t xml:space="preserve"> </w:t>
      </w:r>
    </w:p>
    <w:p w:rsidR="001B2F75" w:rsidRPr="007312D9" w:rsidRDefault="001B2F75" w:rsidP="00380B24">
      <w:pPr>
        <w:pStyle w:val="NoSpacing"/>
        <w:tabs>
          <w:tab w:val="left" w:pos="1020"/>
          <w:tab w:val="left" w:pos="3315"/>
          <w:tab w:val="left" w:pos="3900"/>
          <w:tab w:val="left" w:pos="4860"/>
        </w:tabs>
        <w:rPr>
          <w:lang w:eastAsia="tr-TR"/>
        </w:rPr>
      </w:pPr>
      <w:r w:rsidRPr="00C100FC">
        <w:rPr>
          <w:noProof/>
          <w:lang w:eastAsia="tr-TR"/>
        </w:rPr>
        <w:pict>
          <v:shape id="Resim 53" o:spid="_x0000_i1031" type="#_x0000_t75" style="width:37.5pt;height:43.5pt;visibility:visible">
            <v:imagedata r:id="rId9" o:title=""/>
          </v:shape>
        </w:pict>
      </w:r>
      <w:r>
        <w:rPr>
          <w:lang w:eastAsia="tr-TR"/>
        </w:rPr>
        <w:t xml:space="preserve">    </w:t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  <w:r>
        <w:rPr>
          <w:lang w:eastAsia="tr-TR"/>
        </w:rPr>
        <w:tab/>
      </w:r>
    </w:p>
    <w:p w:rsidR="001B2F75" w:rsidRPr="007312D9" w:rsidRDefault="001B2F75" w:rsidP="007312D9">
      <w:pPr>
        <w:pStyle w:val="NoSpacing"/>
        <w:rPr>
          <w:lang w:eastAsia="tr-TR"/>
        </w:rPr>
      </w:pPr>
    </w:p>
    <w:p w:rsidR="001B2F75" w:rsidRPr="007312D9" w:rsidRDefault="001B2F75" w:rsidP="007312D9">
      <w:pPr>
        <w:spacing w:after="0" w:line="240" w:lineRule="auto"/>
        <w:rPr>
          <w:rFonts w:ascii="Arial" w:hAnsi="Arial" w:cs="Arial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89" o:spid="_x0000_s1075" type="#_x0000_t67" style="position:absolute;margin-left:397.65pt;margin-top:56.25pt;width:38.15pt;height:38.15pt;z-index:251693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" adj="10800" fillcolor="window" strokecolor="windowText" strokeweight="2pt"/>
        </w:pict>
      </w: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88" o:spid="_x0000_s1076" type="#_x0000_t68" style="position:absolute;margin-left:352.85pt;margin-top:52.5pt;width:38.15pt;height:37.5pt;z-index:251692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" adj="10800" fillcolor="window" strokecolor="windowText" strokeweight="2pt"/>
        </w:pict>
      </w:r>
      <w:r>
        <w:rPr>
          <w:noProof/>
          <w:lang w:eastAsia="tr-TR"/>
        </w:rPr>
        <w:pict>
          <v:shape id="Yukarı Ok 87" o:spid="_x0000_s1077" type="#_x0000_t68" style="position:absolute;margin-left:308.6pt;margin-top:53.25pt;width:38.15pt;height:37.5pt;z-index:251691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" adj="10800" fillcolor="window" strokecolor="windowText" strokeweight="2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6" o:spid="_x0000_s1078" type="#_x0000_t13" style="position:absolute;margin-left:267.15pt;margin-top:52.5pt;width:37.5pt;height:38.15pt;z-index:251690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" adj="10800" fillcolor="window" strokecolor="windowText" strokeweight="2pt"/>
        </w:pict>
      </w:r>
      <w:r>
        <w:rPr>
          <w:noProof/>
          <w:lang w:eastAsia="tr-TR"/>
        </w:rPr>
        <w:pict>
          <v:shape id="Sağ Ok 85" o:spid="_x0000_s1079" type="#_x0000_t13" style="position:absolute;margin-left:45.15pt;margin-top:56.25pt;width:37.5pt;height:38.15pt;z-index:251689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" adj="10800" fillcolor="window" strokecolor="windowText" strokeweight="2pt"/>
        </w:pict>
      </w:r>
      <w:r>
        <w:rPr>
          <w:noProof/>
          <w:lang w:eastAsia="tr-TR"/>
        </w:rPr>
        <w:pict>
          <v:shape id="Sağ Ok 81" o:spid="_x0000_s1080" type="#_x0000_t13" style="position:absolute;margin-left:221.4pt;margin-top:52.6pt;width:37.5pt;height:38.15pt;z-index: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" adj="10800" fillcolor="window" strokecolor="windowText" strokeweight="2pt"/>
        </w:pict>
      </w:r>
      <w:r>
        <w:rPr>
          <w:noProof/>
          <w:lang w:eastAsia="tr-TR"/>
        </w:rPr>
        <w:pict>
          <v:shape id="Yukarı Ok 83" o:spid="_x0000_s1081" type="#_x0000_t68" style="position:absolute;margin-left:132.25pt;margin-top:53.25pt;width:38.15pt;height:37.5pt;z-index:251687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" adj="10800" fillcolor="window" strokecolor="windowText" strokeweight="2pt"/>
        </w:pict>
      </w:r>
      <w:r>
        <w:rPr>
          <w:noProof/>
          <w:lang w:eastAsia="tr-TR"/>
        </w:rPr>
        <w:pict>
          <v:shape id="Yukarı Ok 82" o:spid="_x0000_s1082" type="#_x0000_t68" style="position:absolute;margin-left:90.25pt;margin-top:53.25pt;width:38.15pt;height:37.5pt;z-index:251686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" adj="10800" strokeweight="2pt"/>
        </w:pict>
      </w:r>
      <w:r>
        <w:rPr>
          <w:noProof/>
          <w:lang w:eastAsia="tr-TR"/>
        </w:rPr>
        <w:pict>
          <v:shape id="Gülen Yüz 78" o:spid="_x0000_s1083" type="#_x0000_t96" style="position:absolute;margin-left:364.65pt;margin-top:0;width:46.5pt;height:33.75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" fillcolor="window" strokecolor="windowText" strokeweight="2pt"/>
        </w:pict>
      </w:r>
      <w:r>
        <w:rPr>
          <w:noProof/>
          <w:lang w:eastAsia="tr-TR"/>
        </w:rPr>
        <w:pict>
          <v:shape id="Gülen Yüz 77" o:spid="_x0000_s1084" type="#_x0000_t96" style="position:absolute;margin-left:314.4pt;margin-top:0;width:46.5pt;height:33.7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" fillcolor="window" strokecolor="windowText" strokeweight="2pt"/>
        </w:pict>
      </w:r>
      <w:r>
        <w:rPr>
          <w:noProof/>
          <w:lang w:eastAsia="tr-TR"/>
        </w:rPr>
        <w:pict>
          <v:shape id="Ay 76" o:spid="_x0000_s1085" type="#_x0000_t184" style="position:absolute;margin-left:293.4pt;margin-top:0;width:21pt;height:37.5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" fillcolor="window" strokecolor="windowText" strokeweight="2pt"/>
        </w:pict>
      </w:r>
      <w:r>
        <w:rPr>
          <w:noProof/>
          <w:lang w:eastAsia="tr-TR"/>
        </w:rPr>
        <w:pict>
          <v:shape id="Ay 75" o:spid="_x0000_s1086" type="#_x0000_t184" style="position:absolute;margin-left:267.15pt;margin-top:0;width:21pt;height:37.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" fillcolor="window" strokecolor="windowText" strokeweight="2pt"/>
        </w:pict>
      </w:r>
      <w:r>
        <w:rPr>
          <w:noProof/>
          <w:lang w:eastAsia="tr-TR"/>
        </w:rPr>
        <w:pict>
          <v:shape id="Bulut 74" o:spid="_x0000_s1087" style="position:absolute;margin-left:213.15pt;margin-top:0;width:45.75pt;height:37.5pt;z-index:2516792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63119,288583;29051,279797;93179,384737;78277,388938;221623,430940;212639,411758;387713,383106;384122,404151;459023,253052;502748,331721;562169,169267;542693,198768;515444,59818;516467,73753;391089,43568;401069,25797;297789,52035;302617,36711;188295,57238;205780,72099;55507,174063;52454,158419" o:connectangles="0,0,0,0,0,0,0,0,0,0,0,0,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Gülen Yüz 72" o:spid="_x0000_s1088" type="#_x0000_t96" style="position:absolute;margin-left:160.65pt;margin-top:0;width:46.5pt;height:33.7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" fillcolor="window" strokecolor="windowText" strokeweight="2pt"/>
        </w:pict>
      </w:r>
      <w:r>
        <w:rPr>
          <w:noProof/>
          <w:lang w:eastAsia="tr-TR"/>
        </w:rPr>
        <w:pict>
          <v:shape id="Gülen Yüz 71" o:spid="_x0000_s1089" type="#_x0000_t96" style="position:absolute;margin-left:111.15pt;margin-top:0;width:46.5pt;height:33.7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" strokeweight="2pt"/>
        </w:pict>
      </w:r>
      <w:r>
        <w:rPr>
          <w:noProof/>
          <w:lang w:eastAsia="tr-TR"/>
        </w:rPr>
        <w:pict>
          <v:shape id="Ay 70" o:spid="_x0000_s1090" type="#_x0000_t184" style="position:absolute;margin-left:81.15pt;margin-top:0;width:21pt;height:37.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" fillcolor="window" strokecolor="windowText" strokeweight="2pt"/>
        </w:pict>
      </w:r>
      <w:r>
        <w:rPr>
          <w:noProof/>
          <w:lang w:eastAsia="tr-TR"/>
        </w:rPr>
        <w:pict>
          <v:shape id="Ay 69" o:spid="_x0000_s1091" type="#_x0000_t184" style="position:absolute;margin-left:54.15pt;margin-top:0;width:21pt;height:37.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" strokeweight="2pt"/>
        </w:pict>
      </w:r>
      <w:r>
        <w:rPr>
          <w:noProof/>
          <w:lang w:eastAsia="tr-TR"/>
        </w:rPr>
        <w:pict>
          <v:shape id="Bulut 68" o:spid="_x0000_s1092" style="position:absolute;margin-left:-.6pt;margin-top:0;width:45.75pt;height:37.5pt;z-index:2516741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63119,288583;29051,279797;93179,384737;78277,388938;221623,430940;212639,411758;387713,383106;384122,404151;459023,253052;502748,331721;562169,169267;542693,198768;515444,59818;516467,73753;391089,43568;401069,25797;297789,52035;302617,36711;188295,57238;205780,72099;55507,174063;52454,158419" o:connectangles="0,0,0,0,0,0,0,0,0,0,0,0,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Resim 67" o:spid="_x0000_s1093" type="#_x0000_t75" style="position:absolute;margin-left:0;margin-top:0;width:39pt;height:43.5pt;z-index:251673088;visibility:visible;mso-position-horizontal:left;mso-position-vertical:top">
            <v:imagedata r:id="rId10" o:title=""/>
            <w10:wrap type="square"/>
          </v:shape>
        </w:pict>
      </w:r>
      <w:r>
        <w:rPr>
          <w:rFonts w:ascii="Arial" w:hAnsi="Arial" w:cs="Arial"/>
          <w:sz w:val="24"/>
          <w:szCs w:val="24"/>
          <w:lang w:eastAsia="tr-TR"/>
        </w:rPr>
        <w:br w:type="textWrapping" w:clear="all"/>
      </w:r>
    </w:p>
    <w:p w:rsidR="001B2F75" w:rsidRDefault="001B2F75" w:rsidP="00FB045A">
      <w:pPr>
        <w:pStyle w:val="NoSpacing"/>
      </w:pPr>
      <w:r>
        <w:rPr>
          <w:noProof/>
          <w:lang w:eastAsia="tr-TR"/>
        </w:rPr>
        <w:pict>
          <v:shape id="Aşağı Ok 84" o:spid="_x0000_s1094" type="#_x0000_t67" style="position:absolute;margin-left:221.4pt;margin-top:-.3pt;width:38.15pt;height:37.4pt;z-index:251688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" adj="10800" strokeweight="2pt"/>
        </w:pict>
      </w:r>
      <w:r>
        <w:rPr>
          <w:noProof/>
          <w:lang w:eastAsia="tr-TR"/>
        </w:rPr>
        <w:pict>
          <v:shape id="Sağ Ok 80" o:spid="_x0000_s1095" type="#_x0000_t13" style="position:absolute;margin-left:48.9pt;margin-top:-.3pt;width:37.5pt;height:38.15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" adj="10800" strokeweight="2pt"/>
        </w:pict>
      </w:r>
      <w:r w:rsidRPr="00C100FC">
        <w:rPr>
          <w:noProof/>
          <w:lang w:eastAsia="tr-TR"/>
        </w:rPr>
        <w:pict>
          <v:shape id="Resim 79" o:spid="_x0000_i1032" type="#_x0000_t75" style="width:37.5pt;height:42pt;visibility:visible">
            <v:imagedata r:id="rId11" o:title=""/>
          </v:shape>
        </w:pict>
      </w:r>
    </w:p>
    <w:p w:rsidR="001B2F75" w:rsidRDefault="001B2F75" w:rsidP="00FB045A">
      <w:r>
        <w:rPr>
          <w:noProof/>
          <w:lang w:eastAsia="tr-TR"/>
        </w:rPr>
        <w:pict>
          <v:shape id="Serbest Form 7" o:spid="_x0000_s1096" style="position:absolute;margin-left:54pt;margin-top:558pt;width:142.5pt;height:142.5pt;z-index:2516433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" adj="0,,0" path="al,18900,9257,18900,9257,21600,12343,21600,12343,18900,21600,18900l12343,12600r6171,l12343,6300r3086,l10800,xe">
            <v:stroke joinstyle="miter"/>
            <v:shadow on="t" offset="6pt,6pt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904875,0;517036,527844;258560,1055688;0,1583531;1292714,527844;1551190,1055688;1809750,1583531" o:connectangles="270,180,180,180,0,0,0" textboxrect="761,22454,21069,28282"/>
            <v:handles>
              <v:h position="@3,#0" polar="10800,10800"/>
              <v:h position="#2,#1" polar="10800,10800" radiusrange="0,10800"/>
            </v:handles>
            <o:lock v:ext="edit" verticies="t"/>
          </v:shape>
        </w:pict>
      </w:r>
    </w:p>
    <w:p w:rsidR="001B2F75" w:rsidRDefault="001B2F75" w:rsidP="00FB045A">
      <w:pPr>
        <w:ind w:firstLine="708"/>
      </w:pPr>
    </w:p>
    <w:p w:rsidR="001B2F75" w:rsidRPr="00FB045A" w:rsidRDefault="001B2F75" w:rsidP="00FB045A"/>
    <w:p w:rsidR="001B2F75" w:rsidRPr="00FB045A" w:rsidRDefault="001B2F75" w:rsidP="00FB045A"/>
    <w:p w:rsidR="001B2F75" w:rsidRDefault="001B2F75" w:rsidP="00FB045A"/>
    <w:p w:rsidR="001B2F75" w:rsidRDefault="001B2F75" w:rsidP="00FB045A">
      <w:pPr>
        <w:tabs>
          <w:tab w:val="left" w:pos="990"/>
        </w:tabs>
      </w:pPr>
      <w:r>
        <w:tab/>
      </w:r>
    </w:p>
    <w:p w:rsidR="001B2F75" w:rsidRPr="00FB045A" w:rsidRDefault="001B2F75" w:rsidP="00FB045A"/>
    <w:p w:rsidR="001B2F75" w:rsidRPr="00FB045A" w:rsidRDefault="001B2F75" w:rsidP="00FB045A"/>
    <w:p w:rsidR="001B2F75" w:rsidRPr="00FB045A" w:rsidRDefault="001B2F75" w:rsidP="00FB045A">
      <w:hyperlink r:id="rId12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</w:p>
    <w:p w:rsidR="001B2F75" w:rsidRPr="00FB045A" w:rsidRDefault="001B2F75" w:rsidP="00FB045A"/>
    <w:p w:rsidR="001B2F75" w:rsidRDefault="001B2F75" w:rsidP="00FB045A"/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Default="001B2F75" w:rsidP="00FB045A">
      <w:pPr>
        <w:ind w:firstLine="708"/>
      </w:pPr>
    </w:p>
    <w:p w:rsidR="001B2F75" w:rsidRPr="00FB045A" w:rsidRDefault="001B2F75" w:rsidP="00FB045A">
      <w:pPr>
        <w:ind w:firstLine="708"/>
      </w:pPr>
    </w:p>
    <w:sectPr w:rsidR="001B2F75" w:rsidRPr="00FB045A" w:rsidSect="00E97DE6">
      <w:pgSz w:w="11906" w:h="16838"/>
      <w:pgMar w:top="397" w:right="454" w:bottom="24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F75" w:rsidRDefault="001B2F75" w:rsidP="0056009A">
      <w:pPr>
        <w:spacing w:after="0" w:line="240" w:lineRule="auto"/>
      </w:pPr>
      <w:r>
        <w:separator/>
      </w:r>
    </w:p>
  </w:endnote>
  <w:endnote w:type="continuationSeparator" w:id="0">
    <w:p w:rsidR="001B2F75" w:rsidRDefault="001B2F75" w:rsidP="00560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F75" w:rsidRDefault="001B2F75" w:rsidP="0056009A">
      <w:pPr>
        <w:spacing w:after="0" w:line="240" w:lineRule="auto"/>
      </w:pPr>
      <w:r>
        <w:separator/>
      </w:r>
    </w:p>
  </w:footnote>
  <w:footnote w:type="continuationSeparator" w:id="0">
    <w:p w:rsidR="001B2F75" w:rsidRDefault="001B2F75" w:rsidP="00560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74863"/>
    <w:multiLevelType w:val="hybridMultilevel"/>
    <w:tmpl w:val="E7320EDE"/>
    <w:lvl w:ilvl="0" w:tplc="9B1C2CB8">
      <w:start w:val="1"/>
      <w:numFmt w:val="upperRoman"/>
      <w:lvlText w:val="%1)"/>
      <w:lvlJc w:val="left"/>
      <w:pPr>
        <w:ind w:left="97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">
    <w:nsid w:val="2E2161B0"/>
    <w:multiLevelType w:val="hybridMultilevel"/>
    <w:tmpl w:val="3216F93A"/>
    <w:lvl w:ilvl="0" w:tplc="AEA44B04">
      <w:start w:val="1"/>
      <w:numFmt w:val="upperRoman"/>
      <w:lvlText w:val="%1)"/>
      <w:lvlJc w:val="left"/>
      <w:pPr>
        <w:ind w:left="97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2">
    <w:nsid w:val="57150FCF"/>
    <w:multiLevelType w:val="hybridMultilevel"/>
    <w:tmpl w:val="6BE6D9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A25B9C"/>
    <w:multiLevelType w:val="hybridMultilevel"/>
    <w:tmpl w:val="3834AF9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09A"/>
    <w:rsid w:val="000C33EE"/>
    <w:rsid w:val="001B2F75"/>
    <w:rsid w:val="00303A38"/>
    <w:rsid w:val="00380B24"/>
    <w:rsid w:val="003C3C8B"/>
    <w:rsid w:val="004C5A44"/>
    <w:rsid w:val="0056009A"/>
    <w:rsid w:val="0064047A"/>
    <w:rsid w:val="00726FF7"/>
    <w:rsid w:val="007312D9"/>
    <w:rsid w:val="008C239C"/>
    <w:rsid w:val="00942865"/>
    <w:rsid w:val="00A760A3"/>
    <w:rsid w:val="00AA7156"/>
    <w:rsid w:val="00C100FC"/>
    <w:rsid w:val="00C1258F"/>
    <w:rsid w:val="00CB28DE"/>
    <w:rsid w:val="00CD2721"/>
    <w:rsid w:val="00D333F0"/>
    <w:rsid w:val="00D401AC"/>
    <w:rsid w:val="00E75A1C"/>
    <w:rsid w:val="00E84BC2"/>
    <w:rsid w:val="00E97DE6"/>
    <w:rsid w:val="00FB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A4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0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600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60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6009A"/>
    <w:rPr>
      <w:rFonts w:cs="Times New Roman"/>
    </w:rPr>
  </w:style>
  <w:style w:type="paragraph" w:styleId="ListParagraph">
    <w:name w:val="List Paragraph"/>
    <w:basedOn w:val="Normal"/>
    <w:uiPriority w:val="99"/>
    <w:qFormat/>
    <w:rsid w:val="005600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60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09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6009A"/>
    <w:rPr>
      <w:lang w:eastAsia="en-US"/>
    </w:rPr>
  </w:style>
  <w:style w:type="character" w:styleId="Hyperlink">
    <w:name w:val="Hyperlink"/>
    <w:basedOn w:val="DefaultParagraphFont"/>
    <w:uiPriority w:val="99"/>
    <w:rsid w:val="00AA71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251</Words>
  <Characters>1432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3</cp:revision>
  <cp:lastPrinted>2012-12-07T07:43:00Z</cp:lastPrinted>
  <dcterms:created xsi:type="dcterms:W3CDTF">2012-12-07T07:46:00Z</dcterms:created>
  <dcterms:modified xsi:type="dcterms:W3CDTF">2012-12-30T21:16:00Z</dcterms:modified>
  <cp:category>www.sorubak.com</cp:category>
</cp:coreProperties>
</file>