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7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hyperlink r:id="rId4" w:history="1">
        <w:r w:rsidRPr="00A760A3">
          <w:rPr>
            <w:rStyle w:val="Hyperlink"/>
            <w:rFonts w:ascii="Hand writing Mutlu" w:hAnsi="Hand writing Mutlu"/>
          </w:rPr>
          <w:t>www.sorubak.com</w:t>
        </w:r>
      </w:hyperlink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FD199F">
        <w:rPr>
          <w:rFonts w:ascii="Comic Sans MS" w:hAnsi="Comic Sans MS"/>
          <w:b/>
          <w:sz w:val="20"/>
          <w:szCs w:val="20"/>
        </w:rPr>
        <w:t>11)</w: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142EA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421.5pt;height:63pt;visibility:visible">
            <v:imagedata r:id="rId5" o:title=""/>
          </v:shape>
        </w:pic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FD199F">
        <w:rPr>
          <w:rFonts w:ascii="Comic Sans MS" w:hAnsi="Comic Sans MS"/>
          <w:b/>
          <w:sz w:val="20"/>
          <w:szCs w:val="20"/>
        </w:rPr>
        <w:t>12)</w: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142EA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5" o:spid="_x0000_i1026" type="#_x0000_t75" style="width:414pt;height:37.5pt;visibility:visible">
            <v:imagedata r:id="rId6" o:title=""/>
          </v:shape>
        </w:pic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FD199F">
        <w:rPr>
          <w:rFonts w:ascii="Comic Sans MS" w:hAnsi="Comic Sans MS"/>
          <w:b/>
          <w:sz w:val="20"/>
          <w:szCs w:val="20"/>
        </w:rPr>
        <w:t>13)</w: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142EA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6" o:spid="_x0000_i1027" type="#_x0000_t75" style="width:387.75pt;height:39pt;visibility:visible">
            <v:imagedata r:id="rId7" o:title=""/>
          </v:shape>
        </w:pic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FD199F">
        <w:rPr>
          <w:rFonts w:ascii="Comic Sans MS" w:hAnsi="Comic Sans MS"/>
          <w:b/>
          <w:sz w:val="20"/>
          <w:szCs w:val="20"/>
        </w:rPr>
        <w:t>14)</w: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142EA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7" o:spid="_x0000_i1028" type="#_x0000_t75" style="width:415.5pt;height:40.5pt;visibility:visible">
            <v:imagedata r:id="rId8" o:title=""/>
          </v:shape>
        </w:pic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FD199F">
        <w:rPr>
          <w:rFonts w:ascii="Comic Sans MS" w:hAnsi="Comic Sans MS"/>
          <w:b/>
          <w:sz w:val="20"/>
          <w:szCs w:val="20"/>
        </w:rPr>
        <w:t>15)</w: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142EA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8" o:spid="_x0000_i1029" type="#_x0000_t75" style="width:416.25pt;height:60pt;visibility:visible">
            <v:imagedata r:id="rId9" o:title=""/>
          </v:shape>
        </w:pic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FD199F">
        <w:rPr>
          <w:rFonts w:ascii="Comic Sans MS" w:hAnsi="Comic Sans MS"/>
          <w:b/>
          <w:sz w:val="20"/>
          <w:szCs w:val="20"/>
        </w:rPr>
        <w:t>16)</w: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142EA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9" o:spid="_x0000_i1030" type="#_x0000_t75" style="width:414pt;height:55.5pt;visibility:visible">
            <v:imagedata r:id="rId10" o:title=""/>
          </v:shape>
        </w:pic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FD199F">
        <w:rPr>
          <w:rFonts w:ascii="Comic Sans MS" w:hAnsi="Comic Sans MS"/>
          <w:b/>
          <w:sz w:val="20"/>
          <w:szCs w:val="20"/>
        </w:rPr>
        <w:t>17)</w: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344.3pt;margin-top:23.05pt;width:280pt;height:59.75pt;rotation:-9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" fillcolor="window" strokeweight=".5pt">
            <v:textbox>
              <w:txbxContent>
                <w:p w:rsidR="0055297F" w:rsidRPr="00EA6158" w:rsidRDefault="0055297F" w:rsidP="00914900">
                  <w:pPr>
                    <w:spacing w:after="0"/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 xml:space="preserve">                 </w:t>
                  </w:r>
                  <w:r w:rsidRPr="00EA6158">
                    <w:rPr>
                      <w:rFonts w:ascii="Kayra" w:hAnsi="Kayra"/>
                    </w:rPr>
                    <w:t>Başarı İçin Çok Şey Gereklidir.</w:t>
                  </w:r>
                </w:p>
                <w:p w:rsidR="0055297F" w:rsidRPr="00EA6158" w:rsidRDefault="0055297F" w:rsidP="00914900">
                  <w:pPr>
                    <w:spacing w:after="0"/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 xml:space="preserve">   </w:t>
                  </w:r>
                  <w:r w:rsidRPr="00EA6158">
                    <w:rPr>
                      <w:rFonts w:ascii="Kayra" w:hAnsi="Kayra"/>
                    </w:rPr>
                    <w:t>Ama Bunların En Önemlisi Kendine Güvendir.</w:t>
                  </w:r>
                </w:p>
              </w:txbxContent>
            </v:textbox>
          </v:shape>
        </w:pict>
      </w:r>
      <w:r w:rsidRPr="00142EA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10" o:spid="_x0000_i1031" type="#_x0000_t75" style="width:421.5pt;height:39.75pt;visibility:visible">
            <v:imagedata r:id="rId11" o:title=""/>
          </v:shape>
        </w:pic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FD199F">
        <w:rPr>
          <w:rFonts w:ascii="Comic Sans MS" w:hAnsi="Comic Sans MS"/>
          <w:b/>
          <w:sz w:val="20"/>
          <w:szCs w:val="20"/>
        </w:rPr>
        <w:t>18)</w: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142EA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11" o:spid="_x0000_i1032" type="#_x0000_t75" style="width:440.25pt;height:46.5pt;visibility:visible">
            <v:imagedata r:id="rId12" o:title=""/>
          </v:shape>
        </w:pic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FD199F">
        <w:rPr>
          <w:rFonts w:ascii="Comic Sans MS" w:hAnsi="Comic Sans MS"/>
          <w:b/>
          <w:sz w:val="20"/>
          <w:szCs w:val="20"/>
        </w:rPr>
        <w:t>19)</w: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142EA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12" o:spid="_x0000_i1033" type="#_x0000_t75" style="width:429pt;height:41.25pt;visibility:visible">
            <v:imagedata r:id="rId13" o:title=""/>
          </v:shape>
        </w:pic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FD199F">
        <w:rPr>
          <w:rFonts w:ascii="Comic Sans MS" w:hAnsi="Comic Sans MS"/>
          <w:b/>
          <w:sz w:val="20"/>
          <w:szCs w:val="20"/>
        </w:rPr>
        <w:t>20)</w: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142EA4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13" o:spid="_x0000_i1034" type="#_x0000_t75" style="width:454.5pt;height:42pt;visibility:visible">
            <v:imagedata r:id="rId14" o:title=""/>
          </v:shape>
        </w:pict>
      </w:r>
    </w:p>
    <w:p w:rsidR="0055297F" w:rsidRPr="00FD199F" w:rsidRDefault="0055297F" w:rsidP="00914900">
      <w:pPr>
        <w:spacing w:after="0"/>
        <w:rPr>
          <w:rFonts w:ascii="Comic Sans MS" w:hAnsi="Comic Sans MS"/>
          <w:b/>
          <w:sz w:val="20"/>
          <w:szCs w:val="20"/>
        </w:rPr>
      </w:pPr>
      <w:r w:rsidRPr="00FD199F">
        <w:rPr>
          <w:rFonts w:ascii="Comic Sans MS" w:hAnsi="Comic Sans MS"/>
          <w:b/>
          <w:sz w:val="20"/>
          <w:szCs w:val="20"/>
        </w:rPr>
        <w:t>21)</w:t>
      </w:r>
      <w:bookmarkStart w:id="0" w:name="_GoBack"/>
      <w:bookmarkEnd w:id="0"/>
    </w:p>
    <w:p w:rsidR="0055297F" w:rsidRDefault="0055297F" w:rsidP="00914900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" o:spid="_x0000_s1027" type="#_x0000_t96" style="position:absolute;margin-left:429.45pt;margin-top:3.75pt;width:36.95pt;height:30.0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" fillcolor="window" strokecolor="#595959" strokeweight="2pt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365.65pt;margin-top:33.85pt;width:158.4pt;height:51.9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" fillcolor="window" strokecolor="window" strokeweight=".5pt">
            <v:textbox>
              <w:txbxContent>
                <w:p w:rsidR="0055297F" w:rsidRPr="00EA6158" w:rsidRDefault="0055297F" w:rsidP="00914900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EA6158">
                    <w:rPr>
                      <w:b/>
                      <w:sz w:val="24"/>
                      <w:szCs w:val="24"/>
                    </w:rPr>
                    <w:t xml:space="preserve">                Nevin YÜCEL</w:t>
                  </w:r>
                </w:p>
                <w:p w:rsidR="0055297F" w:rsidRPr="00EA6158" w:rsidRDefault="0055297F" w:rsidP="00914900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EA6158">
                    <w:rPr>
                      <w:b/>
                      <w:sz w:val="24"/>
                      <w:szCs w:val="24"/>
                    </w:rPr>
                    <w:t xml:space="preserve">          2-B Sınıf Öğretmeni</w:t>
                  </w:r>
                </w:p>
              </w:txbxContent>
            </v:textbox>
          </v:shape>
        </w:pict>
      </w:r>
      <w:r w:rsidRPr="00142EA4">
        <w:rPr>
          <w:rFonts w:ascii="Comic Sans MS" w:hAnsi="Comic Sans MS"/>
          <w:noProof/>
          <w:sz w:val="20"/>
          <w:szCs w:val="20"/>
          <w:lang w:eastAsia="tr-TR"/>
        </w:rPr>
        <w:pict>
          <v:shape id="Resim 14" o:spid="_x0000_i1035" type="#_x0000_t75" style="width:421.5pt;height:54.75pt;visibility:visible">
            <v:imagedata r:id="rId15" o:title=""/>
          </v:shape>
        </w:pict>
      </w:r>
    </w:p>
    <w:p w:rsidR="0055297F" w:rsidRDefault="0055297F"/>
    <w:sectPr w:rsidR="0055297F" w:rsidSect="00914900">
      <w:pgSz w:w="11906" w:h="16838"/>
      <w:pgMar w:top="567" w:right="849" w:bottom="284" w:left="851" w:header="708" w:footer="708" w:gutter="0"/>
      <w:pgBorders w:offsetFrom="page">
        <w:top w:val="pushPinNote1" w:sz="16" w:space="24" w:color="auto"/>
        <w:left w:val="pushPinNote1" w:sz="16" w:space="24" w:color="auto"/>
        <w:bottom w:val="pushPinNote1" w:sz="16" w:space="24" w:color="auto"/>
        <w:right w:val="pushPinNote1" w:sz="16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900"/>
    <w:rsid w:val="00142EA4"/>
    <w:rsid w:val="0047757C"/>
    <w:rsid w:val="0055297F"/>
    <w:rsid w:val="00564463"/>
    <w:rsid w:val="00914900"/>
    <w:rsid w:val="009425C7"/>
    <w:rsid w:val="00A760A3"/>
    <w:rsid w:val="00B63ED0"/>
    <w:rsid w:val="00EA6158"/>
    <w:rsid w:val="00FD1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90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14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490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775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18</Words>
  <Characters>108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qwerty</dc:creator>
  <cp:keywords>www.sorubak.com</cp:keywords>
  <dc:description>www.sorubak.com</dc:description>
  <cp:lastModifiedBy>edanur</cp:lastModifiedBy>
  <cp:revision>2</cp:revision>
  <dcterms:created xsi:type="dcterms:W3CDTF">2012-12-04T21:37:00Z</dcterms:created>
  <dcterms:modified xsi:type="dcterms:W3CDTF">2012-12-30T21:24:00Z</dcterms:modified>
  <cp:category>www.sorubak.com</cp:category>
</cp:coreProperties>
</file>