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89" w:rsidRPr="003F75CD" w:rsidRDefault="000C3F89" w:rsidP="00D94699">
      <w:pPr>
        <w:jc w:val="center"/>
        <w:rPr>
          <w:rFonts w:ascii="Century Gothic" w:hAnsi="Century Gothic"/>
          <w:b/>
          <w:sz w:val="24"/>
          <w:szCs w:val="24"/>
        </w:rPr>
      </w:pPr>
      <w:r w:rsidRPr="003F75CD">
        <w:rPr>
          <w:rFonts w:ascii="Century Gothic" w:hAnsi="Century Gothic"/>
          <w:b/>
          <w:sz w:val="24"/>
          <w:szCs w:val="24"/>
        </w:rPr>
        <w:t>2012-2013 EĞİTİM ÖĞRETİM YILI ÇAĞL</w:t>
      </w:r>
      <w:r>
        <w:rPr>
          <w:rFonts w:ascii="Century Gothic" w:hAnsi="Century Gothic"/>
          <w:b/>
          <w:sz w:val="24"/>
          <w:szCs w:val="24"/>
        </w:rPr>
        <w:t xml:space="preserve">AYANCERİT İLKOKULU                                                                                                                                  </w:t>
      </w:r>
      <w:r w:rsidRPr="003F75CD">
        <w:rPr>
          <w:rFonts w:ascii="Century Gothic" w:hAnsi="Century Gothic"/>
          <w:b/>
          <w:sz w:val="24"/>
          <w:szCs w:val="24"/>
        </w:rPr>
        <w:t xml:space="preserve">  2-B SINIFI MATEMATİK DEĞERLENDİRME SINAVI</w:t>
      </w:r>
    </w:p>
    <w:p w:rsidR="000C3F89" w:rsidRDefault="000C3F89" w:rsidP="003D5AA2">
      <w:pPr>
        <w:rPr>
          <w:rFonts w:ascii="Century Gothic" w:hAnsi="Century Gothic"/>
          <w:b/>
          <w:sz w:val="24"/>
          <w:szCs w:val="24"/>
        </w:rPr>
        <w:sectPr w:rsidR="000C3F89" w:rsidSect="00D94699">
          <w:pgSz w:w="16838" w:h="11906" w:orient="landscape"/>
          <w:pgMar w:top="720" w:right="720" w:bottom="720" w:left="720" w:header="708" w:footer="708" w:gutter="0"/>
          <w:cols w:sep="1" w:space="709"/>
          <w:docGrid w:linePitch="360"/>
        </w:sectPr>
      </w:pPr>
    </w:p>
    <w:p w:rsidR="000C3F89" w:rsidRPr="003F75CD" w:rsidRDefault="000C3F89" w:rsidP="003D5AA2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</w:t>
      </w:r>
      <w:r w:rsidRPr="003F75CD">
        <w:rPr>
          <w:rFonts w:ascii="Century Gothic" w:hAnsi="Century Gothic"/>
          <w:b/>
          <w:sz w:val="24"/>
          <w:szCs w:val="24"/>
        </w:rPr>
        <w:t>.Aşağıda verilen sayıları büyükten küçüğe doğru sıralayınız.</w:t>
      </w:r>
    </w:p>
    <w:p w:rsidR="000C3F89" w:rsidRPr="003F75CD" w:rsidRDefault="000C3F89" w:rsidP="003D5AA2">
      <w:pPr>
        <w:rPr>
          <w:rFonts w:ascii="Century Gothic" w:hAnsi="Century Gothic"/>
          <w:b/>
          <w:sz w:val="24"/>
          <w:szCs w:val="24"/>
        </w:rPr>
      </w:pPr>
      <w:r w:rsidRPr="003F75CD">
        <w:rPr>
          <w:rFonts w:ascii="Century Gothic" w:hAnsi="Century Gothic"/>
          <w:b/>
          <w:sz w:val="24"/>
          <w:szCs w:val="24"/>
        </w:rPr>
        <w:sym w:font="Wingdings" w:char="F054"/>
      </w:r>
      <w:r w:rsidRPr="003F75CD">
        <w:rPr>
          <w:rFonts w:ascii="Century Gothic" w:hAnsi="Century Gothic"/>
          <w:sz w:val="24"/>
          <w:szCs w:val="24"/>
        </w:rPr>
        <w:t>78-46-36-94</w:t>
      </w:r>
      <w:r w:rsidRPr="003F75CD">
        <w:rPr>
          <w:rFonts w:ascii="Century Gothic" w:hAnsi="Century Gothic"/>
          <w:b/>
          <w:sz w:val="24"/>
          <w:szCs w:val="24"/>
        </w:rPr>
        <w:t xml:space="preserve"> =&gt;……………………</w:t>
      </w:r>
      <w:r>
        <w:rPr>
          <w:rFonts w:ascii="Century Gothic" w:hAnsi="Century Gothic"/>
          <w:b/>
          <w:sz w:val="24"/>
          <w:szCs w:val="24"/>
        </w:rPr>
        <w:t>.</w:t>
      </w:r>
      <w:r w:rsidRPr="003F75CD">
        <w:rPr>
          <w:rFonts w:ascii="Century Gothic" w:hAnsi="Century Gothic"/>
          <w:b/>
          <w:sz w:val="24"/>
          <w:szCs w:val="24"/>
        </w:rPr>
        <w:sym w:font="Wingdings" w:char="F054"/>
      </w:r>
      <w:r w:rsidRPr="003F75CD">
        <w:rPr>
          <w:rFonts w:ascii="Century Gothic" w:hAnsi="Century Gothic"/>
          <w:sz w:val="24"/>
          <w:szCs w:val="24"/>
        </w:rPr>
        <w:t>56-23-12-89</w:t>
      </w:r>
      <w:r w:rsidRPr="003F75CD">
        <w:rPr>
          <w:rFonts w:ascii="Century Gothic" w:hAnsi="Century Gothic"/>
          <w:b/>
          <w:sz w:val="24"/>
          <w:szCs w:val="24"/>
        </w:rPr>
        <w:t>=&gt;…………………</w:t>
      </w:r>
    </w:p>
    <w:p w:rsidR="000C3F89" w:rsidRDefault="000C3F89" w:rsidP="003D5AA2">
      <w:pPr>
        <w:rPr>
          <w:rFonts w:ascii="Century Gothic" w:hAnsi="Century Gothic"/>
          <w:b/>
          <w:sz w:val="24"/>
          <w:szCs w:val="24"/>
        </w:rPr>
      </w:pPr>
      <w:r w:rsidRPr="003F75CD">
        <w:rPr>
          <w:rFonts w:ascii="Century Gothic" w:hAnsi="Century Gothic"/>
          <w:b/>
          <w:sz w:val="24"/>
          <w:szCs w:val="24"/>
        </w:rPr>
        <w:sym w:font="Wingdings" w:char="F054"/>
      </w:r>
      <w:r w:rsidRPr="003F75CD">
        <w:rPr>
          <w:rFonts w:ascii="Century Gothic" w:hAnsi="Century Gothic"/>
          <w:sz w:val="24"/>
          <w:szCs w:val="24"/>
        </w:rPr>
        <w:t>9-34-87-35</w:t>
      </w:r>
      <w:r w:rsidRPr="003F75CD">
        <w:rPr>
          <w:rFonts w:ascii="Century Gothic" w:hAnsi="Century Gothic"/>
          <w:b/>
          <w:sz w:val="24"/>
          <w:szCs w:val="24"/>
        </w:rPr>
        <w:t xml:space="preserve"> =&gt;……………………..</w:t>
      </w:r>
      <w:r w:rsidRPr="003F75CD">
        <w:rPr>
          <w:rFonts w:ascii="Century Gothic" w:hAnsi="Century Gothic"/>
          <w:b/>
          <w:sz w:val="24"/>
          <w:szCs w:val="24"/>
        </w:rPr>
        <w:sym w:font="Wingdings" w:char="F054"/>
      </w:r>
      <w:r w:rsidRPr="003F75CD">
        <w:rPr>
          <w:rFonts w:ascii="Century Gothic" w:hAnsi="Century Gothic"/>
          <w:sz w:val="24"/>
          <w:szCs w:val="24"/>
        </w:rPr>
        <w:t>25-64-17-49</w:t>
      </w:r>
      <w:r w:rsidRPr="003F75CD">
        <w:rPr>
          <w:rFonts w:ascii="Century Gothic" w:hAnsi="Century Gothic"/>
          <w:b/>
          <w:sz w:val="24"/>
          <w:szCs w:val="24"/>
        </w:rPr>
        <w:t>=&gt;…………………</w:t>
      </w:r>
    </w:p>
    <w:p w:rsidR="000C3F89" w:rsidRPr="003F75CD" w:rsidRDefault="000C3F89" w:rsidP="00D95358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26" type="#_x0000_t75" alt="http://www.edhelperclipart.com/clipart/time/Time0630.gif" style="position:absolute;margin-left:4in;margin-top:21.15pt;width:73.5pt;height:73.5pt;z-index:-251665920;visibility:visible" wrapcoords="-220 0 -220 21380 21600 21380 21600 0 -220 0">
            <v:imagedata r:id="rId5" r:href="rId6"/>
            <w10:wrap type="tight"/>
          </v:shape>
        </w:pict>
      </w:r>
      <w:r>
        <w:rPr>
          <w:noProof/>
          <w:lang w:eastAsia="tr-TR"/>
        </w:rPr>
        <w:pict>
          <v:shape id="Resim 14" o:spid="_x0000_s1027" type="#_x0000_t75" alt="http://www.edhelperclipart.com/clipart/time/Time0330.gif" style="position:absolute;margin-left:100.5pt;margin-top:25.65pt;width:72.75pt;height:72.75pt;z-index:251651584;visibility:visible" wrapcoords="-223 0 -223 21377 21600 21377 21600 0 -223 0" o:allowoverlap="f">
            <v:imagedata r:id="rId7" r:href="rId8"/>
            <w10:wrap type="tight"/>
          </v:shape>
        </w:pict>
      </w:r>
      <w:r>
        <w:rPr>
          <w:rFonts w:ascii="Century Gothic" w:hAnsi="Century Gothic"/>
          <w:b/>
          <w:sz w:val="24"/>
          <w:szCs w:val="24"/>
        </w:rPr>
        <w:t>B</w:t>
      </w:r>
      <w:r w:rsidRPr="003F75CD">
        <w:rPr>
          <w:rFonts w:ascii="Century Gothic" w:hAnsi="Century Gothic"/>
          <w:b/>
          <w:sz w:val="24"/>
          <w:szCs w:val="24"/>
        </w:rPr>
        <w:t>. Aşağıdaki saatlerin kaçı gösterdiğini altına yazınız.</w:t>
      </w:r>
    </w:p>
    <w:p w:rsidR="000C3F89" w:rsidRPr="003F75CD" w:rsidRDefault="000C3F89" w:rsidP="00D95358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Resim 16" o:spid="_x0000_s1028" type="#_x0000_t75" alt="http://www.homeschoolmath.net/worksheets/time/130/8-0.gif" style="position:absolute;margin-left:195.05pt;margin-top:156.7pt;width:65.45pt;height:65.45pt;z-index:251649536;visibility:visible;mso-position-horizontal-relative:margin;mso-position-vertical-relative:margin">
            <v:imagedata r:id="rId9" r:href="rId10"/>
            <w10:wrap type="square" anchorx="margin" anchory="margin"/>
          </v:shape>
        </w:pict>
      </w:r>
    </w:p>
    <w:p w:rsidR="000C3F89" w:rsidRPr="003F75CD" w:rsidRDefault="000C3F89" w:rsidP="00D95358">
      <w:pPr>
        <w:rPr>
          <w:rFonts w:ascii="Century Gothic" w:hAnsi="Century Gothic"/>
          <w:b/>
          <w:sz w:val="24"/>
          <w:szCs w:val="24"/>
        </w:rPr>
      </w:pPr>
    </w:p>
    <w:p w:rsidR="000C3F89" w:rsidRPr="003F75CD" w:rsidRDefault="000C3F89" w:rsidP="00D95358">
      <w:pPr>
        <w:rPr>
          <w:rFonts w:ascii="Century Gothic" w:hAnsi="Century Gothic"/>
          <w:b/>
          <w:sz w:val="24"/>
          <w:szCs w:val="24"/>
        </w:rPr>
      </w:pPr>
    </w:p>
    <w:p w:rsidR="000C3F89" w:rsidRDefault="000C3F89" w:rsidP="00D95358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Öğleden önce </w:t>
      </w:r>
      <w:r w:rsidRPr="003F75CD">
        <w:rPr>
          <w:rFonts w:ascii="Century Gothic" w:hAnsi="Century Gothic"/>
          <w:sz w:val="24"/>
          <w:szCs w:val="24"/>
        </w:rPr>
        <w:t xml:space="preserve">  ……………….</w:t>
      </w:r>
      <w:r>
        <w:rPr>
          <w:rFonts w:ascii="Century Gothic" w:hAnsi="Century Gothic"/>
          <w:sz w:val="24"/>
          <w:szCs w:val="24"/>
        </w:rPr>
        <w:t xml:space="preserve">  </w:t>
      </w:r>
      <w:r w:rsidRPr="003F75CD">
        <w:rPr>
          <w:rFonts w:ascii="Century Gothic" w:hAnsi="Century Gothic"/>
          <w:sz w:val="24"/>
          <w:szCs w:val="24"/>
        </w:rPr>
        <w:t xml:space="preserve">    ………………        …………….    Öğleden sonra    ……………</w:t>
      </w:r>
      <w:r>
        <w:rPr>
          <w:rFonts w:ascii="Century Gothic" w:hAnsi="Century Gothic"/>
          <w:sz w:val="24"/>
          <w:szCs w:val="24"/>
        </w:rPr>
        <w:t>..</w:t>
      </w:r>
      <w:r w:rsidRPr="003F75CD">
        <w:rPr>
          <w:rFonts w:ascii="Century Gothic" w:hAnsi="Century Gothic"/>
          <w:sz w:val="24"/>
          <w:szCs w:val="24"/>
        </w:rPr>
        <w:t xml:space="preserve">       ………………       ……………..</w:t>
      </w:r>
    </w:p>
    <w:p w:rsidR="000C3F89" w:rsidRPr="003F75CD" w:rsidRDefault="000C3F89" w:rsidP="00D95358">
      <w:pPr>
        <w:rPr>
          <w:rFonts w:ascii="Century Gothic" w:hAnsi="Century Gothic"/>
          <w:sz w:val="24"/>
          <w:szCs w:val="24"/>
        </w:rPr>
      </w:pPr>
    </w:p>
    <w:p w:rsidR="000C3F89" w:rsidRPr="003F75CD" w:rsidRDefault="000C3F89" w:rsidP="00D95358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</w:t>
      </w:r>
      <w:r w:rsidRPr="003F75CD">
        <w:rPr>
          <w:rFonts w:ascii="Century Gothic" w:hAnsi="Century Gothic"/>
          <w:b/>
          <w:sz w:val="24"/>
          <w:szCs w:val="24"/>
        </w:rPr>
        <w:t xml:space="preserve">.Aşağıda verilen çıkarma işlemlerini yapınız. </w:t>
      </w:r>
    </w:p>
    <w:p w:rsidR="000C3F89" w:rsidRPr="00D95358" w:rsidRDefault="000C3F89" w:rsidP="00D95358">
      <w:pPr>
        <w:rPr>
          <w:rFonts w:ascii="ALFABET98" w:hAnsi="ALFABET98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27" o:spid="_x0000_s1029" style="position:absolute;z-index:251652608;visibility:visible" from="0,43.35pt" to="52.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CU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"/>
        </w:pict>
      </w:r>
      <w:r>
        <w:rPr>
          <w:noProof/>
          <w:lang w:eastAsia="tr-TR"/>
        </w:rPr>
        <w:pict>
          <v:line id="Düz Bağlayıcı 28" o:spid="_x0000_s1030" style="position:absolute;z-index:251653632;visibility:visible" from="81pt,43.35pt" to="128.2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7Z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29" o:spid="_x0000_s1031" style="position:absolute;z-index:251654656;visibility:visible" from="162pt,43.35pt" to="210.7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"/>
        </w:pict>
      </w:r>
      <w:r>
        <w:rPr>
          <w:noProof/>
          <w:lang w:eastAsia="tr-TR"/>
        </w:rPr>
        <w:pict>
          <v:line id="Düz Bağlayıcı 31" o:spid="_x0000_s1032" style="position:absolute;z-index:251656704;visibility:visible" from="237pt,42.6pt" to="283.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"/>
        </w:pict>
      </w:r>
      <w:r>
        <w:rPr>
          <w:noProof/>
          <w:lang w:eastAsia="tr-TR"/>
        </w:rPr>
        <w:pict>
          <v:line id="Düz Bağlayıcı 30" o:spid="_x0000_s1033" style="position:absolute;z-index:251655680;visibility:visible" from="297pt,43.35pt" to="347.2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"/>
        </w:pic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 xml:space="preserve">     33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   </w:t>
      </w:r>
      <w:r>
        <w:rPr>
          <w:rFonts w:ascii="ALFABET98" w:hAnsi="ALFABET98"/>
          <w:color w:val="000000"/>
          <w:sz w:val="24"/>
          <w:szCs w:val="24"/>
          <w:lang w:eastAsia="tr-TR"/>
        </w:rPr>
        <w:t>67</w:t>
      </w:r>
      <w:r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    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>72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       </w:t>
      </w:r>
      <w:r>
        <w:rPr>
          <w:rFonts w:ascii="ALFABET98" w:hAnsi="ALFABET98"/>
          <w:color w:val="000000"/>
          <w:sz w:val="24"/>
          <w:szCs w:val="24"/>
          <w:lang w:eastAsia="tr-TR"/>
        </w:rPr>
        <w:t xml:space="preserve"> 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81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  64   </w:t>
      </w:r>
      <w:r>
        <w:rPr>
          <w:rFonts w:ascii="ALFABET98" w:hAnsi="ALFABET98"/>
          <w:color w:val="000000"/>
          <w:sz w:val="24"/>
          <w:szCs w:val="24"/>
          <w:lang w:eastAsia="tr-TR"/>
        </w:rPr>
        <w:t xml:space="preserve">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 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 xml:space="preserve"> -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 xml:space="preserve"> 26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-   26      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-   16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 -  29     </w:t>
      </w:r>
      <w:r>
        <w:rPr>
          <w:rFonts w:ascii="ALFABET98" w:hAnsi="ALFABET98"/>
          <w:color w:val="000000"/>
          <w:sz w:val="24"/>
          <w:szCs w:val="24"/>
          <w:lang w:eastAsia="tr-TR"/>
        </w:rPr>
        <w:t xml:space="preserve">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-</w:t>
      </w:r>
      <w:r>
        <w:rPr>
          <w:rFonts w:ascii="ALFABET98" w:hAnsi="ALFABET98"/>
          <w:color w:val="000000"/>
          <w:sz w:val="24"/>
          <w:szCs w:val="24"/>
          <w:lang w:eastAsia="tr-TR"/>
        </w:rPr>
        <w:t xml:space="preserve">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>38</w:t>
      </w:r>
    </w:p>
    <w:p w:rsidR="000C3F89" w:rsidRPr="003F75CD" w:rsidRDefault="000C3F89" w:rsidP="00D95358">
      <w:pPr>
        <w:spacing w:after="0" w:line="240" w:lineRule="auto"/>
        <w:rPr>
          <w:rFonts w:ascii="ALFABET98" w:hAnsi="ALFABET98"/>
          <w:color w:val="000000"/>
          <w:sz w:val="24"/>
          <w:szCs w:val="24"/>
          <w:lang w:eastAsia="tr-TR"/>
        </w:rPr>
      </w:pPr>
      <w:r w:rsidRPr="00D95358">
        <w:rPr>
          <w:rFonts w:ascii="ALFABET98" w:hAnsi="ALFABET98"/>
          <w:color w:val="000000"/>
          <w:sz w:val="24"/>
          <w:szCs w:val="24"/>
          <w:lang w:eastAsia="tr-TR"/>
        </w:rPr>
        <w:tab/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</w:t>
      </w:r>
      <w:r w:rsidRPr="00D95358">
        <w:rPr>
          <w:rFonts w:ascii="ALFABET98" w:hAnsi="ALFABET98"/>
          <w:color w:val="000000"/>
          <w:sz w:val="24"/>
          <w:szCs w:val="24"/>
          <w:lang w:eastAsia="tr-TR"/>
        </w:rPr>
        <w:tab/>
      </w: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color w:val="000000"/>
          <w:sz w:val="24"/>
          <w:szCs w:val="24"/>
          <w:lang w:eastAsia="tr-TR"/>
        </w:rPr>
        <w:t>D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>.Aşağıda verilen toplama işlemlerini yapınız.</w:t>
      </w: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</w:p>
    <w:p w:rsidR="000C3F89" w:rsidRPr="007A115C" w:rsidRDefault="000C3F89" w:rsidP="007A115C">
      <w:pPr>
        <w:rPr>
          <w:rFonts w:ascii="ALFABET98" w:hAnsi="ALFABET98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35" o:spid="_x0000_s1034" style="position:absolute;z-index:251660800;visibility:visible" from="297.2pt,43.6pt" to="337.4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y1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"/>
        </w:pict>
      </w:r>
      <w:r>
        <w:rPr>
          <w:noProof/>
          <w:lang w:eastAsia="tr-TR"/>
        </w:rPr>
        <w:pict>
          <v:line id="Düz Bağlayıcı 36" o:spid="_x0000_s1035" style="position:absolute;flip:y;z-index:251661824;visibility:visible" from="225.2pt,42.65pt" to="273.4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"/>
        </w:pict>
      </w:r>
      <w:r>
        <w:rPr>
          <w:noProof/>
          <w:lang w:eastAsia="tr-TR"/>
        </w:rPr>
        <w:pict>
          <v:line id="Düz Bağlayıcı 34" o:spid="_x0000_s1036" style="position:absolute;z-index:251659776;visibility:visible" from="161.6pt,43.6pt" to="205.5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FB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33" o:spid="_x0000_s1037" style="position:absolute;z-index:251658752;visibility:visible" from="86.8pt,43.55pt" to="127.9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32" o:spid="_x0000_s1038" style="position:absolute;z-index:251657728;visibility:visible" from="-.15pt,42.65pt" to="46.6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"/>
        </w:pic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 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>28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   26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    39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      </w:t>
      </w:r>
      <w:r>
        <w:rPr>
          <w:rFonts w:ascii="ALFABET98" w:hAnsi="ALFABET98"/>
          <w:color w:val="000000"/>
          <w:sz w:val="24"/>
          <w:szCs w:val="24"/>
          <w:lang w:eastAsia="tr-TR"/>
        </w:rPr>
        <w:t xml:space="preserve">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18          34  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 xml:space="preserve">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</w:t>
      </w:r>
      <w:r>
        <w:rPr>
          <w:rFonts w:ascii="ALFABET98" w:hAnsi="ALFABET98"/>
          <w:color w:val="000000"/>
          <w:sz w:val="24"/>
          <w:szCs w:val="24"/>
          <w:lang w:eastAsia="tr-TR"/>
        </w:rPr>
        <w:t xml:space="preserve">   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 xml:space="preserve">+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>46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+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 xml:space="preserve"> 69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 </w:t>
      </w:r>
      <w:r w:rsidRPr="003F75CD">
        <w:rPr>
          <w:rFonts w:ascii="ALFABET98" w:hAnsi="ALFABET98"/>
          <w:color w:val="000000"/>
          <w:sz w:val="24"/>
          <w:szCs w:val="24"/>
          <w:lang w:eastAsia="tr-TR"/>
        </w:rPr>
        <w:t xml:space="preserve"> +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>31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+   65       +  47</w:t>
      </w:r>
    </w:p>
    <w:p w:rsidR="000C3F89" w:rsidRPr="007A115C" w:rsidRDefault="000C3F89" w:rsidP="007A115C">
      <w:pPr>
        <w:spacing w:after="0" w:line="240" w:lineRule="auto"/>
        <w:rPr>
          <w:rFonts w:ascii="ALFABET98" w:hAnsi="ALFABET98"/>
          <w:color w:val="000000"/>
          <w:sz w:val="24"/>
          <w:szCs w:val="24"/>
          <w:lang w:eastAsia="tr-TR"/>
        </w:rPr>
      </w:pP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  <w:t xml:space="preserve">   </w:t>
      </w:r>
      <w:r w:rsidRPr="007A115C">
        <w:rPr>
          <w:rFonts w:ascii="ALFABET98" w:hAnsi="ALFABET98"/>
          <w:color w:val="000000"/>
          <w:sz w:val="24"/>
          <w:szCs w:val="24"/>
          <w:lang w:eastAsia="tr-TR"/>
        </w:rPr>
        <w:tab/>
      </w:r>
    </w:p>
    <w:p w:rsidR="000C3F89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</w:p>
    <w:p w:rsidR="000C3F89" w:rsidRPr="003F75CD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color w:val="000000"/>
          <w:sz w:val="24"/>
          <w:szCs w:val="24"/>
          <w:lang w:eastAsia="tr-TR"/>
        </w:rPr>
        <w:t>E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>.Aşağıdaki sayıları en yakın onluğa yuvarlayınız.</w:t>
      </w:r>
    </w:p>
    <w:p w:rsidR="000C3F89" w:rsidRPr="003F75CD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</w:p>
    <w:p w:rsidR="000C3F89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sym w:font="Wingdings" w:char="F054"/>
      </w:r>
      <w:r w:rsidRPr="003F75CD">
        <w:rPr>
          <w:rFonts w:ascii="Century Gothic" w:hAnsi="Century Gothic"/>
          <w:color w:val="000000"/>
          <w:sz w:val="24"/>
          <w:szCs w:val="24"/>
          <w:lang w:eastAsia="tr-TR"/>
        </w:rPr>
        <w:t>28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=&gt;…….                       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sym w:font="Wingdings" w:char="F054"/>
      </w:r>
      <w:r w:rsidRPr="003F75CD">
        <w:rPr>
          <w:rFonts w:ascii="Century Gothic" w:hAnsi="Century Gothic"/>
          <w:color w:val="000000"/>
          <w:sz w:val="24"/>
          <w:szCs w:val="24"/>
          <w:lang w:eastAsia="tr-TR"/>
        </w:rPr>
        <w:t>43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=&gt;……..   </w:t>
      </w:r>
    </w:p>
    <w:p w:rsidR="000C3F89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               </w:t>
      </w:r>
    </w:p>
    <w:p w:rsidR="000C3F89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sym w:font="Wingdings" w:char="F054"/>
      </w:r>
      <w:r w:rsidRPr="003F75CD">
        <w:rPr>
          <w:rFonts w:ascii="Century Gothic" w:hAnsi="Century Gothic"/>
          <w:color w:val="000000"/>
          <w:sz w:val="24"/>
          <w:szCs w:val="24"/>
          <w:lang w:eastAsia="tr-TR"/>
        </w:rPr>
        <w:t>85</w:t>
      </w:r>
      <w:r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=&gt;……       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                 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sym w:font="Wingdings" w:char="F054"/>
      </w:r>
      <w:r w:rsidRPr="003F75CD">
        <w:rPr>
          <w:rFonts w:ascii="Century Gothic" w:hAnsi="Century Gothic"/>
          <w:color w:val="000000"/>
          <w:sz w:val="24"/>
          <w:szCs w:val="24"/>
          <w:lang w:eastAsia="tr-TR"/>
        </w:rPr>
        <w:t>32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=&gt;……….                   </w:t>
      </w:r>
    </w:p>
    <w:p w:rsidR="000C3F89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</w:p>
    <w:p w:rsidR="000C3F89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                    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   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sym w:font="Wingdings" w:char="F054"/>
      </w:r>
      <w:r w:rsidRPr="003F75CD">
        <w:rPr>
          <w:rFonts w:ascii="Century Gothic" w:hAnsi="Century Gothic"/>
          <w:color w:val="000000"/>
          <w:sz w:val="24"/>
          <w:szCs w:val="24"/>
          <w:lang w:eastAsia="tr-TR"/>
        </w:rPr>
        <w:t>69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 xml:space="preserve">=&gt;……..  </w:t>
      </w:r>
    </w:p>
    <w:p w:rsidR="000C3F89" w:rsidRPr="003F75CD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</w:p>
    <w:p w:rsidR="000C3F89" w:rsidRPr="003F75CD" w:rsidRDefault="000C3F89" w:rsidP="007A115C">
      <w:pPr>
        <w:spacing w:after="0" w:line="240" w:lineRule="auto"/>
        <w:rPr>
          <w:rFonts w:ascii="Century Gothic" w:hAnsi="Century Gothic"/>
          <w:b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color w:val="000000"/>
          <w:sz w:val="24"/>
          <w:szCs w:val="24"/>
          <w:lang w:eastAsia="tr-TR"/>
        </w:rPr>
        <w:t>F</w:t>
      </w:r>
      <w:r w:rsidRPr="003F75CD">
        <w:rPr>
          <w:rFonts w:ascii="Century Gothic" w:hAnsi="Century Gothic"/>
          <w:b/>
          <w:color w:val="000000"/>
          <w:sz w:val="24"/>
          <w:szCs w:val="24"/>
          <w:lang w:eastAsia="tr-TR"/>
        </w:rPr>
        <w:t>.Aşağıdaki sayıların basamak değerlerini yazınız.</w:t>
      </w: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38" o:spid="_x0000_s1039" type="#_x0000_t75" style="position:absolute;margin-left:185pt;margin-top:8.85pt;width:204.9pt;height:84.15pt;z-index:-251653632;visibility:visible">
            <v:imagedata r:id="rId11" o:title="" cropright="2715f"/>
          </v:shape>
        </w:pict>
      </w:r>
      <w:r>
        <w:rPr>
          <w:noProof/>
          <w:lang w:eastAsia="tr-TR"/>
        </w:rPr>
        <w:pict>
          <v:shape id="Resim 39" o:spid="_x0000_s1040" type="#_x0000_t75" style="position:absolute;margin-left:-4.8pt;margin-top:8.85pt;width:198.2pt;height:77.4pt;z-index:-251652608;visibility:visible">
            <v:imagedata r:id="rId12" o:title=""/>
          </v:shape>
        </w:pict>
      </w: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D95358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G</w:t>
      </w:r>
      <w:r w:rsidRPr="003F75CD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.</w:t>
      </w:r>
      <w:r w:rsidRPr="003F75CD">
        <w:rPr>
          <w:rFonts w:ascii="ALFABET98" w:hAnsi="ALFABET98"/>
          <w:b/>
          <w:sz w:val="24"/>
          <w:szCs w:val="24"/>
          <w:lang w:eastAsia="tr-TR"/>
        </w:rPr>
        <w:t xml:space="preserve"> </w:t>
      </w:r>
      <w:r w:rsidRPr="003F75CD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Aşağıdaki soruları cevaplayınız.</w:t>
      </w:r>
    </w:p>
    <w:p w:rsidR="000C3F89" w:rsidRPr="003F75CD" w:rsidRDefault="000C3F89" w:rsidP="003F75CD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3F75CD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1-Standart  olmayan ölçü birimlerinin adlarını yazınız.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…………………………………………………………………………….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2-Bir mevsimde kaç ay vardır?.....................................................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3- 2 TL’de kaç tane 50 Kr vardır?...................................................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4- 3 deste kalem kaç tanedir?........................................................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5- 2 hafta kaç gündür?....................................................................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B77FB4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H</w:t>
      </w:r>
      <w:r w:rsidRPr="00AB2745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.Aşağıdaki problemleri çözünüz.</w:t>
      </w:r>
    </w:p>
    <w:p w:rsidR="000C3F89" w:rsidRDefault="000C3F89" w:rsidP="00B77FB4">
      <w:pPr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Ahmet tartıldığında </w:t>
      </w:r>
      <w:smartTag w:uri="urn:schemas-microsoft-com:office:smarttags" w:element="metricconverter">
        <w:smartTagPr>
          <w:attr w:name="ProductID" w:val="27 kilogram"/>
        </w:smartTagPr>
        <w:r>
          <w:rPr>
            <w:rFonts w:ascii="Century Gothic" w:hAnsi="Century Gothic"/>
            <w:noProof/>
            <w:color w:val="000000"/>
            <w:sz w:val="24"/>
            <w:szCs w:val="24"/>
            <w:lang w:eastAsia="tr-TR"/>
          </w:rPr>
          <w:t>27 kilogram</w:t>
        </w:r>
      </w:smartTag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gelmiştir. Ahmet’in kardeşi Ahmet’ten </w:t>
      </w:r>
      <w:smartTag w:uri="urn:schemas-microsoft-com:office:smarttags" w:element="metricconverter">
        <w:smartTagPr>
          <w:attr w:name="ProductID" w:val="9 kilogram"/>
        </w:smartTagPr>
        <w:r>
          <w:rPr>
            <w:rFonts w:ascii="Century Gothic" w:hAnsi="Century Gothic"/>
            <w:noProof/>
            <w:color w:val="000000"/>
            <w:sz w:val="24"/>
            <w:szCs w:val="24"/>
            <w:lang w:eastAsia="tr-TR"/>
          </w:rPr>
          <w:t>9 kilogram</w:t>
        </w:r>
      </w:smartTag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daha hafif ise ikisinin kiloları toplamı kaç olur?</w:t>
      </w:r>
    </w:p>
    <w:p w:rsidR="000C3F89" w:rsidRPr="00AB2745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 w:rsidRPr="00AB2745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ÇÖZÜM:</w:t>
      </w: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Okulun kantin sırasında 12 kişi vardır. Buna göre baştan 4. sırada olan kişi sondan kaçıncı sırada olur?</w:t>
      </w:r>
    </w:p>
    <w:p w:rsidR="000C3F89" w:rsidRPr="00AB2745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 w:rsidRPr="00AB2745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ÇÖZÜM:</w:t>
      </w: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13’ten başlayarak 4’er ileri doğüru saydığımızda 6. söylediğimiz sayı kaçtır?</w:t>
      </w: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 w:rsidRPr="00AB2745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ÇÖZÜM:</w:t>
      </w: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B82038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Aslı 1. gün 23 sayfa, 2. gün 16 sayfa, 3. gün ise 24 sayfa kitap okumuştur. Aslı 3 günde toplam kaç sayfa kitap okumuştur?</w:t>
      </w: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ÇÖZÜM:</w:t>
      </w: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</w:p>
    <w:p w:rsidR="000C3F89" w:rsidRDefault="000C3F89" w:rsidP="00B82038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>Mert her gün bahçelerindeki elma ağacından 4 tane elma topluyor. Mert 6 günün sonunda toplam kaç elma toplamıştır?</w:t>
      </w:r>
    </w:p>
    <w:p w:rsidR="000C3F89" w:rsidRPr="00B82038" w:rsidRDefault="000C3F89" w:rsidP="00B82038">
      <w:pPr>
        <w:pStyle w:val="ListParagraph"/>
        <w:spacing w:after="0" w:line="240" w:lineRule="auto"/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</w:pPr>
      <w:r w:rsidRPr="00B82038">
        <w:rPr>
          <w:rFonts w:ascii="Century Gothic" w:hAnsi="Century Gothic"/>
          <w:b/>
          <w:noProof/>
          <w:color w:val="000000"/>
          <w:sz w:val="24"/>
          <w:szCs w:val="24"/>
          <w:lang w:eastAsia="tr-TR"/>
        </w:rPr>
        <w:t>ÇÖZÜM:</w:t>
      </w: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Pr="003E73ED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hyperlink r:id="rId13" w:history="1">
        <w:r w:rsidRPr="00974E48">
          <w:rPr>
            <w:rStyle w:val="Hyperlink"/>
            <w:rFonts w:ascii="Century Gothic" w:hAnsi="Century Gothic"/>
            <w:noProof/>
            <w:sz w:val="24"/>
            <w:szCs w:val="24"/>
            <w:lang w:eastAsia="tr-TR"/>
          </w:rPr>
          <w:t>http://www.sorubak.com</w:t>
        </w:r>
      </w:hyperlink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</w:t>
      </w:r>
    </w:p>
    <w:p w:rsidR="000C3F89" w:rsidRDefault="000C3F89" w:rsidP="00AB2745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Pr="003F75CD" w:rsidRDefault="000C3F89" w:rsidP="003F75CD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</w:p>
    <w:p w:rsidR="000C3F89" w:rsidRDefault="000C3F89" w:rsidP="00D95358">
      <w:pPr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4" o:spid="_x0000_s1041" type="#_x0000_t96" style="position:absolute;margin-left:51.35pt;margin-top:1.95pt;width:52.6pt;height:48.3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" strokeweight="2pt"/>
        </w:pict>
      </w:r>
      <w:r>
        <w:rPr>
          <w:noProof/>
          <w:lang w:eastAsia="tr-TR"/>
        </w:rPr>
        <w:pict>
          <v:shape id="Gülen Yüz 23" o:spid="_x0000_s1042" type="#_x0000_t96" style="position:absolute;margin-left:252.35pt;margin-top:1.95pt;width:55.9pt;height:49.4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" strokeweight="2pt"/>
        </w:pict>
      </w: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                                     </w:t>
      </w:r>
    </w:p>
    <w:p w:rsidR="000C3F89" w:rsidRPr="00D94699" w:rsidRDefault="000C3F89" w:rsidP="00D95358">
      <w:pPr>
        <w:spacing w:after="0" w:line="240" w:lineRule="auto"/>
        <w:rPr>
          <w:rFonts w:ascii="Jokerman" w:hAnsi="Jokerman"/>
          <w:noProof/>
          <w:color w:val="000000"/>
          <w:sz w:val="36"/>
          <w:szCs w:val="36"/>
          <w:lang w:eastAsia="tr-TR"/>
        </w:rPr>
      </w:pPr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                                  </w:t>
      </w:r>
      <w:r w:rsidRPr="00D94699">
        <w:rPr>
          <w:rFonts w:ascii="Jokerman" w:hAnsi="Jokerman"/>
          <w:noProof/>
          <w:color w:val="000000"/>
          <w:sz w:val="36"/>
          <w:szCs w:val="36"/>
          <w:lang w:eastAsia="tr-TR"/>
        </w:rPr>
        <w:t xml:space="preserve"> BA</w:t>
      </w:r>
      <w:r>
        <w:rPr>
          <w:rFonts w:ascii="Jokerman" w:hAnsi="Jokerman"/>
          <w:noProof/>
          <w:color w:val="000000"/>
          <w:sz w:val="36"/>
          <w:szCs w:val="36"/>
          <w:lang w:eastAsia="tr-TR"/>
        </w:rPr>
        <w:t>S</w:t>
      </w:r>
      <w:r w:rsidRPr="00D94699">
        <w:rPr>
          <w:rFonts w:ascii="Jokerman" w:hAnsi="Jokerman"/>
          <w:noProof/>
          <w:color w:val="000000"/>
          <w:sz w:val="36"/>
          <w:szCs w:val="36"/>
          <w:lang w:eastAsia="tr-TR"/>
        </w:rPr>
        <w:t>ARILAR</w:t>
      </w:r>
      <w:bookmarkStart w:id="0" w:name="_GoBack"/>
      <w:bookmarkEnd w:id="0"/>
    </w:p>
    <w:sectPr w:rsidR="000C3F89" w:rsidRPr="00D94699" w:rsidSect="00D94699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Jokerman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A442F"/>
    <w:multiLevelType w:val="hybridMultilevel"/>
    <w:tmpl w:val="E2EAEEE6"/>
    <w:lvl w:ilvl="0" w:tplc="078E292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E7E"/>
    <w:rsid w:val="000C3F89"/>
    <w:rsid w:val="003D5AA2"/>
    <w:rsid w:val="003E73ED"/>
    <w:rsid w:val="003F75CD"/>
    <w:rsid w:val="007A115C"/>
    <w:rsid w:val="00872030"/>
    <w:rsid w:val="00890D5A"/>
    <w:rsid w:val="00974E48"/>
    <w:rsid w:val="00AB2745"/>
    <w:rsid w:val="00AE2E7E"/>
    <w:rsid w:val="00B77FB4"/>
    <w:rsid w:val="00B82038"/>
    <w:rsid w:val="00BE4794"/>
    <w:rsid w:val="00D94699"/>
    <w:rsid w:val="00D95358"/>
    <w:rsid w:val="00E23F09"/>
    <w:rsid w:val="00E36DEB"/>
    <w:rsid w:val="00FA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03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0D5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E73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edhelperclipart.com/clipart/time/Time0330.gif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edhelperclipart.com/clipart/time/Time0630.gif" TargetMode="External"/><Relationship Id="rId11" Type="http://schemas.openxmlformats.org/officeDocument/2006/relationships/image" Target="media/image4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http://www.homeschoolmath.net/worksheets/time/130/8-0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369</Words>
  <Characters>2106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>http:/www.sorubak.com</cp:keywords>
  <dc:description>http://www.sorubak.com</dc:description>
  <cp:lastModifiedBy>edanur</cp:lastModifiedBy>
  <cp:revision>4</cp:revision>
  <dcterms:created xsi:type="dcterms:W3CDTF">2013-01-14T19:14:00Z</dcterms:created>
  <dcterms:modified xsi:type="dcterms:W3CDTF">2013-01-24T17:26:00Z</dcterms:modified>
  <dc:language>http://www.sorubak.com</dc:language>
</cp:coreProperties>
</file>