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F40" w:rsidRDefault="00005F40" w:rsidP="009A1CFD">
      <w:pPr>
        <w:spacing w:after="0"/>
        <w:rPr>
          <w:rFonts w:ascii="Comic Sans MS" w:hAnsi="Comic Sans MS" w:cs="Comic Sans MS"/>
        </w:rPr>
      </w:pPr>
      <w:hyperlink r:id="rId4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005F40" w:rsidRPr="00B05738" w:rsidRDefault="00005F40" w:rsidP="00C44781">
      <w:pPr>
        <w:jc w:val="center"/>
        <w:rPr>
          <w:sz w:val="28"/>
          <w:szCs w:val="28"/>
        </w:rPr>
      </w:pPr>
      <w:r w:rsidRPr="00B05738">
        <w:rPr>
          <w:sz w:val="28"/>
          <w:szCs w:val="28"/>
        </w:rPr>
        <w:t>AŞAĞIDAKİ PROBLEMLERİ ÇÖZELİM</w:t>
      </w:r>
    </w:p>
    <w:p w:rsidR="00005F40" w:rsidRPr="00B05738" w:rsidRDefault="00005F40">
      <w:pPr>
        <w:rPr>
          <w:sz w:val="28"/>
          <w:szCs w:val="28"/>
        </w:rPr>
      </w:pPr>
      <w:r w:rsidRPr="00B05738">
        <w:rPr>
          <w:sz w:val="28"/>
          <w:szCs w:val="28"/>
        </w:rPr>
        <w:t>1)26 sayısının yarısı ile 16 sayısının çeyreğinin toplamı kaçtır?</w:t>
      </w: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  <w:r w:rsidRPr="00B05738">
        <w:rPr>
          <w:sz w:val="28"/>
          <w:szCs w:val="28"/>
        </w:rPr>
        <w:t>2) 4 ve 6 rakamlarını kullanarak yazılabilecek rakamların farkı kaçtır?</w:t>
      </w: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  <w:r w:rsidRPr="00B05738">
        <w:rPr>
          <w:sz w:val="28"/>
          <w:szCs w:val="28"/>
        </w:rPr>
        <w:t>3)32 sayısının yarısının,12 eksiği kaçtır?</w:t>
      </w: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  <w:r w:rsidRPr="00B05738">
        <w:rPr>
          <w:sz w:val="28"/>
          <w:szCs w:val="28"/>
        </w:rPr>
        <w:t>4)Çeyreği 11 olan sayının tamamının 3 katı kaçtır?</w:t>
      </w: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  <w:r w:rsidRPr="00B05738">
        <w:rPr>
          <w:sz w:val="28"/>
          <w:szCs w:val="28"/>
        </w:rPr>
        <w:t>5)Ahmet 12 yaşında babası Ahmet’ten 23 yaş büyük olduğuna göre 6 yıl önce yaşlarının toplamı kaçtı?</w:t>
      </w: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  <w:r w:rsidRPr="00B05738">
        <w:rPr>
          <w:sz w:val="28"/>
          <w:szCs w:val="28"/>
        </w:rPr>
        <w:t>6)Yarısı 8 olan sayının tamamı ile 10 sayısının yarısının çarpımı kaçtır?</w:t>
      </w: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  <w:r w:rsidRPr="00B05738">
        <w:rPr>
          <w:sz w:val="28"/>
          <w:szCs w:val="28"/>
        </w:rPr>
        <w:t>7)Sınıfta 15 kız öğrenci ve kızlardan 4 eksik erkek öğrenci olduğuna göre sınıf mevcudu kaç kişidir?</w:t>
      </w: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  <w:r w:rsidRPr="00B05738">
        <w:rPr>
          <w:sz w:val="28"/>
          <w:szCs w:val="28"/>
        </w:rPr>
        <w:t>8)6,8,1,5 rakamlarını  kullanarak yazılabilecek sayıların toplamı en çok kaç olur?</w:t>
      </w:r>
    </w:p>
    <w:p w:rsidR="00005F40" w:rsidRPr="00B05738" w:rsidRDefault="00005F40">
      <w:pPr>
        <w:rPr>
          <w:sz w:val="28"/>
          <w:szCs w:val="28"/>
        </w:rPr>
      </w:pPr>
    </w:p>
    <w:p w:rsidR="00005F40" w:rsidRPr="00B05738" w:rsidRDefault="00005F40">
      <w:pPr>
        <w:rPr>
          <w:sz w:val="28"/>
          <w:szCs w:val="28"/>
        </w:rPr>
      </w:pPr>
    </w:p>
    <w:p w:rsidR="00005F40" w:rsidRDefault="00005F40">
      <w:pPr>
        <w:rPr>
          <w:sz w:val="28"/>
          <w:szCs w:val="28"/>
        </w:rPr>
      </w:pPr>
      <w:r w:rsidRPr="00B05738">
        <w:rPr>
          <w:sz w:val="28"/>
          <w:szCs w:val="28"/>
        </w:rPr>
        <w:t>9)</w:t>
      </w:r>
      <w:r>
        <w:rPr>
          <w:sz w:val="28"/>
          <w:szCs w:val="28"/>
        </w:rPr>
        <w:t>4 kilo sütten 1 kilo peynir yapılmaktadır.5 kilo peynir yapmak için kaç kilo süte ihtiyacımız var?</w:t>
      </w:r>
    </w:p>
    <w:p w:rsidR="00005F40" w:rsidRDefault="00005F40">
      <w:pPr>
        <w:rPr>
          <w:sz w:val="28"/>
          <w:szCs w:val="28"/>
        </w:rPr>
      </w:pPr>
    </w:p>
    <w:p w:rsidR="00005F40" w:rsidRDefault="00005F40">
      <w:pPr>
        <w:rPr>
          <w:sz w:val="28"/>
          <w:szCs w:val="28"/>
        </w:rPr>
      </w:pPr>
    </w:p>
    <w:p w:rsidR="00005F40" w:rsidRDefault="00005F40">
      <w:pPr>
        <w:rPr>
          <w:sz w:val="28"/>
          <w:szCs w:val="28"/>
        </w:rPr>
      </w:pPr>
      <w:r>
        <w:rPr>
          <w:sz w:val="28"/>
          <w:szCs w:val="28"/>
        </w:rPr>
        <w:t>10)Ablam 18 yaşındadır.Ben ablamdan 9 yaş küçüğüm,babam ablamdan 22 yaş büyük olduğuna göre üçümüzün yaşları toplamı kaçtır?</w:t>
      </w:r>
    </w:p>
    <w:p w:rsidR="00005F40" w:rsidRDefault="00005F40">
      <w:pPr>
        <w:rPr>
          <w:sz w:val="28"/>
          <w:szCs w:val="28"/>
        </w:rPr>
      </w:pPr>
    </w:p>
    <w:p w:rsidR="00005F40" w:rsidRDefault="00005F40">
      <w:pPr>
        <w:rPr>
          <w:sz w:val="28"/>
          <w:szCs w:val="28"/>
        </w:rPr>
      </w:pPr>
    </w:p>
    <w:p w:rsidR="00005F40" w:rsidRDefault="00005F40">
      <w:pPr>
        <w:rPr>
          <w:sz w:val="28"/>
          <w:szCs w:val="28"/>
        </w:rPr>
      </w:pPr>
      <w:r>
        <w:rPr>
          <w:sz w:val="28"/>
          <w:szCs w:val="28"/>
        </w:rPr>
        <w:t>11)46 sayısının onlar basamağının basamak değeri ile 23 sayısının  birler basamağının sayı değerinin çarpımı kaçtır?</w:t>
      </w:r>
    </w:p>
    <w:p w:rsidR="00005F40" w:rsidRDefault="00005F40">
      <w:pPr>
        <w:rPr>
          <w:sz w:val="28"/>
          <w:szCs w:val="28"/>
        </w:rPr>
      </w:pPr>
    </w:p>
    <w:p w:rsidR="00005F40" w:rsidRDefault="00005F40">
      <w:pPr>
        <w:rPr>
          <w:sz w:val="28"/>
          <w:szCs w:val="28"/>
        </w:rPr>
      </w:pPr>
    </w:p>
    <w:p w:rsidR="00005F40" w:rsidRDefault="00005F40">
      <w:pPr>
        <w:rPr>
          <w:sz w:val="28"/>
          <w:szCs w:val="28"/>
        </w:rPr>
      </w:pPr>
      <w:r>
        <w:rPr>
          <w:sz w:val="28"/>
          <w:szCs w:val="28"/>
        </w:rPr>
        <w:t>12)İki basamaklı en büyük doğal sayının 5 eksiği ile bir basamaklı en büyük doğal sayının farkı kaçtır?</w:t>
      </w:r>
    </w:p>
    <w:p w:rsidR="00005F40" w:rsidRDefault="00005F40">
      <w:pPr>
        <w:rPr>
          <w:sz w:val="28"/>
          <w:szCs w:val="28"/>
        </w:rPr>
      </w:pPr>
    </w:p>
    <w:p w:rsidR="00005F40" w:rsidRDefault="00005F40">
      <w:pPr>
        <w:rPr>
          <w:sz w:val="28"/>
          <w:szCs w:val="28"/>
        </w:rPr>
      </w:pPr>
    </w:p>
    <w:p w:rsidR="00005F40" w:rsidRDefault="00005F40">
      <w:pPr>
        <w:rPr>
          <w:sz w:val="28"/>
          <w:szCs w:val="28"/>
        </w:rPr>
      </w:pPr>
      <w:r>
        <w:rPr>
          <w:sz w:val="28"/>
          <w:szCs w:val="28"/>
        </w:rPr>
        <w:t>13)Bir yılda bulunan ay sayısı ile bir yılda bulunan mevsim sayısının çarpımı kaçtır?</w:t>
      </w:r>
    </w:p>
    <w:p w:rsidR="00005F40" w:rsidRDefault="00005F40">
      <w:pPr>
        <w:rPr>
          <w:sz w:val="28"/>
          <w:szCs w:val="28"/>
        </w:rPr>
      </w:pPr>
    </w:p>
    <w:p w:rsidR="00005F40" w:rsidRDefault="00005F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005F40" w:rsidRDefault="00005F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BAŞARILAR</w:t>
      </w:r>
    </w:p>
    <w:p w:rsidR="00005F40" w:rsidRPr="00B05738" w:rsidRDefault="00005F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Gülseren GÖKÇE</w:t>
      </w:r>
    </w:p>
    <w:sectPr w:rsidR="00005F40" w:rsidRPr="00B05738" w:rsidSect="00684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5738"/>
    <w:rsid w:val="00005F40"/>
    <w:rsid w:val="002077F9"/>
    <w:rsid w:val="00684161"/>
    <w:rsid w:val="009A1CFD"/>
    <w:rsid w:val="00B05738"/>
    <w:rsid w:val="00B20B53"/>
    <w:rsid w:val="00C44781"/>
    <w:rsid w:val="00FA678E"/>
    <w:rsid w:val="00FD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16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A1C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24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223</Words>
  <Characters>1272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2012-03-07T08:01:00Z</dcterms:created>
  <dcterms:modified xsi:type="dcterms:W3CDTF">2013-01-28T20:18:00Z</dcterms:modified>
  <cp:category>www.sorubak.com</cp:category>
  <cp:contentType>www.sorubak.com</cp:contentType>
  <cp:contentStatus>www.sorubak.com</cp:contentStatus>
  <cp:version>www.sorubak.com</cp:version>
</cp:coreProperties>
</file>