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20C0" w:rsidRPr="007F1FAE" w:rsidRDefault="00C520C0" w:rsidP="007F1FA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r w:rsidRPr="007F1FAE">
        <w:rPr>
          <w:rFonts w:ascii="Times New Roman" w:hAnsi="Times New Roman" w:cs="Times New Roman"/>
          <w:b/>
          <w:bCs/>
          <w:sz w:val="28"/>
          <w:szCs w:val="28"/>
        </w:rPr>
        <w:t>KELİMELER ARASI ANLAM İLİŞKİLERİ</w:t>
      </w:r>
    </w:p>
    <w:bookmarkEnd w:id="0"/>
    <w:p w:rsidR="00C520C0" w:rsidRPr="007F1FAE" w:rsidRDefault="00C520C0" w:rsidP="007F1F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F1FAE">
        <w:rPr>
          <w:rFonts w:ascii="Times New Roman" w:hAnsi="Times New Roman" w:cs="Times New Roman"/>
          <w:sz w:val="28"/>
          <w:szCs w:val="28"/>
        </w:rPr>
        <w:t>Aralarındaki anlam ilişkilerine göre kelimeler üç gurupta incelenir.</w:t>
      </w:r>
    </w:p>
    <w:p w:rsidR="00C520C0" w:rsidRPr="007F1FAE" w:rsidRDefault="00C520C0" w:rsidP="007F1FAE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F1FAE">
        <w:rPr>
          <w:rFonts w:ascii="Times New Roman" w:hAnsi="Times New Roman" w:cs="Times New Roman"/>
          <w:sz w:val="28"/>
          <w:szCs w:val="28"/>
        </w:rPr>
        <w:t>Eş Anlamlı (Anlamdaş) Kelimeler</w:t>
      </w:r>
    </w:p>
    <w:p w:rsidR="00C520C0" w:rsidRPr="007F1FAE" w:rsidRDefault="00C520C0" w:rsidP="007F1FAE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F1FAE">
        <w:rPr>
          <w:rFonts w:ascii="Times New Roman" w:hAnsi="Times New Roman" w:cs="Times New Roman"/>
          <w:sz w:val="28"/>
          <w:szCs w:val="28"/>
        </w:rPr>
        <w:t>Zıt Anlamlı ( Karşıt Anlamlı) Kelimeler</w:t>
      </w:r>
    </w:p>
    <w:p w:rsidR="00C520C0" w:rsidRPr="007F1FAE" w:rsidRDefault="00C520C0" w:rsidP="007F1FAE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F1FAE">
        <w:rPr>
          <w:rFonts w:ascii="Times New Roman" w:hAnsi="Times New Roman" w:cs="Times New Roman"/>
          <w:sz w:val="28"/>
          <w:szCs w:val="28"/>
        </w:rPr>
        <w:t>Eş Sesli ( Sesteş) Kelimeler</w:t>
      </w:r>
    </w:p>
    <w:p w:rsidR="00C520C0" w:rsidRPr="007F1FAE" w:rsidRDefault="00C520C0" w:rsidP="007F1FAE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7F1FAE">
        <w:rPr>
          <w:rFonts w:ascii="Times New Roman" w:hAnsi="Times New Roman" w:cs="Times New Roman"/>
          <w:b/>
          <w:bCs/>
          <w:sz w:val="28"/>
          <w:szCs w:val="28"/>
          <w:u w:val="single"/>
        </w:rPr>
        <w:t>EŞ ANLAMLI KELİMELER( ANLAMDAŞ KELİMELER):</w:t>
      </w:r>
    </w:p>
    <w:p w:rsidR="00C520C0" w:rsidRPr="007F1FAE" w:rsidRDefault="00C520C0" w:rsidP="007F1FAE">
      <w:pPr>
        <w:pStyle w:val="ListParagrap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F1FAE">
        <w:rPr>
          <w:rFonts w:ascii="Times New Roman" w:hAnsi="Times New Roman" w:cs="Times New Roman"/>
          <w:sz w:val="28"/>
          <w:szCs w:val="28"/>
        </w:rPr>
        <w:t xml:space="preserve">Yazılış olarak farklı fakat anlamları aynı olan kelimelere </w:t>
      </w:r>
      <w:r w:rsidRPr="007F1FAE">
        <w:rPr>
          <w:rFonts w:ascii="Times New Roman" w:hAnsi="Times New Roman" w:cs="Times New Roman"/>
          <w:b/>
          <w:bCs/>
          <w:sz w:val="28"/>
          <w:szCs w:val="28"/>
        </w:rPr>
        <w:t>eş anlamlı</w:t>
      </w:r>
      <w:r w:rsidRPr="007F1FAE">
        <w:rPr>
          <w:rFonts w:ascii="Times New Roman" w:hAnsi="Times New Roman" w:cs="Times New Roman"/>
          <w:sz w:val="28"/>
          <w:szCs w:val="28"/>
        </w:rPr>
        <w:t xml:space="preserve"> ( anlamdaş ) kelimeler denir.</w:t>
      </w:r>
    </w:p>
    <w:p w:rsidR="00C520C0" w:rsidRPr="007F1FAE" w:rsidRDefault="00C520C0" w:rsidP="007F1FAE">
      <w:pPr>
        <w:pStyle w:val="ListParagrap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F1FAE">
        <w:rPr>
          <w:rFonts w:ascii="Times New Roman" w:hAnsi="Times New Roman" w:cs="Times New Roman"/>
          <w:sz w:val="28"/>
          <w:szCs w:val="28"/>
        </w:rPr>
        <w:t>Kara-siyah</w:t>
      </w:r>
      <w:r w:rsidRPr="007F1FAE">
        <w:rPr>
          <w:rFonts w:ascii="Times New Roman" w:hAnsi="Times New Roman" w:cs="Times New Roman"/>
          <w:sz w:val="28"/>
          <w:szCs w:val="28"/>
        </w:rPr>
        <w:tab/>
      </w:r>
      <w:r w:rsidRPr="007F1FAE">
        <w:rPr>
          <w:rFonts w:ascii="Times New Roman" w:hAnsi="Times New Roman" w:cs="Times New Roman"/>
          <w:sz w:val="28"/>
          <w:szCs w:val="28"/>
        </w:rPr>
        <w:tab/>
        <w:t>beyaz-ak</w:t>
      </w:r>
      <w:r w:rsidRPr="007F1FAE">
        <w:rPr>
          <w:rFonts w:ascii="Times New Roman" w:hAnsi="Times New Roman" w:cs="Times New Roman"/>
          <w:sz w:val="28"/>
          <w:szCs w:val="28"/>
        </w:rPr>
        <w:tab/>
      </w:r>
      <w:r w:rsidRPr="007F1FAE">
        <w:rPr>
          <w:rFonts w:ascii="Times New Roman" w:hAnsi="Times New Roman" w:cs="Times New Roman"/>
          <w:sz w:val="28"/>
          <w:szCs w:val="28"/>
        </w:rPr>
        <w:tab/>
        <w:t>fakir-yoksul</w:t>
      </w:r>
      <w:r w:rsidRPr="007F1FAE">
        <w:rPr>
          <w:rFonts w:ascii="Times New Roman" w:hAnsi="Times New Roman" w:cs="Times New Roman"/>
          <w:sz w:val="28"/>
          <w:szCs w:val="28"/>
        </w:rPr>
        <w:tab/>
      </w:r>
      <w:r w:rsidRPr="007F1FAE">
        <w:rPr>
          <w:rFonts w:ascii="Times New Roman" w:hAnsi="Times New Roman" w:cs="Times New Roman"/>
          <w:sz w:val="28"/>
          <w:szCs w:val="28"/>
        </w:rPr>
        <w:tab/>
        <w:t>kelam-söz</w:t>
      </w:r>
    </w:p>
    <w:p w:rsidR="00C520C0" w:rsidRPr="007F1FAE" w:rsidRDefault="00C520C0" w:rsidP="007F1FAE">
      <w:pPr>
        <w:pStyle w:val="ListParagrap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F1FAE">
        <w:rPr>
          <w:rFonts w:ascii="Times New Roman" w:hAnsi="Times New Roman" w:cs="Times New Roman"/>
          <w:sz w:val="28"/>
          <w:szCs w:val="28"/>
        </w:rPr>
        <w:t>Güz-sonbahar</w:t>
      </w:r>
      <w:r w:rsidRPr="007F1FAE">
        <w:rPr>
          <w:rFonts w:ascii="Times New Roman" w:hAnsi="Times New Roman" w:cs="Times New Roman"/>
          <w:sz w:val="28"/>
          <w:szCs w:val="28"/>
        </w:rPr>
        <w:tab/>
      </w:r>
      <w:r w:rsidRPr="007F1FAE">
        <w:rPr>
          <w:rFonts w:ascii="Times New Roman" w:hAnsi="Times New Roman" w:cs="Times New Roman"/>
          <w:sz w:val="28"/>
          <w:szCs w:val="28"/>
        </w:rPr>
        <w:tab/>
        <w:t>iri-büyük</w:t>
      </w:r>
      <w:r w:rsidRPr="007F1FAE">
        <w:rPr>
          <w:rFonts w:ascii="Times New Roman" w:hAnsi="Times New Roman" w:cs="Times New Roman"/>
          <w:sz w:val="28"/>
          <w:szCs w:val="28"/>
        </w:rPr>
        <w:tab/>
      </w:r>
      <w:r w:rsidRPr="007F1FAE">
        <w:rPr>
          <w:rFonts w:ascii="Times New Roman" w:hAnsi="Times New Roman" w:cs="Times New Roman"/>
          <w:sz w:val="28"/>
          <w:szCs w:val="28"/>
        </w:rPr>
        <w:tab/>
        <w:t>seccade-namazlık</w:t>
      </w:r>
      <w:r w:rsidRPr="007F1FAE">
        <w:rPr>
          <w:rFonts w:ascii="Times New Roman" w:hAnsi="Times New Roman" w:cs="Times New Roman"/>
          <w:sz w:val="28"/>
          <w:szCs w:val="28"/>
        </w:rPr>
        <w:tab/>
        <w:t>zaman-vakit</w:t>
      </w:r>
    </w:p>
    <w:p w:rsidR="00C520C0" w:rsidRPr="007F1FAE" w:rsidRDefault="00C520C0" w:rsidP="007F1FAE">
      <w:pPr>
        <w:pStyle w:val="ListParagrap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F1FAE">
        <w:rPr>
          <w:rFonts w:ascii="Times New Roman" w:hAnsi="Times New Roman" w:cs="Times New Roman"/>
          <w:sz w:val="28"/>
          <w:szCs w:val="28"/>
        </w:rPr>
        <w:t>Gördüğünüz gibi bu kelimelerin yazılışları farklı olsa da anlamları aynılar. Bir de cümlede kullanalım.</w:t>
      </w:r>
    </w:p>
    <w:p w:rsidR="00C520C0" w:rsidRPr="007F1FAE" w:rsidRDefault="00C520C0" w:rsidP="007F1FAE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F1FAE">
        <w:rPr>
          <w:rFonts w:ascii="Times New Roman" w:hAnsi="Times New Roman" w:cs="Times New Roman"/>
          <w:sz w:val="28"/>
          <w:szCs w:val="28"/>
        </w:rPr>
        <w:t xml:space="preserve">Saçlarıma </w:t>
      </w:r>
      <w:r w:rsidRPr="007F1FAE">
        <w:rPr>
          <w:rFonts w:ascii="Times New Roman" w:hAnsi="Times New Roman" w:cs="Times New Roman"/>
          <w:b/>
          <w:bCs/>
          <w:sz w:val="28"/>
          <w:szCs w:val="28"/>
          <w:u w:val="single"/>
        </w:rPr>
        <w:t>ak</w:t>
      </w:r>
      <w:r w:rsidRPr="007F1FAE">
        <w:rPr>
          <w:rFonts w:ascii="Times New Roman" w:hAnsi="Times New Roman" w:cs="Times New Roman"/>
          <w:sz w:val="28"/>
          <w:szCs w:val="28"/>
        </w:rPr>
        <w:t>lar düştü.</w:t>
      </w:r>
    </w:p>
    <w:p w:rsidR="00C520C0" w:rsidRPr="007F1FAE" w:rsidRDefault="00C520C0" w:rsidP="007F1FAE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F1FAE">
        <w:rPr>
          <w:rFonts w:ascii="Times New Roman" w:hAnsi="Times New Roman" w:cs="Times New Roman"/>
          <w:sz w:val="28"/>
          <w:szCs w:val="28"/>
        </w:rPr>
        <w:t xml:space="preserve">Saçlarıma </w:t>
      </w:r>
      <w:r w:rsidRPr="007F1FAE">
        <w:rPr>
          <w:rFonts w:ascii="Times New Roman" w:hAnsi="Times New Roman" w:cs="Times New Roman"/>
          <w:b/>
          <w:bCs/>
          <w:sz w:val="28"/>
          <w:szCs w:val="28"/>
          <w:u w:val="single"/>
        </w:rPr>
        <w:t>beyaz</w:t>
      </w:r>
      <w:r w:rsidRPr="007F1FAE">
        <w:rPr>
          <w:rFonts w:ascii="Times New Roman" w:hAnsi="Times New Roman" w:cs="Times New Roman"/>
          <w:sz w:val="28"/>
          <w:szCs w:val="28"/>
        </w:rPr>
        <w:t xml:space="preserve">lar  düştü. </w:t>
      </w:r>
    </w:p>
    <w:p w:rsidR="00C520C0" w:rsidRPr="007F1FAE" w:rsidRDefault="00C520C0" w:rsidP="007F1FAE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7F1FAE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NOT: </w:t>
      </w:r>
      <w:r w:rsidRPr="007F1FAE">
        <w:rPr>
          <w:rFonts w:ascii="Times New Roman" w:hAnsi="Times New Roman" w:cs="Times New Roman"/>
          <w:sz w:val="28"/>
          <w:szCs w:val="28"/>
        </w:rPr>
        <w:t>Bir sözcüğün eş anlamlısı cümlede kullanıldığı anlama göre değişir.</w:t>
      </w:r>
    </w:p>
    <w:p w:rsidR="00C520C0" w:rsidRPr="007F1FAE" w:rsidRDefault="00C520C0" w:rsidP="007F1FAE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7F1FAE">
        <w:rPr>
          <w:rFonts w:ascii="Times New Roman" w:hAnsi="Times New Roman" w:cs="Times New Roman"/>
          <w:sz w:val="28"/>
          <w:szCs w:val="28"/>
        </w:rPr>
        <w:t>-Kara talih peşimi bırakmadı. ( Buradaki kara kelimesinin eş anlamlısı siyah gibi görünüyor. Fakat kara kelimesi cümlede yolunda gitmeyen,kötü, uğursuz anlamında kullanıldığından kara kelimesinin yerine  siyah kelimesini kullanamayız.)</w:t>
      </w:r>
    </w:p>
    <w:p w:rsidR="00C520C0" w:rsidRPr="007F1FAE" w:rsidRDefault="00C520C0" w:rsidP="007F1FAE">
      <w:pPr>
        <w:spacing w:after="0" w:line="240" w:lineRule="auto"/>
        <w:ind w:firstLine="360"/>
        <w:rPr>
          <w:rFonts w:ascii="Times New Roman" w:hAnsi="Times New Roman" w:cs="Times New Roman"/>
          <w:sz w:val="28"/>
          <w:szCs w:val="28"/>
          <w:u w:val="single"/>
        </w:rPr>
      </w:pPr>
      <w:r w:rsidRPr="007F1FAE">
        <w:rPr>
          <w:rFonts w:ascii="Times New Roman" w:hAnsi="Times New Roman" w:cs="Times New Roman"/>
          <w:b/>
          <w:bCs/>
          <w:sz w:val="28"/>
          <w:szCs w:val="28"/>
        </w:rPr>
        <w:t>2)</w:t>
      </w:r>
      <w:r w:rsidRPr="007F1FAE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7F1FAE">
        <w:rPr>
          <w:rFonts w:ascii="Times New Roman" w:hAnsi="Times New Roman" w:cs="Times New Roman"/>
          <w:b/>
          <w:bCs/>
          <w:sz w:val="28"/>
          <w:szCs w:val="28"/>
          <w:u w:val="single"/>
        </w:rPr>
        <w:t>ZIT ANLAMLI KELİMELER( KARŞIT ANLAMLI KELİMELER):</w:t>
      </w:r>
      <w:r w:rsidRPr="007F1FAE"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</w:p>
    <w:p w:rsidR="00C520C0" w:rsidRPr="007F1FAE" w:rsidRDefault="00C520C0" w:rsidP="007F1FAE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7F1FAE">
        <w:rPr>
          <w:rFonts w:ascii="Times New Roman" w:hAnsi="Times New Roman" w:cs="Times New Roman"/>
          <w:sz w:val="28"/>
          <w:szCs w:val="28"/>
        </w:rPr>
        <w:t>Bir biriniz zıddı olan, karşıtı olan kelimelerdir.</w:t>
      </w:r>
    </w:p>
    <w:p w:rsidR="00C520C0" w:rsidRPr="007F1FAE" w:rsidRDefault="00C520C0" w:rsidP="007F1FAE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7F1FAE">
        <w:rPr>
          <w:rFonts w:ascii="Times New Roman" w:hAnsi="Times New Roman" w:cs="Times New Roman"/>
          <w:sz w:val="28"/>
          <w:szCs w:val="28"/>
        </w:rPr>
        <w:t>Uzun-kısa</w:t>
      </w:r>
      <w:r w:rsidRPr="007F1FAE">
        <w:rPr>
          <w:rFonts w:ascii="Times New Roman" w:hAnsi="Times New Roman" w:cs="Times New Roman"/>
          <w:sz w:val="28"/>
          <w:szCs w:val="28"/>
        </w:rPr>
        <w:tab/>
      </w:r>
      <w:r w:rsidRPr="007F1FAE">
        <w:rPr>
          <w:rFonts w:ascii="Times New Roman" w:hAnsi="Times New Roman" w:cs="Times New Roman"/>
          <w:sz w:val="28"/>
          <w:szCs w:val="28"/>
        </w:rPr>
        <w:tab/>
        <w:t>büyük-küçük</w:t>
      </w:r>
      <w:r w:rsidRPr="007F1FAE">
        <w:rPr>
          <w:rFonts w:ascii="Times New Roman" w:hAnsi="Times New Roman" w:cs="Times New Roman"/>
          <w:sz w:val="28"/>
          <w:szCs w:val="28"/>
        </w:rPr>
        <w:tab/>
      </w:r>
      <w:r w:rsidRPr="007F1FAE">
        <w:rPr>
          <w:rFonts w:ascii="Times New Roman" w:hAnsi="Times New Roman" w:cs="Times New Roman"/>
          <w:sz w:val="28"/>
          <w:szCs w:val="28"/>
        </w:rPr>
        <w:tab/>
        <w:t>iri-ufak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7F1FAE">
        <w:rPr>
          <w:rFonts w:ascii="Times New Roman" w:hAnsi="Times New Roman" w:cs="Times New Roman"/>
          <w:sz w:val="28"/>
          <w:szCs w:val="28"/>
        </w:rPr>
        <w:t>siyah-beyaz</w:t>
      </w:r>
    </w:p>
    <w:p w:rsidR="00C520C0" w:rsidRPr="007F1FAE" w:rsidRDefault="00C520C0" w:rsidP="007F1FAE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7F1FAE">
        <w:rPr>
          <w:rFonts w:ascii="Times New Roman" w:hAnsi="Times New Roman" w:cs="Times New Roman"/>
          <w:sz w:val="28"/>
          <w:szCs w:val="28"/>
        </w:rPr>
        <w:t>Gel-</w:t>
      </w:r>
      <w:r>
        <w:rPr>
          <w:rFonts w:ascii="Times New Roman" w:hAnsi="Times New Roman" w:cs="Times New Roman"/>
          <w:sz w:val="28"/>
          <w:szCs w:val="28"/>
        </w:rPr>
        <w:t>git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7F1FAE">
        <w:rPr>
          <w:rFonts w:ascii="Times New Roman" w:hAnsi="Times New Roman" w:cs="Times New Roman"/>
          <w:sz w:val="28"/>
          <w:szCs w:val="28"/>
        </w:rPr>
        <w:t>üst-alt</w:t>
      </w:r>
      <w:r w:rsidRPr="007F1FAE">
        <w:rPr>
          <w:rFonts w:ascii="Times New Roman" w:hAnsi="Times New Roman" w:cs="Times New Roman"/>
          <w:sz w:val="28"/>
          <w:szCs w:val="28"/>
        </w:rPr>
        <w:tab/>
      </w:r>
      <w:r w:rsidRPr="007F1FAE">
        <w:rPr>
          <w:rFonts w:ascii="Times New Roman" w:hAnsi="Times New Roman" w:cs="Times New Roman"/>
          <w:sz w:val="28"/>
          <w:szCs w:val="28"/>
        </w:rPr>
        <w:tab/>
      </w:r>
      <w:r w:rsidRPr="007F1FAE">
        <w:rPr>
          <w:rFonts w:ascii="Times New Roman" w:hAnsi="Times New Roman" w:cs="Times New Roman"/>
          <w:sz w:val="28"/>
          <w:szCs w:val="28"/>
        </w:rPr>
        <w:tab/>
      </w:r>
      <w:r w:rsidRPr="007F1FAE">
        <w:rPr>
          <w:rFonts w:ascii="Times New Roman" w:hAnsi="Times New Roman" w:cs="Times New Roman"/>
          <w:sz w:val="28"/>
          <w:szCs w:val="28"/>
        </w:rPr>
        <w:tab/>
        <w:t>ince-kalın</w:t>
      </w:r>
      <w:r w:rsidRPr="007F1FAE">
        <w:rPr>
          <w:rFonts w:ascii="Times New Roman" w:hAnsi="Times New Roman" w:cs="Times New Roman"/>
          <w:sz w:val="28"/>
          <w:szCs w:val="28"/>
        </w:rPr>
        <w:tab/>
      </w:r>
      <w:r w:rsidRPr="007F1FAE">
        <w:rPr>
          <w:rFonts w:ascii="Times New Roman" w:hAnsi="Times New Roman" w:cs="Times New Roman"/>
          <w:sz w:val="28"/>
          <w:szCs w:val="28"/>
        </w:rPr>
        <w:tab/>
        <w:t>aşağı-yukarı</w:t>
      </w:r>
    </w:p>
    <w:p w:rsidR="00C520C0" w:rsidRPr="007F1FAE" w:rsidRDefault="00C520C0" w:rsidP="007F1FAE">
      <w:pPr>
        <w:spacing w:after="0" w:line="240" w:lineRule="auto"/>
        <w:ind w:firstLine="360"/>
        <w:rPr>
          <w:rFonts w:ascii="Times New Roman" w:hAnsi="Times New Roman" w:cs="Times New Roman"/>
          <w:sz w:val="28"/>
          <w:szCs w:val="28"/>
        </w:rPr>
      </w:pPr>
      <w:r w:rsidRPr="007F1FAE">
        <w:rPr>
          <w:rFonts w:ascii="Times New Roman" w:hAnsi="Times New Roman" w:cs="Times New Roman"/>
          <w:b/>
          <w:bCs/>
          <w:sz w:val="28"/>
          <w:szCs w:val="28"/>
          <w:u w:val="single"/>
        </w:rPr>
        <w:t>NOT:</w:t>
      </w:r>
      <w:r w:rsidRPr="007F1FAE">
        <w:rPr>
          <w:rFonts w:ascii="Times New Roman" w:hAnsi="Times New Roman" w:cs="Times New Roman"/>
          <w:sz w:val="28"/>
          <w:szCs w:val="28"/>
        </w:rPr>
        <w:t xml:space="preserve"> Bir kelimenin zıddı –me, -ma, –mez, -maz ekleri ile yapılamaz. Bu ekler o kelimenin zıddını değil olumsuz halini yapar.</w:t>
      </w:r>
      <w:r w:rsidRPr="007F1FAE">
        <w:rPr>
          <w:rFonts w:ascii="Times New Roman" w:hAnsi="Times New Roman" w:cs="Times New Roman"/>
          <w:sz w:val="28"/>
          <w:szCs w:val="28"/>
        </w:rPr>
        <w:tab/>
      </w:r>
    </w:p>
    <w:p w:rsidR="00C520C0" w:rsidRPr="007F1FAE" w:rsidRDefault="00C520C0" w:rsidP="007F1FAE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7F1FAE">
        <w:rPr>
          <w:rFonts w:ascii="Times New Roman" w:hAnsi="Times New Roman" w:cs="Times New Roman"/>
          <w:sz w:val="28"/>
          <w:szCs w:val="28"/>
        </w:rPr>
        <w:t>gel- gelme</w:t>
      </w:r>
      <w:r w:rsidRPr="007F1FAE">
        <w:rPr>
          <w:rFonts w:ascii="Times New Roman" w:hAnsi="Times New Roman" w:cs="Times New Roman"/>
          <w:sz w:val="28"/>
          <w:szCs w:val="28"/>
        </w:rPr>
        <w:tab/>
        <w:t>(olumsuz)</w:t>
      </w:r>
      <w:r w:rsidRPr="007F1FAE">
        <w:rPr>
          <w:rFonts w:ascii="Times New Roman" w:hAnsi="Times New Roman" w:cs="Times New Roman"/>
          <w:sz w:val="28"/>
          <w:szCs w:val="28"/>
        </w:rPr>
        <w:tab/>
      </w:r>
      <w:r w:rsidRPr="007F1FAE">
        <w:rPr>
          <w:rFonts w:ascii="Times New Roman" w:hAnsi="Times New Roman" w:cs="Times New Roman"/>
          <w:sz w:val="28"/>
          <w:szCs w:val="28"/>
        </w:rPr>
        <w:tab/>
      </w:r>
      <w:r w:rsidRPr="007F1FAE">
        <w:rPr>
          <w:rFonts w:ascii="Times New Roman" w:hAnsi="Times New Roman" w:cs="Times New Roman"/>
          <w:sz w:val="28"/>
          <w:szCs w:val="28"/>
        </w:rPr>
        <w:tab/>
      </w:r>
      <w:r w:rsidRPr="007F1FAE">
        <w:rPr>
          <w:rFonts w:ascii="Times New Roman" w:hAnsi="Times New Roman" w:cs="Times New Roman"/>
          <w:sz w:val="28"/>
          <w:szCs w:val="28"/>
        </w:rPr>
        <w:tab/>
        <w:t>gel-git</w:t>
      </w:r>
      <w:r w:rsidRPr="007F1FAE">
        <w:rPr>
          <w:rFonts w:ascii="Times New Roman" w:hAnsi="Times New Roman" w:cs="Times New Roman"/>
          <w:sz w:val="28"/>
          <w:szCs w:val="28"/>
        </w:rPr>
        <w:tab/>
        <w:t>(zıt anlam)</w:t>
      </w:r>
    </w:p>
    <w:p w:rsidR="00C520C0" w:rsidRPr="007F1FAE" w:rsidRDefault="00C520C0" w:rsidP="007F1FAE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7F1FAE">
        <w:rPr>
          <w:rFonts w:ascii="Times New Roman" w:hAnsi="Times New Roman" w:cs="Times New Roman"/>
          <w:sz w:val="28"/>
          <w:szCs w:val="28"/>
        </w:rPr>
        <w:t>düş-düşme</w:t>
      </w:r>
      <w:r w:rsidRPr="007F1FAE">
        <w:rPr>
          <w:rFonts w:ascii="Times New Roman" w:hAnsi="Times New Roman" w:cs="Times New Roman"/>
          <w:sz w:val="28"/>
          <w:szCs w:val="28"/>
        </w:rPr>
        <w:tab/>
        <w:t>(olumsuz)</w:t>
      </w:r>
      <w:r w:rsidRPr="007F1FAE">
        <w:rPr>
          <w:rFonts w:ascii="Times New Roman" w:hAnsi="Times New Roman" w:cs="Times New Roman"/>
          <w:sz w:val="28"/>
          <w:szCs w:val="28"/>
        </w:rPr>
        <w:tab/>
      </w:r>
      <w:r w:rsidRPr="007F1FAE">
        <w:rPr>
          <w:rFonts w:ascii="Times New Roman" w:hAnsi="Times New Roman" w:cs="Times New Roman"/>
          <w:sz w:val="28"/>
          <w:szCs w:val="28"/>
        </w:rPr>
        <w:tab/>
      </w:r>
      <w:r w:rsidRPr="007F1FAE">
        <w:rPr>
          <w:rFonts w:ascii="Times New Roman" w:hAnsi="Times New Roman" w:cs="Times New Roman"/>
          <w:sz w:val="28"/>
          <w:szCs w:val="28"/>
        </w:rPr>
        <w:tab/>
      </w:r>
      <w:r w:rsidRPr="007F1FAE">
        <w:rPr>
          <w:rFonts w:ascii="Times New Roman" w:hAnsi="Times New Roman" w:cs="Times New Roman"/>
          <w:sz w:val="28"/>
          <w:szCs w:val="28"/>
        </w:rPr>
        <w:tab/>
        <w:t>düş-kalk</w:t>
      </w:r>
      <w:r w:rsidRPr="007F1FAE">
        <w:rPr>
          <w:rFonts w:ascii="Times New Roman" w:hAnsi="Times New Roman" w:cs="Times New Roman"/>
          <w:sz w:val="28"/>
          <w:szCs w:val="28"/>
        </w:rPr>
        <w:tab/>
        <w:t>(zıt anlam)</w:t>
      </w:r>
      <w:r w:rsidRPr="007F1FAE">
        <w:rPr>
          <w:rFonts w:ascii="Times New Roman" w:hAnsi="Times New Roman" w:cs="Times New Roman"/>
          <w:sz w:val="28"/>
          <w:szCs w:val="28"/>
        </w:rPr>
        <w:tab/>
      </w:r>
    </w:p>
    <w:p w:rsidR="00C520C0" w:rsidRPr="007F1FAE" w:rsidRDefault="00C520C0" w:rsidP="007F1F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520C0" w:rsidRPr="007F1FAE" w:rsidRDefault="00C520C0" w:rsidP="007F1FAE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7F1FAE">
        <w:rPr>
          <w:rFonts w:ascii="Times New Roman" w:hAnsi="Times New Roman" w:cs="Times New Roman"/>
          <w:b/>
          <w:bCs/>
          <w:sz w:val="28"/>
          <w:szCs w:val="28"/>
          <w:u w:val="single"/>
        </w:rPr>
        <w:t>EŞ SESLİ KELİMELER( SESTEŞ KELİMELER):</w:t>
      </w:r>
    </w:p>
    <w:p w:rsidR="00C520C0" w:rsidRPr="007F1FAE" w:rsidRDefault="00C520C0" w:rsidP="007F1FAE">
      <w:pPr>
        <w:pStyle w:val="ListParagrap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F1FAE">
        <w:rPr>
          <w:rFonts w:ascii="Times New Roman" w:hAnsi="Times New Roman" w:cs="Times New Roman"/>
          <w:sz w:val="28"/>
          <w:szCs w:val="28"/>
        </w:rPr>
        <w:t>Yazılışı aynı olsa da anlamları farklı olan kelimelerdir.</w:t>
      </w:r>
    </w:p>
    <w:p w:rsidR="00C520C0" w:rsidRPr="007F1FAE" w:rsidRDefault="00C520C0" w:rsidP="001E0B8A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F1FAE">
        <w:rPr>
          <w:rFonts w:ascii="Times New Roman" w:hAnsi="Times New Roman" w:cs="Times New Roman"/>
          <w:sz w:val="28"/>
          <w:szCs w:val="28"/>
        </w:rPr>
        <w:t xml:space="preserve">Sabah erken kalkmak istiyorsan akşam erken </w:t>
      </w:r>
      <w:r w:rsidRPr="007F1FAE">
        <w:rPr>
          <w:rFonts w:ascii="Times New Roman" w:hAnsi="Times New Roman" w:cs="Times New Roman"/>
          <w:b/>
          <w:bCs/>
          <w:sz w:val="28"/>
          <w:szCs w:val="28"/>
          <w:u w:val="single"/>
        </w:rPr>
        <w:t>yat</w:t>
      </w:r>
      <w:r w:rsidRPr="007F1FAE">
        <w:rPr>
          <w:rFonts w:ascii="Times New Roman" w:hAnsi="Times New Roman" w:cs="Times New Roman"/>
          <w:sz w:val="28"/>
          <w:szCs w:val="28"/>
        </w:rPr>
        <w:t>. (Yat: Yatağa yatıp uyumak anlamında kullanılmış.)</w:t>
      </w:r>
    </w:p>
    <w:p w:rsidR="00C520C0" w:rsidRPr="001E0B8A" w:rsidRDefault="00C520C0" w:rsidP="001E0B8A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0B8A">
        <w:rPr>
          <w:rFonts w:ascii="Times New Roman" w:hAnsi="Times New Roman" w:cs="Times New Roman"/>
          <w:sz w:val="28"/>
          <w:szCs w:val="28"/>
        </w:rPr>
        <w:t xml:space="preserve">Denize </w:t>
      </w:r>
      <w:r w:rsidRPr="001E0B8A">
        <w:rPr>
          <w:rFonts w:ascii="Times New Roman" w:hAnsi="Times New Roman" w:cs="Times New Roman"/>
          <w:b/>
          <w:bCs/>
          <w:sz w:val="28"/>
          <w:szCs w:val="28"/>
          <w:u w:val="single"/>
        </w:rPr>
        <w:t>yat</w:t>
      </w:r>
      <w:r w:rsidRPr="001E0B8A">
        <w:rPr>
          <w:rFonts w:ascii="Times New Roman" w:hAnsi="Times New Roman" w:cs="Times New Roman"/>
          <w:sz w:val="28"/>
          <w:szCs w:val="28"/>
        </w:rPr>
        <w:t xml:space="preserve"> ile açıldık.( Yat: Deniz taşıtı anlamında kullanılmış.)</w:t>
      </w:r>
    </w:p>
    <w:p w:rsidR="00C520C0" w:rsidRPr="007F1FAE" w:rsidRDefault="00C520C0" w:rsidP="007F1F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520C0" w:rsidRPr="007F1FAE" w:rsidRDefault="00C520C0" w:rsidP="007F1FAE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F1FAE">
        <w:rPr>
          <w:rFonts w:ascii="Times New Roman" w:hAnsi="Times New Roman" w:cs="Times New Roman"/>
          <w:sz w:val="28"/>
          <w:szCs w:val="28"/>
        </w:rPr>
        <w:t xml:space="preserve">Denizin derinliklerine kadar </w:t>
      </w:r>
      <w:r w:rsidRPr="007F1FAE">
        <w:rPr>
          <w:rFonts w:ascii="Times New Roman" w:hAnsi="Times New Roman" w:cs="Times New Roman"/>
          <w:b/>
          <w:bCs/>
          <w:sz w:val="28"/>
          <w:szCs w:val="28"/>
          <w:u w:val="single"/>
        </w:rPr>
        <w:t>dal</w:t>
      </w:r>
      <w:r w:rsidRPr="007F1FAE">
        <w:rPr>
          <w:rFonts w:ascii="Times New Roman" w:hAnsi="Times New Roman" w:cs="Times New Roman"/>
          <w:sz w:val="28"/>
          <w:szCs w:val="28"/>
        </w:rPr>
        <w:t>dı.( Dal: Yüzerek denizin dibine inmek anlamında kullanılmış.)</w:t>
      </w:r>
    </w:p>
    <w:p w:rsidR="00C520C0" w:rsidRDefault="00C520C0" w:rsidP="007F1FAE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F1FAE">
        <w:rPr>
          <w:rFonts w:ascii="Times New Roman" w:hAnsi="Times New Roman" w:cs="Times New Roman"/>
          <w:sz w:val="28"/>
          <w:szCs w:val="28"/>
        </w:rPr>
        <w:t xml:space="preserve">Ağacın kırılan </w:t>
      </w:r>
      <w:r w:rsidRPr="007F1FAE">
        <w:rPr>
          <w:rFonts w:ascii="Times New Roman" w:hAnsi="Times New Roman" w:cs="Times New Roman"/>
          <w:b/>
          <w:bCs/>
          <w:sz w:val="28"/>
          <w:szCs w:val="28"/>
          <w:u w:val="single"/>
        </w:rPr>
        <w:t>dal</w:t>
      </w:r>
      <w:r w:rsidRPr="007F1FAE">
        <w:rPr>
          <w:rFonts w:ascii="Times New Roman" w:hAnsi="Times New Roman" w:cs="Times New Roman"/>
          <w:sz w:val="28"/>
          <w:szCs w:val="28"/>
        </w:rPr>
        <w:t>ı üzerimize düştü. (Dal: Ağacın bir bölümü anlamında kullanılmış.)</w:t>
      </w:r>
    </w:p>
    <w:p w:rsidR="00C520C0" w:rsidRDefault="00C520C0" w:rsidP="001E0B8A">
      <w:pPr>
        <w:pStyle w:val="ListParagraph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834"/>
        <w:gridCol w:w="2834"/>
        <w:gridCol w:w="2835"/>
        <w:gridCol w:w="2835"/>
      </w:tblGrid>
      <w:tr w:rsidR="00C520C0" w:rsidRPr="0078278D">
        <w:tc>
          <w:tcPr>
            <w:tcW w:w="2834" w:type="dxa"/>
          </w:tcPr>
          <w:p w:rsidR="00C520C0" w:rsidRPr="0078278D" w:rsidRDefault="00C520C0" w:rsidP="0078278D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8278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Kelime</w:t>
            </w:r>
          </w:p>
        </w:tc>
        <w:tc>
          <w:tcPr>
            <w:tcW w:w="2834" w:type="dxa"/>
          </w:tcPr>
          <w:p w:rsidR="00C520C0" w:rsidRPr="0078278D" w:rsidRDefault="00C520C0" w:rsidP="0078278D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8278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Eş Anlamlısı</w:t>
            </w:r>
          </w:p>
        </w:tc>
        <w:tc>
          <w:tcPr>
            <w:tcW w:w="2835" w:type="dxa"/>
          </w:tcPr>
          <w:p w:rsidR="00C520C0" w:rsidRPr="0078278D" w:rsidRDefault="00C520C0" w:rsidP="0078278D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8278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Zıt Anlamlısı</w:t>
            </w:r>
          </w:p>
        </w:tc>
        <w:tc>
          <w:tcPr>
            <w:tcW w:w="2835" w:type="dxa"/>
          </w:tcPr>
          <w:p w:rsidR="00C520C0" w:rsidRPr="0078278D" w:rsidRDefault="00C520C0" w:rsidP="0078278D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8278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Eş Sesli Mi?</w:t>
            </w:r>
          </w:p>
        </w:tc>
      </w:tr>
      <w:tr w:rsidR="00C520C0" w:rsidRPr="0078278D">
        <w:tc>
          <w:tcPr>
            <w:tcW w:w="2834" w:type="dxa"/>
          </w:tcPr>
          <w:p w:rsidR="00C520C0" w:rsidRPr="0078278D" w:rsidRDefault="00C520C0" w:rsidP="0078278D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8278D">
              <w:rPr>
                <w:rFonts w:ascii="Times New Roman" w:hAnsi="Times New Roman" w:cs="Times New Roman"/>
                <w:sz w:val="28"/>
                <w:szCs w:val="28"/>
              </w:rPr>
              <w:t>Siyah</w:t>
            </w:r>
          </w:p>
        </w:tc>
        <w:tc>
          <w:tcPr>
            <w:tcW w:w="2834" w:type="dxa"/>
          </w:tcPr>
          <w:p w:rsidR="00C520C0" w:rsidRPr="0078278D" w:rsidRDefault="00C520C0" w:rsidP="0078278D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8278D">
              <w:rPr>
                <w:rFonts w:ascii="Times New Roman" w:hAnsi="Times New Roman" w:cs="Times New Roman"/>
                <w:sz w:val="28"/>
                <w:szCs w:val="28"/>
              </w:rPr>
              <w:t>Kara</w:t>
            </w:r>
          </w:p>
        </w:tc>
        <w:tc>
          <w:tcPr>
            <w:tcW w:w="2835" w:type="dxa"/>
          </w:tcPr>
          <w:p w:rsidR="00C520C0" w:rsidRPr="0078278D" w:rsidRDefault="00C520C0" w:rsidP="0078278D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8278D">
              <w:rPr>
                <w:rFonts w:ascii="Times New Roman" w:hAnsi="Times New Roman" w:cs="Times New Roman"/>
                <w:sz w:val="28"/>
                <w:szCs w:val="28"/>
              </w:rPr>
              <w:t>beyaz</w:t>
            </w:r>
          </w:p>
        </w:tc>
        <w:tc>
          <w:tcPr>
            <w:tcW w:w="2835" w:type="dxa"/>
          </w:tcPr>
          <w:p w:rsidR="00C520C0" w:rsidRPr="0078278D" w:rsidRDefault="00C520C0" w:rsidP="0078278D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8278D">
              <w:rPr>
                <w:rFonts w:ascii="Times New Roman" w:hAnsi="Times New Roman" w:cs="Times New Roman"/>
                <w:sz w:val="28"/>
                <w:szCs w:val="28"/>
              </w:rPr>
              <w:t>Hayır</w:t>
            </w:r>
          </w:p>
        </w:tc>
      </w:tr>
      <w:tr w:rsidR="00C520C0" w:rsidRPr="0078278D">
        <w:tc>
          <w:tcPr>
            <w:tcW w:w="2834" w:type="dxa"/>
          </w:tcPr>
          <w:p w:rsidR="00C520C0" w:rsidRPr="0078278D" w:rsidRDefault="00C520C0" w:rsidP="0078278D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8278D">
              <w:rPr>
                <w:rFonts w:ascii="Times New Roman" w:hAnsi="Times New Roman" w:cs="Times New Roman"/>
                <w:sz w:val="28"/>
                <w:szCs w:val="28"/>
              </w:rPr>
              <w:t>Yüz</w:t>
            </w:r>
          </w:p>
        </w:tc>
        <w:tc>
          <w:tcPr>
            <w:tcW w:w="2834" w:type="dxa"/>
          </w:tcPr>
          <w:p w:rsidR="00C520C0" w:rsidRPr="0078278D" w:rsidRDefault="00C520C0" w:rsidP="0078278D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8278D">
              <w:rPr>
                <w:rFonts w:ascii="Times New Roman" w:hAnsi="Times New Roman" w:cs="Times New Roman"/>
                <w:sz w:val="28"/>
                <w:szCs w:val="28"/>
              </w:rPr>
              <w:t>Surat</w:t>
            </w:r>
          </w:p>
        </w:tc>
        <w:tc>
          <w:tcPr>
            <w:tcW w:w="2835" w:type="dxa"/>
          </w:tcPr>
          <w:p w:rsidR="00C520C0" w:rsidRPr="0078278D" w:rsidRDefault="00C520C0" w:rsidP="0078278D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8278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835" w:type="dxa"/>
          </w:tcPr>
          <w:p w:rsidR="00C520C0" w:rsidRPr="0078278D" w:rsidRDefault="00C520C0" w:rsidP="0078278D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8278D">
              <w:rPr>
                <w:rFonts w:ascii="Times New Roman" w:hAnsi="Times New Roman" w:cs="Times New Roman"/>
                <w:sz w:val="28"/>
                <w:szCs w:val="28"/>
              </w:rPr>
              <w:t>Evet</w:t>
            </w:r>
          </w:p>
        </w:tc>
      </w:tr>
      <w:tr w:rsidR="00C520C0" w:rsidRPr="0078278D">
        <w:tc>
          <w:tcPr>
            <w:tcW w:w="2834" w:type="dxa"/>
          </w:tcPr>
          <w:p w:rsidR="00C520C0" w:rsidRPr="0078278D" w:rsidRDefault="00C520C0" w:rsidP="0078278D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8278D">
              <w:rPr>
                <w:rFonts w:ascii="Times New Roman" w:hAnsi="Times New Roman" w:cs="Times New Roman"/>
                <w:sz w:val="28"/>
                <w:szCs w:val="28"/>
              </w:rPr>
              <w:t>Kır</w:t>
            </w:r>
          </w:p>
        </w:tc>
        <w:tc>
          <w:tcPr>
            <w:tcW w:w="2834" w:type="dxa"/>
          </w:tcPr>
          <w:p w:rsidR="00C520C0" w:rsidRPr="0078278D" w:rsidRDefault="00C520C0" w:rsidP="0078278D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C520C0" w:rsidRPr="0078278D" w:rsidRDefault="00C520C0" w:rsidP="0078278D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C520C0" w:rsidRPr="0078278D" w:rsidRDefault="00C520C0" w:rsidP="0078278D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520C0" w:rsidRPr="0078278D">
        <w:tc>
          <w:tcPr>
            <w:tcW w:w="2834" w:type="dxa"/>
          </w:tcPr>
          <w:p w:rsidR="00C520C0" w:rsidRPr="0078278D" w:rsidRDefault="00C520C0" w:rsidP="0078278D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8278D">
              <w:rPr>
                <w:rFonts w:ascii="Times New Roman" w:hAnsi="Times New Roman" w:cs="Times New Roman"/>
                <w:sz w:val="28"/>
                <w:szCs w:val="28"/>
              </w:rPr>
              <w:t>Katı</w:t>
            </w:r>
          </w:p>
        </w:tc>
        <w:tc>
          <w:tcPr>
            <w:tcW w:w="2834" w:type="dxa"/>
          </w:tcPr>
          <w:p w:rsidR="00C520C0" w:rsidRPr="0078278D" w:rsidRDefault="00C520C0" w:rsidP="0078278D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C520C0" w:rsidRPr="0078278D" w:rsidRDefault="00C520C0" w:rsidP="0078278D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C520C0" w:rsidRPr="0078278D" w:rsidRDefault="00C520C0" w:rsidP="0078278D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520C0" w:rsidRPr="0078278D">
        <w:tc>
          <w:tcPr>
            <w:tcW w:w="2834" w:type="dxa"/>
          </w:tcPr>
          <w:p w:rsidR="00C520C0" w:rsidRPr="0078278D" w:rsidRDefault="00C520C0" w:rsidP="0078278D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8278D">
              <w:rPr>
                <w:rFonts w:ascii="Times New Roman" w:hAnsi="Times New Roman" w:cs="Times New Roman"/>
                <w:sz w:val="28"/>
                <w:szCs w:val="28"/>
              </w:rPr>
              <w:t>Kol</w:t>
            </w:r>
          </w:p>
        </w:tc>
        <w:tc>
          <w:tcPr>
            <w:tcW w:w="2834" w:type="dxa"/>
          </w:tcPr>
          <w:p w:rsidR="00C520C0" w:rsidRPr="0078278D" w:rsidRDefault="00C520C0" w:rsidP="0078278D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C520C0" w:rsidRPr="0078278D" w:rsidRDefault="00C520C0" w:rsidP="0078278D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C520C0" w:rsidRPr="0078278D" w:rsidRDefault="00C520C0" w:rsidP="0078278D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520C0" w:rsidRPr="0078278D">
        <w:tc>
          <w:tcPr>
            <w:tcW w:w="2834" w:type="dxa"/>
          </w:tcPr>
          <w:p w:rsidR="00C520C0" w:rsidRPr="0078278D" w:rsidRDefault="00C520C0" w:rsidP="0078278D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8278D">
              <w:rPr>
                <w:rFonts w:ascii="Times New Roman" w:hAnsi="Times New Roman" w:cs="Times New Roman"/>
                <w:sz w:val="28"/>
                <w:szCs w:val="28"/>
              </w:rPr>
              <w:t>Mana</w:t>
            </w:r>
          </w:p>
        </w:tc>
        <w:tc>
          <w:tcPr>
            <w:tcW w:w="2834" w:type="dxa"/>
          </w:tcPr>
          <w:p w:rsidR="00C520C0" w:rsidRPr="0078278D" w:rsidRDefault="00C520C0" w:rsidP="0078278D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C520C0" w:rsidRPr="0078278D" w:rsidRDefault="00C520C0" w:rsidP="0078278D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C520C0" w:rsidRPr="0078278D" w:rsidRDefault="00C520C0" w:rsidP="0078278D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520C0" w:rsidRPr="0078278D">
        <w:tc>
          <w:tcPr>
            <w:tcW w:w="2834" w:type="dxa"/>
          </w:tcPr>
          <w:p w:rsidR="00C520C0" w:rsidRPr="0078278D" w:rsidRDefault="00C520C0" w:rsidP="0078278D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8278D">
              <w:rPr>
                <w:rFonts w:ascii="Times New Roman" w:hAnsi="Times New Roman" w:cs="Times New Roman"/>
                <w:sz w:val="28"/>
                <w:szCs w:val="28"/>
              </w:rPr>
              <w:t>Mektep</w:t>
            </w:r>
          </w:p>
        </w:tc>
        <w:tc>
          <w:tcPr>
            <w:tcW w:w="2834" w:type="dxa"/>
          </w:tcPr>
          <w:p w:rsidR="00C520C0" w:rsidRPr="0078278D" w:rsidRDefault="00C520C0" w:rsidP="0078278D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C520C0" w:rsidRPr="0078278D" w:rsidRDefault="00C520C0" w:rsidP="0078278D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C520C0" w:rsidRPr="0078278D" w:rsidRDefault="00C520C0" w:rsidP="0078278D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520C0" w:rsidRPr="0078278D">
        <w:tc>
          <w:tcPr>
            <w:tcW w:w="2834" w:type="dxa"/>
          </w:tcPr>
          <w:p w:rsidR="00C520C0" w:rsidRPr="0078278D" w:rsidRDefault="00C520C0" w:rsidP="0078278D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8278D">
              <w:rPr>
                <w:rFonts w:ascii="Times New Roman" w:hAnsi="Times New Roman" w:cs="Times New Roman"/>
                <w:sz w:val="28"/>
                <w:szCs w:val="28"/>
              </w:rPr>
              <w:t>Şişman</w:t>
            </w:r>
          </w:p>
        </w:tc>
        <w:tc>
          <w:tcPr>
            <w:tcW w:w="2834" w:type="dxa"/>
          </w:tcPr>
          <w:p w:rsidR="00C520C0" w:rsidRPr="0078278D" w:rsidRDefault="00C520C0" w:rsidP="0078278D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C520C0" w:rsidRPr="0078278D" w:rsidRDefault="00C520C0" w:rsidP="0078278D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C520C0" w:rsidRPr="0078278D" w:rsidRDefault="00C520C0" w:rsidP="0078278D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520C0" w:rsidRPr="0078278D">
        <w:tc>
          <w:tcPr>
            <w:tcW w:w="2834" w:type="dxa"/>
          </w:tcPr>
          <w:p w:rsidR="00C520C0" w:rsidRPr="0078278D" w:rsidRDefault="00C520C0" w:rsidP="0078278D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8278D">
              <w:rPr>
                <w:rFonts w:ascii="Times New Roman" w:hAnsi="Times New Roman" w:cs="Times New Roman"/>
                <w:sz w:val="28"/>
                <w:szCs w:val="28"/>
              </w:rPr>
              <w:t>Dil</w:t>
            </w:r>
          </w:p>
        </w:tc>
        <w:tc>
          <w:tcPr>
            <w:tcW w:w="2834" w:type="dxa"/>
          </w:tcPr>
          <w:p w:rsidR="00C520C0" w:rsidRPr="0078278D" w:rsidRDefault="00C520C0" w:rsidP="0078278D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C520C0" w:rsidRPr="0078278D" w:rsidRDefault="00C520C0" w:rsidP="0078278D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C520C0" w:rsidRPr="0078278D" w:rsidRDefault="00C520C0" w:rsidP="0078278D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520C0" w:rsidRPr="0078278D">
        <w:tc>
          <w:tcPr>
            <w:tcW w:w="2834" w:type="dxa"/>
          </w:tcPr>
          <w:p w:rsidR="00C520C0" w:rsidRPr="0078278D" w:rsidRDefault="00C520C0" w:rsidP="0078278D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8278D">
              <w:rPr>
                <w:rFonts w:ascii="Times New Roman" w:hAnsi="Times New Roman" w:cs="Times New Roman"/>
                <w:sz w:val="28"/>
                <w:szCs w:val="28"/>
              </w:rPr>
              <w:t>Yürek</w:t>
            </w:r>
          </w:p>
        </w:tc>
        <w:tc>
          <w:tcPr>
            <w:tcW w:w="2834" w:type="dxa"/>
          </w:tcPr>
          <w:p w:rsidR="00C520C0" w:rsidRPr="0078278D" w:rsidRDefault="00C520C0" w:rsidP="0078278D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C520C0" w:rsidRPr="0078278D" w:rsidRDefault="00C520C0" w:rsidP="0078278D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C520C0" w:rsidRPr="0078278D" w:rsidRDefault="00C520C0" w:rsidP="0078278D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520C0" w:rsidRDefault="00C520C0" w:rsidP="001E0B8A">
      <w:pPr>
        <w:pStyle w:val="ListParagrap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hyperlink r:id="rId5" w:history="1">
        <w:r>
          <w:rPr>
            <w:rStyle w:val="Hyperlink"/>
            <w:rFonts w:ascii="Comic Sans MS" w:hAnsi="Comic Sans MS" w:cs="Comic Sans MS"/>
            <w:b/>
            <w:bCs/>
          </w:rPr>
          <w:t>www.sorubak.com</w:t>
        </w:r>
      </w:hyperlink>
    </w:p>
    <w:sectPr w:rsidR="00C520C0" w:rsidSect="001E0B8A">
      <w:pgSz w:w="11906" w:h="16838" w:code="9"/>
      <w:pgMar w:top="567" w:right="282" w:bottom="567" w:left="142" w:header="709" w:footer="709" w:gutter="284"/>
      <w:cols w:space="708"/>
      <w:titlePg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9246EC"/>
    <w:multiLevelType w:val="hybridMultilevel"/>
    <w:tmpl w:val="5704B54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38043E78"/>
    <w:multiLevelType w:val="hybridMultilevel"/>
    <w:tmpl w:val="5FEE87A4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565E2A7F"/>
    <w:multiLevelType w:val="hybridMultilevel"/>
    <w:tmpl w:val="15F80BF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2675924"/>
    <w:multiLevelType w:val="hybridMultilevel"/>
    <w:tmpl w:val="BA8286E8"/>
    <w:lvl w:ilvl="0" w:tplc="041F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defaultTabStop w:val="708"/>
  <w:hyphenationZone w:val="425"/>
  <w:doNotHyphenateCaps/>
  <w:drawingGridHorizontalSpacing w:val="110"/>
  <w:drawingGridVerticalSpacing w:val="381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B157F"/>
    <w:rsid w:val="000F0FBD"/>
    <w:rsid w:val="001E0B8A"/>
    <w:rsid w:val="002B6037"/>
    <w:rsid w:val="006B157F"/>
    <w:rsid w:val="0078278D"/>
    <w:rsid w:val="007F1FAE"/>
    <w:rsid w:val="007F28A2"/>
    <w:rsid w:val="00865175"/>
    <w:rsid w:val="00917ED6"/>
    <w:rsid w:val="00A44E93"/>
    <w:rsid w:val="00C520C0"/>
    <w:rsid w:val="00DD6066"/>
    <w:rsid w:val="00FD2D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5175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6B157F"/>
    <w:pPr>
      <w:ind w:left="720"/>
    </w:pPr>
  </w:style>
  <w:style w:type="table" w:styleId="TableGrid">
    <w:name w:val="Table Grid"/>
    <w:basedOn w:val="TableNormal"/>
    <w:uiPriority w:val="99"/>
    <w:rsid w:val="001E0B8A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DD606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43</TotalTime>
  <Pages>2</Pages>
  <Words>296</Words>
  <Characters>1691</Characters>
  <Application>Microsoft Office Outlook</Application>
  <DocSecurity>0</DocSecurity>
  <Lines>0</Lines>
  <Paragraphs>0</Paragraphs>
  <ScaleCrop>false</ScaleCrop>
  <Manager>www.sorubak.com</Manager>
  <Company>TOSHIBA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MAVİ</dc:creator>
  <cp:keywords>www.sorubak.com</cp:keywords>
  <dc:description>www.sorubak.com</dc:description>
  <cp:lastModifiedBy>EDANUR</cp:lastModifiedBy>
  <cp:revision>3</cp:revision>
  <dcterms:created xsi:type="dcterms:W3CDTF">2013-01-23T16:49:00Z</dcterms:created>
  <dcterms:modified xsi:type="dcterms:W3CDTF">2013-01-28T20:57:00Z</dcterms:modified>
  <cp:category>www.sorubak.com</cp:category>
  <cp:contentType>www.sorubak.com</cp:contentType>
  <cp:contentStatus>www.sorubak.com</cp:contentStatus>
  <cp:version>www.sorubak.com</cp:version>
</cp:coreProperties>
</file>