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A0D" w:rsidRDefault="00207A0D" w:rsidP="00CF3DBA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65</w:t>
      </w:r>
    </w:p>
    <w:p w:rsidR="00207A0D" w:rsidRDefault="00207A0D" w:rsidP="00CF3DBA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ÇAĞLAYANCERİT İLKOKULU 2-A SINIFI HAYAT BİLGİSİ DEĞERLENDİRME SINAVI </w:t>
      </w:r>
    </w:p>
    <w:p w:rsidR="00207A0D" w:rsidRDefault="00207A0D" w:rsidP="00E8740B">
      <w:pPr>
        <w:pStyle w:val="ListParagraph"/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  <w:hyperlink r:id="rId5" w:history="1">
        <w:r>
          <w:rPr>
            <w:rStyle w:val="Hyperlink"/>
            <w:rFonts w:ascii="Century Gothic" w:hAnsi="Century Gothic"/>
            <w:noProof/>
            <w:sz w:val="24"/>
            <w:szCs w:val="24"/>
            <w:lang w:eastAsia="tr-TR"/>
          </w:rPr>
          <w:t>http://www.sorubak.com</w:t>
        </w:r>
      </w:hyperlink>
      <w:r>
        <w:rPr>
          <w:rFonts w:ascii="Century Gothic" w:hAnsi="Century Gothic"/>
          <w:noProof/>
          <w:color w:val="000000"/>
          <w:sz w:val="24"/>
          <w:szCs w:val="24"/>
          <w:lang w:eastAsia="tr-TR"/>
        </w:rPr>
        <w:t xml:space="preserve"> </w:t>
      </w:r>
    </w:p>
    <w:p w:rsidR="00207A0D" w:rsidRDefault="00207A0D" w:rsidP="00CF3DBA">
      <w:pPr>
        <w:pStyle w:val="NoSpacing"/>
        <w:jc w:val="center"/>
        <w:rPr>
          <w:rFonts w:ascii="Times New Roman" w:hAnsi="Times New Roman"/>
          <w:b/>
          <w:sz w:val="24"/>
          <w:szCs w:val="24"/>
        </w:rPr>
        <w:sectPr w:rsidR="00207A0D" w:rsidSect="00CF3DBA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07A0D" w:rsidRDefault="00207A0D" w:rsidP="00CF3DBA">
      <w:pPr>
        <w:pStyle w:val="NoSpacing"/>
        <w:ind w:firstLine="284"/>
        <w:rPr>
          <w:rFonts w:ascii="Times New Roman" w:hAnsi="Times New Roman"/>
          <w:b/>
          <w:sz w:val="24"/>
          <w:szCs w:val="24"/>
        </w:rPr>
      </w:pPr>
    </w:p>
    <w:p w:rsidR="00207A0D" w:rsidRDefault="00207A0D" w:rsidP="00CF3DBA">
      <w:pPr>
        <w:pStyle w:val="NoSpacing"/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Aşağıdaki boşluklara kutudaki kelimelerden uygun olanları yerleştiriniz. (10 puan)</w:t>
      </w:r>
    </w:p>
    <w:p w:rsidR="00207A0D" w:rsidRDefault="00207A0D" w:rsidP="00CF3DBA">
      <w:pPr>
        <w:pStyle w:val="NoSpacing"/>
        <w:ind w:firstLine="284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38.25pt;margin-top:8.1pt;width:292.5pt;height:78pt;z-index:251658240">
            <v:textbox>
              <w:txbxContent>
                <w:p w:rsidR="00207A0D" w:rsidRPr="00432AD1" w:rsidRDefault="00207A0D">
                  <w:pPr>
                    <w:rPr>
                      <w:rFonts w:ascii="Comic Sans MS" w:hAnsi="Comic Sans MS"/>
                    </w:rPr>
                  </w:pPr>
                  <w:r w:rsidRPr="00432AD1">
                    <w:rPr>
                      <w:rFonts w:ascii="Comic Sans MS" w:hAnsi="Comic Sans MS"/>
                    </w:rPr>
                    <w:t>Dengeli ve düzenli- iyi geceler-televizyon-görgü-kuzeyi- itfaiyeci-ders programına-kümeste- Anıtkabir-hoşça kal- doğu- akciğer</w:t>
                  </w:r>
                </w:p>
              </w:txbxContent>
            </v:textbox>
          </v:shape>
        </w:pict>
      </w:r>
    </w:p>
    <w:p w:rsidR="00207A0D" w:rsidRDefault="00207A0D" w:rsidP="00CF3DBA">
      <w:pPr>
        <w:pStyle w:val="NoSpacing"/>
        <w:ind w:firstLine="284"/>
        <w:rPr>
          <w:rFonts w:ascii="Times New Roman" w:hAnsi="Times New Roman"/>
          <w:b/>
          <w:sz w:val="24"/>
          <w:szCs w:val="24"/>
        </w:rPr>
      </w:pPr>
    </w:p>
    <w:p w:rsidR="00207A0D" w:rsidRDefault="00207A0D" w:rsidP="00CF3DBA">
      <w:pPr>
        <w:pStyle w:val="NoSpacing"/>
        <w:ind w:firstLine="284"/>
        <w:rPr>
          <w:rFonts w:ascii="Times New Roman" w:hAnsi="Times New Roman"/>
          <w:b/>
          <w:sz w:val="24"/>
          <w:szCs w:val="24"/>
        </w:rPr>
      </w:pPr>
    </w:p>
    <w:p w:rsidR="00207A0D" w:rsidRDefault="00207A0D" w:rsidP="00CF3DBA">
      <w:pPr>
        <w:pStyle w:val="NoSpacing"/>
        <w:ind w:firstLine="284"/>
        <w:rPr>
          <w:rFonts w:ascii="Times New Roman" w:hAnsi="Times New Roman"/>
          <w:b/>
          <w:sz w:val="24"/>
          <w:szCs w:val="24"/>
        </w:rPr>
      </w:pPr>
    </w:p>
    <w:p w:rsidR="00207A0D" w:rsidRDefault="00207A0D" w:rsidP="00CF3DBA">
      <w:pPr>
        <w:pStyle w:val="NoSpacing"/>
        <w:ind w:firstLine="284"/>
        <w:rPr>
          <w:rFonts w:ascii="Times New Roman" w:hAnsi="Times New Roman"/>
          <w:b/>
          <w:sz w:val="24"/>
          <w:szCs w:val="24"/>
        </w:rPr>
      </w:pPr>
    </w:p>
    <w:p w:rsidR="00207A0D" w:rsidRDefault="00207A0D" w:rsidP="00CF3DBA">
      <w:pPr>
        <w:pStyle w:val="NoSpacing"/>
        <w:ind w:firstLine="284"/>
        <w:rPr>
          <w:rFonts w:ascii="Times New Roman" w:hAnsi="Times New Roman"/>
          <w:b/>
          <w:sz w:val="24"/>
          <w:szCs w:val="24"/>
        </w:rPr>
      </w:pPr>
    </w:p>
    <w:p w:rsidR="00207A0D" w:rsidRDefault="00207A0D" w:rsidP="00CF3DBA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Çantamızı ………………………..göre hazırlamalıyız.</w:t>
      </w:r>
    </w:p>
    <w:p w:rsidR="00207A0D" w:rsidRDefault="00207A0D" w:rsidP="00CF3DBA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Sağ elimizi güneye uzattığımızda sol kolumuz …………….gösterir.</w:t>
      </w:r>
    </w:p>
    <w:p w:rsidR="00207A0D" w:rsidRDefault="00207A0D" w:rsidP="00CF3DBA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…………….hem görsel hem işitsel iletişim aracıdır.</w:t>
      </w:r>
    </w:p>
    <w:p w:rsidR="00207A0D" w:rsidRDefault="00207A0D" w:rsidP="00CF3DBA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Sağlıklı olmak için ………………………….beslenmeliyiz.</w:t>
      </w:r>
    </w:p>
    <w:p w:rsidR="00207A0D" w:rsidRDefault="00207A0D" w:rsidP="00CF3DBA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Tavuklar ………………yaşar.</w:t>
      </w:r>
    </w:p>
    <w:p w:rsidR="00207A0D" w:rsidRDefault="00207A0D" w:rsidP="00CF3DBA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………………soluk alıp vermemizi sağlar.</w:t>
      </w:r>
    </w:p>
    <w:p w:rsidR="00207A0D" w:rsidRDefault="00207A0D" w:rsidP="00CF3DBA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Yemek yerken ……………kurallarına uymalıyız.</w:t>
      </w:r>
    </w:p>
    <w:p w:rsidR="00207A0D" w:rsidRDefault="00207A0D" w:rsidP="00CF3DBA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Atatürk’ün mezarı …………………’dedir.</w:t>
      </w:r>
    </w:p>
    <w:p w:rsidR="00207A0D" w:rsidRDefault="00207A0D" w:rsidP="00CF3DBA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…………….. yangın çıktığında yangını söndürmekle görevlidir.</w:t>
      </w:r>
    </w:p>
    <w:p w:rsidR="00207A0D" w:rsidRDefault="00207A0D" w:rsidP="00CF3DBA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Gece yatmadan önce anne ve babamızı …………………. demeliyiz.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B) Aşağıdaki soruları cevaplayınız. (25 puan)</w:t>
      </w:r>
    </w:p>
    <w:p w:rsidR="00207A0D" w:rsidRDefault="00207A0D" w:rsidP="00432AD1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Kalp, mide ve akciğerlerimizin görevlerini yazınız?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Taşıtlar kaça ayrılır? Adlarını yazınız. Her birine 3 örnek yazınız.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Atatürk’ün okuduğu okulları yazınız.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Dini ve milli bayramlarımız nelerdir?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Yemekte uymamız gereken görgü kuralları nelerdir? Yazınız.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C) Aşağıdaki tarihlerle olayları eşleştiriniz.(5 puan)</w:t>
      </w:r>
    </w:p>
    <w:p w:rsidR="00207A0D" w:rsidRDefault="00207A0D" w:rsidP="00432AD1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(…)</w:t>
      </w:r>
      <w:r>
        <w:rPr>
          <w:rFonts w:ascii="Times New Roman" w:hAnsi="Times New Roman"/>
          <w:sz w:val="24"/>
          <w:szCs w:val="24"/>
        </w:rPr>
        <w:tab/>
        <w:t>23 Nisan 1920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a. Atatürk’ün Samsun’a çıkışı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(…)</w:t>
      </w:r>
      <w:r>
        <w:rPr>
          <w:rFonts w:ascii="Times New Roman" w:hAnsi="Times New Roman"/>
          <w:sz w:val="24"/>
          <w:szCs w:val="24"/>
        </w:rPr>
        <w:tab/>
        <w:t>30 Ağustos 1922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 .TBMM’nin açılışı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(…)</w:t>
      </w:r>
      <w:r>
        <w:rPr>
          <w:rFonts w:ascii="Times New Roman" w:hAnsi="Times New Roman"/>
          <w:sz w:val="24"/>
          <w:szCs w:val="24"/>
        </w:rPr>
        <w:tab/>
        <w:t>19 Mayıs 1919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c. Cumhuriyet’in ilanı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(…)</w:t>
      </w:r>
      <w:r>
        <w:rPr>
          <w:rFonts w:ascii="Times New Roman" w:hAnsi="Times New Roman"/>
          <w:sz w:val="24"/>
          <w:szCs w:val="24"/>
        </w:rPr>
        <w:tab/>
        <w:t>29 Ekim 1923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ç. Atatürk’ün ölümü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(…)</w:t>
      </w:r>
      <w:r>
        <w:rPr>
          <w:rFonts w:ascii="Times New Roman" w:hAnsi="Times New Roman"/>
          <w:sz w:val="24"/>
          <w:szCs w:val="24"/>
        </w:rPr>
        <w:tab/>
        <w:t>10 Kasım 1938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d. Zafer Bayramı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Ç) Aşağıdaki bilgilerden doğru olanların başına “D” yanlış olanların başına “Y” yazınız. (30 puan)</w:t>
      </w:r>
    </w:p>
    <w:p w:rsidR="00207A0D" w:rsidRDefault="00207A0D" w:rsidP="00432AD1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(…) Sokakta kaybolduğumuzda ağlayıp bağırmalıyız.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(…) Radyo işitsel bir iletişim aracıdır.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(…)Her canlının bir yuvaya ihtiyacı vardır.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(…) Kutup yıldızı güneyi gösterir.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(…) Arkadaşlarımızın kusurlu yönleriyle dalga geçmeliyiz.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(…) Dini bayramlarda sınıfımızı süsler, törenler yaparız.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(…) Bilgi edinmek ve araştırma yapmak için kaynak kitaplardan yararlanırız.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(…) Sınıf başkanımızı oy kullanarak seçimle belirleriz.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(…) Sağlıklı olmak için sık sık cips, çikolata, hamburger yemeliyiz.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(…) Kişisel özelliklerimize ve yeteneklerimize uygun meslek seçmeliyiz.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(…) Midemizin görevi vücudumuza kan pompalamaktır.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(…) Ders dinlerken öğretmenimizin sözünü kesmek doğru değildir.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(…) Karşıdan karşıya geçerken varsa üst geçidi kullanmalıyız.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(…) İstiklal Marşı’nın bestecisi Mehmet Akif ERSOY’dur.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(…) Fiziksel özelliklerimiz, duygularımız, yeteneklerimiz aynıdır.</w:t>
      </w:r>
    </w:p>
    <w:p w:rsidR="00207A0D" w:rsidRDefault="00207A0D" w:rsidP="00432AD1">
      <w:pPr>
        <w:pStyle w:val="NoSpacing"/>
        <w:rPr>
          <w:rFonts w:ascii="Times New Roman" w:hAnsi="Times New Roman"/>
          <w:sz w:val="24"/>
          <w:szCs w:val="24"/>
        </w:rPr>
      </w:pPr>
    </w:p>
    <w:p w:rsidR="00207A0D" w:rsidRDefault="00207A0D" w:rsidP="00432AD1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D) Aşağıdaki soruların doğru cevaplarını bularak işaretleyiniz.(30 puan)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Aşağıdakilerden hangisi kişisel bakımımızda kullandığımız araçlardandır?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07A0D" w:rsidRDefault="00207A0D" w:rsidP="008E7381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cetvel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tarak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terlik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Aşağıdaki eşleştirmelerden hangisi </w:t>
      </w:r>
      <w:r>
        <w:rPr>
          <w:rFonts w:ascii="Times New Roman" w:hAnsi="Times New Roman"/>
          <w:sz w:val="24"/>
          <w:szCs w:val="24"/>
          <w:u w:val="single"/>
        </w:rPr>
        <w:t>yanlıştır?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A) arı-kovan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koyun-ağıl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kedi- kulübe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3. Hangisi milli bayramlarımızdan </w:t>
      </w:r>
      <w:r w:rsidRPr="008E7381">
        <w:rPr>
          <w:rFonts w:ascii="Times New Roman" w:hAnsi="Times New Roman"/>
          <w:sz w:val="24"/>
          <w:szCs w:val="24"/>
          <w:u w:val="single"/>
        </w:rPr>
        <w:t>değildir?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u w:val="single"/>
        </w:rPr>
      </w:pP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A) Cumhuriyet Bayramı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B) Ulusal Egemenlik ve Çocuk Bayramı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C) Ramazan Bayramı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Aşağıdaki bilgilerden hangisi doğrudur?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A) Okul koridorlarında koşmamalıyız.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B) Okulumuzun bahçesine çöp atmalıyız.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C) Teneffüste pencereleri açmamalıyız.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Atatürk ile ilgili verilen bilgilerden hangisi yanlıştır?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A) Atatürk Selanik’te doğdu.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B) İlk olarak Şemsi Efendi İlkokulu’na gitti.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C) Kardeşinin adı Makbule Hanım’dır.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Görevi vücudumuzun yağ ve şeker oranını düzenlemek olan organımız hangisidir?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Böbrek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Karaciğer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Bağırsaklar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Aşağıdakilerden hangisi sağlıklı olmak isteyen bir insanın yapması gereken davranışlardandır?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A) Hep aynı besini yemek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B) Kahvaltı yapmamak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C) Spor yapmak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Sağ kolumuzu kuzeye uzattığımızda yüzümüz hangi yönü gösterir?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A) Güney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Doğu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Batı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Kulüp çalışmaları ile ilgili hangisi </w:t>
      </w:r>
      <w:r>
        <w:rPr>
          <w:rFonts w:ascii="Times New Roman" w:hAnsi="Times New Roman"/>
          <w:sz w:val="24"/>
          <w:szCs w:val="24"/>
          <w:u w:val="single"/>
        </w:rPr>
        <w:t>yanlıştır?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A) Ödevlerimizi yapmamızı sağlar.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B) Arkadaşlarımızla işbirliği içinde çalışmamızı sağlar.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C) Dayanışma ve yardımlaşmayı arttırır.</w:t>
      </w: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07A0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Aşağıdakilerden hangisi iletişim aracı değildir?</w:t>
      </w:r>
    </w:p>
    <w:p w:rsidR="00207A0D" w:rsidRPr="00DC036D" w:rsidRDefault="00207A0D" w:rsidP="008E7381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A) dergi</w:t>
      </w:r>
      <w:r>
        <w:rPr>
          <w:rFonts w:ascii="Times New Roman" w:hAnsi="Times New Roman"/>
          <w:sz w:val="24"/>
          <w:szCs w:val="24"/>
        </w:rPr>
        <w:tab/>
        <w:t>B) mektup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sözlük</w:t>
      </w:r>
    </w:p>
    <w:p w:rsidR="00207A0D" w:rsidRPr="00457DF9" w:rsidRDefault="00207A0D" w:rsidP="00457DF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sectPr w:rsidR="00207A0D" w:rsidRPr="00457DF9" w:rsidSect="00CF3DBA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E37B8"/>
    <w:multiLevelType w:val="hybridMultilevel"/>
    <w:tmpl w:val="8132026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3DBA"/>
    <w:rsid w:val="00051B95"/>
    <w:rsid w:val="000B6878"/>
    <w:rsid w:val="000C55BB"/>
    <w:rsid w:val="00187311"/>
    <w:rsid w:val="00207A0D"/>
    <w:rsid w:val="004138B5"/>
    <w:rsid w:val="00432AD1"/>
    <w:rsid w:val="00457DF9"/>
    <w:rsid w:val="00554328"/>
    <w:rsid w:val="005648A3"/>
    <w:rsid w:val="00605FDA"/>
    <w:rsid w:val="006A55BB"/>
    <w:rsid w:val="00762495"/>
    <w:rsid w:val="008E7381"/>
    <w:rsid w:val="00BB1664"/>
    <w:rsid w:val="00C0014C"/>
    <w:rsid w:val="00CF3DBA"/>
    <w:rsid w:val="00DC036D"/>
    <w:rsid w:val="00E8740B"/>
    <w:rsid w:val="00F33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5B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F3DBA"/>
    <w:rPr>
      <w:lang w:eastAsia="en-US"/>
    </w:rPr>
  </w:style>
  <w:style w:type="character" w:styleId="Hyperlink">
    <w:name w:val="Hyperlink"/>
    <w:basedOn w:val="DefaultParagraphFont"/>
    <w:uiPriority w:val="99"/>
    <w:rsid w:val="00E8740B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874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25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129</TotalTime>
  <Pages>3</Pages>
  <Words>632</Words>
  <Characters>3605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>http:/www.sorubak.com</cp:keywords>
  <dc:description>http://www.sorubak.com</dc:description>
  <cp:lastModifiedBy>edanur</cp:lastModifiedBy>
  <cp:revision>2</cp:revision>
  <dcterms:created xsi:type="dcterms:W3CDTF">2013-01-15T19:20:00Z</dcterms:created>
  <dcterms:modified xsi:type="dcterms:W3CDTF">2013-01-24T17:27:00Z</dcterms:modified>
  <dc:language>http://www.sorubak.com</dc:language>
</cp:coreProperties>
</file>