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D9" w:rsidRDefault="00D273D9" w:rsidP="0056492E">
      <w:pPr>
        <w:spacing w:line="240" w:lineRule="auto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                                                       HAYAT BİLGİSİ</w:t>
      </w:r>
    </w:p>
    <w:p w:rsidR="00D273D9" w:rsidRDefault="00D273D9" w:rsidP="0056492E">
      <w:pPr>
        <w:spacing w:line="240" w:lineRule="auto"/>
        <w:rPr>
          <w:rFonts w:ascii="ALFABET98" w:hAnsi="ALFABET98"/>
          <w:b/>
        </w:rPr>
        <w:sectPr w:rsidR="00D273D9" w:rsidSect="005649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273D9" w:rsidRPr="003E73ED" w:rsidRDefault="00D273D9" w:rsidP="00DD1EF6">
      <w:pPr>
        <w:pStyle w:val="ListParagraph"/>
        <w:spacing w:after="0" w:line="240" w:lineRule="auto"/>
        <w:rPr>
          <w:rFonts w:ascii="Century Gothic" w:hAnsi="Century Gothic"/>
          <w:noProof/>
          <w:color w:val="000000"/>
          <w:sz w:val="24"/>
          <w:szCs w:val="24"/>
          <w:lang w:eastAsia="tr-TR"/>
        </w:rPr>
      </w:pPr>
      <w:hyperlink r:id="rId4" w:history="1">
        <w:r w:rsidRPr="00974E48">
          <w:rPr>
            <w:rStyle w:val="Hyperlink"/>
            <w:rFonts w:ascii="Century Gothic" w:hAnsi="Century Gothic"/>
            <w:noProof/>
            <w:sz w:val="24"/>
            <w:szCs w:val="24"/>
            <w:lang w:eastAsia="tr-TR"/>
          </w:rPr>
          <w:t>http://www.sorubak.com</w:t>
        </w:r>
      </w:hyperlink>
      <w:r>
        <w:rPr>
          <w:rFonts w:ascii="Century Gothic" w:hAnsi="Century Gothic"/>
          <w:noProof/>
          <w:color w:val="000000"/>
          <w:sz w:val="24"/>
          <w:szCs w:val="24"/>
          <w:lang w:eastAsia="tr-TR"/>
        </w:rPr>
        <w:t xml:space="preserve"> </w:t>
      </w:r>
    </w:p>
    <w:p w:rsidR="00D273D9" w:rsidRDefault="00D273D9" w:rsidP="0056492E">
      <w:pPr>
        <w:spacing w:line="240" w:lineRule="auto"/>
        <w:rPr>
          <w:rFonts w:ascii="ALFABET98" w:hAnsi="ALFABET98"/>
          <w:b/>
        </w:rPr>
      </w:pPr>
      <w:r>
        <w:rPr>
          <w:noProof/>
          <w:lang w:eastAsia="tr-TR"/>
        </w:rPr>
        <w:pict>
          <v:line id="Düz Bağlayıcı 1" o:spid="_x0000_s1026" style="position:absolute;flip:x;z-index:251658240;visibility:visible" from="259.5pt,20.45pt" to="260.4pt,7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"/>
        </w:pic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1:</w:t>
      </w:r>
      <w:r w:rsidRPr="0056492E">
        <w:rPr>
          <w:rFonts w:ascii="ALFABET98" w:hAnsi="ALFABET98"/>
        </w:rPr>
        <w:t xml:space="preserve">  Aşağıda verilen kişisel bakım bilgilerinden hangisi yanlıştır?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A)  </w:t>
      </w:r>
      <w:r w:rsidRPr="0056492E">
        <w:rPr>
          <w:rFonts w:ascii="ALFABET98" w:hAnsi="ALFABET98"/>
        </w:rPr>
        <w:t>Tırnaklarımızı kesmek kişisel bakımdır.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B)  </w:t>
      </w:r>
      <w:r w:rsidRPr="0056492E">
        <w:rPr>
          <w:rFonts w:ascii="ALFABET98" w:hAnsi="ALFABET98"/>
        </w:rPr>
        <w:t>Bütün kişisel bakımlar sağlığımız için önemlidir.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C)  </w:t>
      </w:r>
      <w:r w:rsidRPr="0056492E">
        <w:rPr>
          <w:rFonts w:ascii="ALFABET98" w:hAnsi="ALFABET98"/>
        </w:rPr>
        <w:t>Çocuklar bütün kişisel bakımlarını yardım almadan yapar.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2:</w:t>
      </w:r>
      <w:r w:rsidRPr="0056492E">
        <w:rPr>
          <w:rFonts w:ascii="ALFABET98" w:hAnsi="ALFABET98"/>
        </w:rPr>
        <w:t xml:space="preserve"> Hangisi başarılı bir öğrencinin özelliklerindendir?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Geç yatar ve erken kalkar.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Planlı ve düzenli yaşar.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Kitap okumayı sevmez.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3:</w:t>
      </w:r>
      <w:r w:rsidRPr="0056492E">
        <w:rPr>
          <w:rFonts w:ascii="ALFABET98" w:hAnsi="ALFABET98"/>
        </w:rPr>
        <w:t xml:space="preserve"> Sınıfında çok başarılı olan Hüseyin’in öne çıkan kişisel özelliği aşağıdakilerden hangisidir?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Planlı ve düzenli çalışması.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Arkadaşlarına iyi davranması.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Resim yapmaktan hoşlanması.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4:</w:t>
      </w:r>
      <w:r w:rsidRPr="0056492E">
        <w:rPr>
          <w:rFonts w:ascii="ALFABET98" w:hAnsi="ALFABET98"/>
        </w:rPr>
        <w:t xml:space="preserve"> Okul kurallımız neden vardır?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A)</w:t>
      </w:r>
      <w:r w:rsidRPr="0056492E">
        <w:rPr>
          <w:rFonts w:ascii="ALFABET98" w:hAnsi="ALFABET98"/>
        </w:rPr>
        <w:t>Okulun içinde istediğimizi yapmak için.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B)</w:t>
      </w:r>
      <w:r w:rsidRPr="0056492E">
        <w:rPr>
          <w:rFonts w:ascii="ALFABET98" w:hAnsi="ALFABET98"/>
        </w:rPr>
        <w:t>Sağlıklı yaşamak için.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</w:rPr>
        <w:t>C)</w:t>
      </w:r>
      <w:r w:rsidRPr="0056492E">
        <w:rPr>
          <w:rFonts w:ascii="ALFABET98" w:hAnsi="ALFABET98"/>
        </w:rPr>
        <w:t>Okuldaki  çalışmalarımızın  düzenli ve iyi geçmesi için.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5:</w:t>
      </w:r>
      <w:r w:rsidRPr="0056492E">
        <w:rPr>
          <w:rFonts w:ascii="ALFABET98" w:hAnsi="ALFABET98"/>
        </w:rPr>
        <w:t xml:space="preserve"> Sınıf başkanı seçimleri hangi seçenekteki gibi yapılamalıdır?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Sınıfta yapılacak demokratik bir seçimle.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Öğretmenimizin uygun gördüğü arkadaşımızı seçmesiyle.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En çalışkan öğrencinin seçilmesiyle.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Default="00D273D9" w:rsidP="0056492E">
      <w:pPr>
        <w:spacing w:line="240" w:lineRule="auto"/>
        <w:rPr>
          <w:rFonts w:ascii="ALFABET98" w:hAnsi="ALFABET98"/>
          <w:b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6:</w:t>
      </w:r>
      <w:r w:rsidRPr="0056492E">
        <w:rPr>
          <w:rFonts w:ascii="ALFABET98" w:hAnsi="ALFABET98"/>
        </w:rPr>
        <w:t xml:space="preserve"> Zehra sınıfta arkadaşlarına alkol ve sigaranın zararlarını anlatan bir çalışmayı kulüp ödevi olarak sundu. Sizce Zehra hangi sosyal kulüp üyesidir?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Yeşilay Kulübü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Kızılay Kulübü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İzci Kulübü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7:</w:t>
      </w:r>
      <w:r w:rsidRPr="0056492E">
        <w:rPr>
          <w:rFonts w:ascii="ALFABET98" w:hAnsi="ALFABET98"/>
        </w:rPr>
        <w:t xml:space="preserve"> Aşağıda verilen bilgilerin hangisi bizim Bayrağımızı anlatmaktadır?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 xml:space="preserve">Kırmızı zemin üzerinde beyaz ay vardır.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Beyaz zemin üzerinde kırmızı ay ve yıldız vardır.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Kırmızı zemin üzerinde beyaz ay ve yıldız vardır.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8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İnsanlara </w:t>
      </w:r>
      <w:r w:rsidRPr="0056492E">
        <w:rPr>
          <w:rFonts w:ascii="Times New Roman" w:hAnsi="Times New Roman"/>
        </w:rPr>
        <w:t>……………</w:t>
      </w:r>
      <w:r w:rsidRPr="0056492E">
        <w:rPr>
          <w:rFonts w:ascii="ALFABET98" w:hAnsi="ALFABET98"/>
        </w:rPr>
        <w:t xml:space="preserve">.. </w:t>
      </w:r>
      <w:r w:rsidRPr="0056492E">
        <w:rPr>
          <w:rFonts w:ascii="ALFABET98" w:hAnsi="ALFABET98" w:cs="ALFABET98"/>
        </w:rPr>
        <w:t>ö</w:t>
      </w:r>
      <w:r w:rsidRPr="0056492E">
        <w:rPr>
          <w:rFonts w:ascii="ALFABET98" w:hAnsi="ALFABET98"/>
        </w:rPr>
        <w:t xml:space="preserve">zellikler ve yetenekler verilmiştir.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Yukarıdaki cümlede boş bırakılan noktalı yere hangi sözcük getirilirse uygun olur?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 Bazı           B) Bütün             C) Farklı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9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Her çeşit besinden yeterince ve öğünlere dikkat ederek yemeye </w:t>
      </w:r>
      <w:r w:rsidRPr="0056492E">
        <w:rPr>
          <w:rFonts w:ascii="Times New Roman" w:hAnsi="Times New Roman"/>
        </w:rPr>
        <w:t>……………………</w:t>
      </w:r>
      <w:r w:rsidRPr="0056492E">
        <w:rPr>
          <w:rFonts w:ascii="ALFABET98" w:hAnsi="ALFABET98"/>
        </w:rPr>
        <w:t xml:space="preserve"> denir.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  <w:i/>
        </w:rPr>
      </w:pPr>
      <w:r w:rsidRPr="0056492E">
        <w:rPr>
          <w:rFonts w:ascii="ALFABET98" w:hAnsi="ALFABET98"/>
          <w:i/>
        </w:rPr>
        <w:t>Boşluğa gelecek uygun kavram aşağıdakilerden hangisidir?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 xml:space="preserve">A)  Sağlıklı yaşam.         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 Dengeli ve düzenli beslenme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 xml:space="preserve">C) Kişisel bakım yapmak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10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Aşağıdaki taşıt ve hareket ettiği yer  eşleştirmesinden hangisi yanlıştır?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Tren        &gt;&gt;&gt;&gt;&gt;&gt;&gt;&gt;     Gar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 xml:space="preserve">Uçak       &gt;&gt;&gt;&gt;&gt;&gt;&gt;       Liman 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 xml:space="preserve"> Otobüs   &gt;&gt;&gt;&gt;&gt;&gt;&gt;       Otogar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noProof/>
          <w:lang w:eastAsia="tr-TR"/>
        </w:rPr>
        <w:pict>
          <v:line id="Düz Bağlayıcı 2" o:spid="_x0000_s1027" style="position:absolute;z-index:251659264;visibility:visible" from="260.4pt,-4.2pt" to="260.4pt,75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"/>
        </w:pict>
      </w:r>
      <w:r>
        <w:rPr>
          <w:rFonts w:ascii="ALFABET98" w:hAnsi="ALFABET98"/>
          <w:b/>
        </w:rPr>
        <w:t>Soru 11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Tren , tramvay, metro gibi gibi taşıtlara ne ad verilir?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Hava yolu taşıtları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 xml:space="preserve"> Deniz yolu taşıtları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Demir yolu taşıtları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12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Okul ve sınıf eşyalarını </w:t>
      </w:r>
      <w:r w:rsidRPr="0056492E">
        <w:rPr>
          <w:rFonts w:ascii="Times New Roman" w:hAnsi="Times New Roman"/>
        </w:rPr>
        <w:t>…………</w:t>
      </w:r>
      <w:r w:rsidRPr="0056492E">
        <w:rPr>
          <w:rFonts w:ascii="ALFABET98" w:hAnsi="ALFABET98"/>
        </w:rPr>
        <w:t xml:space="preserve"> kullanmal</w:t>
      </w:r>
      <w:r w:rsidRPr="0056492E">
        <w:rPr>
          <w:rFonts w:ascii="ALFABET98" w:hAnsi="ALFABET98" w:cs="ALFABET98"/>
        </w:rPr>
        <w:t>ı</w:t>
      </w:r>
      <w:r w:rsidRPr="0056492E">
        <w:rPr>
          <w:rFonts w:ascii="ALFABET98" w:hAnsi="ALFABET98"/>
        </w:rPr>
        <w:t>y</w:t>
      </w:r>
      <w:r w:rsidRPr="0056492E">
        <w:rPr>
          <w:rFonts w:ascii="ALFABET98" w:hAnsi="ALFABET98" w:cs="ALFABET98"/>
        </w:rPr>
        <w:t>ı</w:t>
      </w:r>
      <w:r w:rsidRPr="0056492E">
        <w:rPr>
          <w:rFonts w:ascii="ALFABET98" w:hAnsi="ALFABET98"/>
        </w:rPr>
        <w:t>z.</w:t>
      </w:r>
    </w:p>
    <w:p w:rsidR="00D273D9" w:rsidRPr="0056492E" w:rsidRDefault="00D273D9" w:rsidP="0056492E">
      <w:pPr>
        <w:spacing w:line="240" w:lineRule="auto"/>
        <w:rPr>
          <w:rFonts w:ascii="ALFABET98" w:hAnsi="ALFABET98"/>
          <w:i/>
        </w:rPr>
      </w:pPr>
      <w:r w:rsidRPr="0056492E">
        <w:rPr>
          <w:rFonts w:ascii="ALFABET98" w:hAnsi="ALFABET98"/>
          <w:i/>
        </w:rPr>
        <w:t>Cümlede boş bırakılan yere gelecek en uygun kelime hangisidir?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 xml:space="preserve">Her zaman 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Özenli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 xml:space="preserve">Zamanında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13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Atatürk aşağıdaki okulların hangisinde okumamıştır?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Şemsi Efendi İlkokulu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Selanik İlkokulu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 xml:space="preserve">Mahalle Mektebi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14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Aşağıdaki günlerden hangisi milli bayram kutladığımız bir gün değildir?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29 Ekim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30 Ağustos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23 Eylül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15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Aşağıdakilerden hangisi doğru davranıştır?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Tanıdığımız bir yaşlıya yardım etmek.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Tanımadığımız birinden hediye almak.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Tanımadığımız biriyle arkadaş olmak.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</w:p>
    <w:p w:rsidR="00D273D9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16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Vücudumuz  3 bölümden oluşmaktadır.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 xml:space="preserve"> Yukarda verilen bilgiye göre vücudumuzun bölümleri hangi başlıklarda incelenir?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 xml:space="preserve">Baş------   Gövde-------  Bacaklar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 xml:space="preserve">baş-------  Kollar------   Bacaklar------- Gövde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Baş ------- Gövde ------  Kollar ve bacaklar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17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 Kaynakların önemini bilen bir öğrenci hangisini yapmaz?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Okulunda bozuk gördüğü musluğu öğretmenine haber verir.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Eski kitap ve defterlerini çöpe atar.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Gereksiz yere ışık kullanılmasına izin vermez.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 xml:space="preserve"> 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18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Aşağıda verilen canlılar ve yuvaları eşleştirmesinde hata yapılmıştır?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 İnek--Ahır    B) Koyun--Ağıl   C) Köpek—Kümes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>
        <w:rPr>
          <w:rFonts w:ascii="ALFABET98" w:hAnsi="ALFABET98"/>
          <w:b/>
        </w:rPr>
        <w:t>Soru 19</w:t>
      </w:r>
      <w:r w:rsidRPr="0056492E">
        <w:rPr>
          <w:rFonts w:ascii="ALFABET98" w:hAnsi="ALFABET98"/>
          <w:b/>
        </w:rPr>
        <w:t>:</w:t>
      </w:r>
      <w:r w:rsidRPr="0056492E">
        <w:rPr>
          <w:rFonts w:ascii="ALFABET98" w:hAnsi="ALFABET98"/>
        </w:rPr>
        <w:t xml:space="preserve"> Kaybolan bir küçük çocuğun bilmesi gereken en önemli bilgiler hangi seçenekte verilmiştir?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Öğretmeninin adını ve  sınıfını.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Evinin adresini ve telefon numarasını.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Annesinin ve babasının adını soyadını.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  <w:b/>
        </w:rPr>
        <w:t>Soru 20:</w:t>
      </w:r>
      <w:r w:rsidRPr="0056492E">
        <w:rPr>
          <w:rFonts w:ascii="ALFABET98" w:hAnsi="ALFABET98"/>
        </w:rPr>
        <w:t xml:space="preserve">  Vücudumuzda bulunan organlarımızın her birinin ayrı görevleri vardır. Kalp  organımızın görevi aşağıda hangi seçenekte verilmiştir?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A)</w:t>
      </w:r>
      <w:r w:rsidRPr="0056492E">
        <w:rPr>
          <w:rFonts w:ascii="ALFABET98" w:hAnsi="ALFABET98"/>
        </w:rPr>
        <w:tab/>
        <w:t>Vücudumuzu yönetmek</w:t>
      </w:r>
    </w:p>
    <w:p w:rsidR="00D273D9" w:rsidRPr="0056492E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B)</w:t>
      </w:r>
      <w:r w:rsidRPr="0056492E">
        <w:rPr>
          <w:rFonts w:ascii="ALFABET98" w:hAnsi="ALFABET98"/>
        </w:rPr>
        <w:tab/>
        <w:t>Yediğimiz besinleri sindirmek</w:t>
      </w:r>
    </w:p>
    <w:p w:rsidR="00D273D9" w:rsidRDefault="00D273D9" w:rsidP="0056492E">
      <w:pPr>
        <w:spacing w:line="240" w:lineRule="auto"/>
        <w:rPr>
          <w:rFonts w:ascii="ALFABET98" w:hAnsi="ALFABET98"/>
        </w:rPr>
      </w:pPr>
      <w:r w:rsidRPr="0056492E">
        <w:rPr>
          <w:rFonts w:ascii="ALFABET98" w:hAnsi="ALFABET98"/>
        </w:rPr>
        <w:t>C)</w:t>
      </w:r>
      <w:r w:rsidRPr="0056492E">
        <w:rPr>
          <w:rFonts w:ascii="ALFABET98" w:hAnsi="ALFABET98"/>
        </w:rPr>
        <w:tab/>
        <w:t>Vücudumuza kan pompalamak</w:t>
      </w:r>
    </w:p>
    <w:p w:rsidR="00D273D9" w:rsidRPr="00351E32" w:rsidRDefault="00D273D9" w:rsidP="00351E32">
      <w:pPr>
        <w:spacing w:line="240" w:lineRule="auto"/>
        <w:rPr>
          <w:rFonts w:ascii="ALFABET98" w:hAnsi="ALFABET98"/>
          <w:b/>
          <w:sz w:val="20"/>
          <w:szCs w:val="20"/>
        </w:rPr>
      </w:pPr>
      <w:r>
        <w:rPr>
          <w:rFonts w:ascii="ALFABET98" w:hAnsi="ALFABET98"/>
          <w:b/>
          <w:sz w:val="20"/>
          <w:szCs w:val="20"/>
        </w:rPr>
        <w:t xml:space="preserve"> </w:t>
      </w:r>
      <w:bookmarkStart w:id="0" w:name="_GoBack"/>
      <w:bookmarkEnd w:id="0"/>
      <w:r w:rsidRPr="00351E32">
        <w:rPr>
          <w:rFonts w:ascii="ALFABET98" w:hAnsi="ALFABET98"/>
          <w:b/>
          <w:sz w:val="20"/>
          <w:szCs w:val="20"/>
        </w:rPr>
        <w:t>BAŞARILAR ÇALIŞKAN ARILARIM</w:t>
      </w:r>
    </w:p>
    <w:sectPr w:rsidR="00D273D9" w:rsidRPr="00351E32" w:rsidSect="0056492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92E"/>
    <w:rsid w:val="00073938"/>
    <w:rsid w:val="00351E32"/>
    <w:rsid w:val="003A15D0"/>
    <w:rsid w:val="003E73ED"/>
    <w:rsid w:val="0056492E"/>
    <w:rsid w:val="00974E48"/>
    <w:rsid w:val="00CD3286"/>
    <w:rsid w:val="00D273D9"/>
    <w:rsid w:val="00D64121"/>
    <w:rsid w:val="00DD1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2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1EF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D1E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590</Words>
  <Characters>3364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http:/www.sorubak.com</cp:keywords>
  <dc:description>http://www.sorubak.com</dc:description>
  <cp:lastModifiedBy>edanur</cp:lastModifiedBy>
  <cp:revision>3</cp:revision>
  <dcterms:created xsi:type="dcterms:W3CDTF">2013-01-22T06:45:00Z</dcterms:created>
  <dcterms:modified xsi:type="dcterms:W3CDTF">2013-01-24T17:27:00Z</dcterms:modified>
  <dc:language>http://www.sorubak.com</dc:language>
</cp:coreProperties>
</file>