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1. Aşağıdaki eşleştirmelerden hangisi yanlıştır?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koyun - ağıl</w:t>
      </w:r>
      <w:r w:rsidRPr="002A6706">
        <w:rPr>
          <w:rFonts w:ascii="ALFABET98" w:hAnsi="ALFABET98" w:cs="ALFABET98"/>
          <w:sz w:val="28"/>
          <w:szCs w:val="28"/>
        </w:rPr>
        <w:tab/>
      </w:r>
      <w:r w:rsidRPr="002A6706"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 xml:space="preserve">hindi - kümes       </w:t>
      </w:r>
      <w:r w:rsidRPr="002A6706">
        <w:rPr>
          <w:rFonts w:ascii="ALFABET98" w:hAnsi="ALFABET98" w:cs="ALFABET98"/>
          <w:sz w:val="28"/>
          <w:szCs w:val="28"/>
        </w:rPr>
        <w:tab/>
        <w:t xml:space="preserve"> </w:t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>tavşan - ahır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2. "Kurt, tilki, ayı</w:t>
      </w:r>
      <w:r>
        <w:rPr>
          <w:rFonts w:ascii="ALFABET98" w:hAnsi="ALFABET98" w:cs="ALFABET98"/>
          <w:sz w:val="28"/>
          <w:szCs w:val="28"/>
        </w:rPr>
        <w:t xml:space="preserve"> gibi hayvanlar.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Pr="002A6706">
        <w:rPr>
          <w:rFonts w:ascii="ALFABET98" w:hAnsi="ALFABET98" w:cs="ALFABET98"/>
          <w:sz w:val="28"/>
          <w:szCs w:val="28"/>
        </w:rPr>
        <w:t xml:space="preserve"> hayvanlardır.</w:t>
      </w:r>
      <w:r>
        <w:rPr>
          <w:rFonts w:ascii="ALFABET98" w:hAnsi="ALFABET98" w:cs="ALFABET98"/>
          <w:sz w:val="28"/>
          <w:szCs w:val="28"/>
        </w:rPr>
        <w:t xml:space="preserve"> “</w:t>
      </w:r>
      <w:r w:rsidRPr="002A6706">
        <w:rPr>
          <w:rFonts w:ascii="ALFABET98" w:hAnsi="ALFABET98" w:cs="ALFABET98"/>
          <w:sz w:val="28"/>
          <w:szCs w:val="28"/>
        </w:rPr>
        <w:t>cümlesini aşağıdakilerden hangisi ile tamamlarız?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evcil</w:t>
      </w:r>
      <w:r w:rsidRPr="002A6706">
        <w:rPr>
          <w:rFonts w:ascii="ALFABET98" w:hAnsi="ALFABET98" w:cs="ALFABET98"/>
          <w:sz w:val="28"/>
          <w:szCs w:val="28"/>
        </w:rPr>
        <w:tab/>
      </w:r>
      <w:r w:rsidRPr="002A6706"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>yabani</w:t>
      </w:r>
      <w:r w:rsidRPr="002A6706"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>uçabilen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3. Aşağıdaki bilgilerden hangisi yanlıştır?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Tavşan, at, manda, hem et hem otla beslenir.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>Aslan, kaplan, kartal etle beslenir.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>Kedi, köpek etle beslenir.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4. Aşağıdaki hayvanların hangisinin gücünden faydalanırız?</w:t>
      </w:r>
      <w:r w:rsidRPr="002A6706">
        <w:rPr>
          <w:rFonts w:ascii="ALFABET98" w:hAnsi="ALFABET98" w:cs="ALFABET98"/>
          <w:sz w:val="28"/>
          <w:szCs w:val="28"/>
        </w:rPr>
        <w:br/>
      </w: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katır</w:t>
      </w:r>
      <w:r w:rsidRPr="002A6706"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>inek</w:t>
      </w:r>
      <w:r w:rsidRPr="002A6706"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>ördek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5. Aşağıdaki eşleştirmelerden hangisi yanlıştır?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 xml:space="preserve">ördek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A6706">
        <w:rPr>
          <w:rFonts w:ascii="ALFABET98" w:hAnsi="ALFABET98" w:cs="ALFABET98"/>
          <w:sz w:val="28"/>
          <w:szCs w:val="28"/>
        </w:rPr>
        <w:t xml:space="preserve"> yumurta</w:t>
      </w:r>
      <w:r>
        <w:rPr>
          <w:rFonts w:ascii="ALFABET98" w:hAnsi="ALFABET98" w:cs="ALFABET98"/>
          <w:sz w:val="28"/>
          <w:szCs w:val="28"/>
        </w:rPr>
        <w:t xml:space="preserve">   </w:t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>inek - deri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 xml:space="preserve">arı </w:t>
      </w:r>
      <w:r w:rsidRPr="002A6706">
        <w:rPr>
          <w:sz w:val="28"/>
          <w:szCs w:val="28"/>
        </w:rPr>
        <w:t>–</w:t>
      </w:r>
      <w:r w:rsidRPr="002A6706">
        <w:rPr>
          <w:rFonts w:ascii="ALFABET98" w:hAnsi="ALFABET98" w:cs="ALFABET98"/>
          <w:sz w:val="28"/>
          <w:szCs w:val="28"/>
        </w:rPr>
        <w:t xml:space="preserve"> ipek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>
        <w:rPr>
          <w:noProof/>
        </w:rPr>
        <w:pict>
          <v:line id="_x0000_s1027" style="position:absolute;z-index:251658240;mso-position-horizontal-relative:margin" from="-.5pt,647.3pt" to="452.15pt,647.3pt" o:allowincell="f" strokeweight="3.85pt">
            <w10:wrap anchorx="margin"/>
          </v:line>
        </w:pict>
      </w:r>
      <w:r w:rsidRPr="002A6706">
        <w:rPr>
          <w:rFonts w:ascii="ALFABET98" w:hAnsi="ALFABET98" w:cs="ALFABET98"/>
          <w:sz w:val="28"/>
          <w:szCs w:val="28"/>
        </w:rPr>
        <w:t>6. Aşağıdaki hayvanların hangisinin hem etinden hem sütünden hem de derisinden faydalanırız?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keçi</w:t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>at</w:t>
      </w:r>
      <w:r w:rsidRPr="002A6706"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>hindi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7. Aşağıdaki hayvanlardan hangisi hem karada hem de suda yaşarlar?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 xml:space="preserve">manda </w:t>
      </w:r>
      <w:r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 xml:space="preserve">timsah </w:t>
      </w:r>
      <w:r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>
        <w:rPr>
          <w:rFonts w:ascii="ALFABET98" w:hAnsi="ALFABET98" w:cs="ALFABET98"/>
          <w:sz w:val="28"/>
          <w:szCs w:val="28"/>
        </w:rPr>
        <w:t>karga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8. Aşağıdaki hayvanlar, yaşadıkları ortamlarla eşleştirilmiştir. Bu eşleştirmelerden hangisi yanlıştır?.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tavuk - karada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 xml:space="preserve"> balık - suda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>ördek - hem karada hem suda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9. Aşağıdaki bilgilerden hangisi doğrudur?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Eşeklere gereğinden [azla yük taşıtabiliriz.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 xml:space="preserve"> Bilinçsiz avlanmak, hayvanların neslinin tükenmesine ne</w:t>
      </w:r>
      <w:r w:rsidRPr="002A6706">
        <w:rPr>
          <w:rFonts w:ascii="ALFABET98" w:hAnsi="ALFABET98" w:cs="ALFABET98"/>
          <w:sz w:val="28"/>
          <w:szCs w:val="28"/>
        </w:rPr>
        <w:softHyphen/>
        <w:t>den olur.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>Sokakta bulduğumuz kedi, köpek yavrularını eve getir</w:t>
      </w:r>
      <w:r w:rsidRPr="002A6706">
        <w:rPr>
          <w:rFonts w:ascii="ALFABET98" w:hAnsi="ALFABET98" w:cs="ALFABET98"/>
          <w:sz w:val="28"/>
          <w:szCs w:val="28"/>
        </w:rPr>
        <w:softHyphen/>
        <w:t>meliyiz.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10. Aşağıdaki hayvanlardan hangisi sayıları azalan hayvanlar</w:t>
      </w:r>
      <w:r w:rsidRPr="002A6706">
        <w:rPr>
          <w:rFonts w:ascii="ALFABET98" w:hAnsi="ALFABET98" w:cs="ALFABET98"/>
          <w:sz w:val="28"/>
          <w:szCs w:val="28"/>
        </w:rPr>
        <w:softHyphen/>
        <w:t>dandır?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kedi</w:t>
      </w:r>
      <w:r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>köpek</w:t>
      </w:r>
      <w:r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>kelaynak kuşları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11. Aşağıdaki bilgilerden hangisi yanlıştır?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Sokak köpeklerini taş ve sopayla kovalamalıyız.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>Çevremizdeki hayvanları korumalıyız.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>Evimizdeki hayvanların beslenmelerine özen gö</w:t>
      </w:r>
      <w:r>
        <w:rPr>
          <w:rFonts w:ascii="ALFABET98" w:hAnsi="ALFABET98" w:cs="ALFABET98"/>
          <w:sz w:val="28"/>
          <w:szCs w:val="28"/>
        </w:rPr>
        <w:t>stermeli</w:t>
      </w:r>
      <w:r>
        <w:rPr>
          <w:rFonts w:ascii="ALFABET98" w:hAnsi="ALFABET98" w:cs="ALFABET98"/>
          <w:sz w:val="28"/>
          <w:szCs w:val="28"/>
        </w:rPr>
        <w:softHyphen/>
      </w:r>
      <w:r w:rsidRPr="002A6706">
        <w:rPr>
          <w:rFonts w:ascii="ALFABET98" w:hAnsi="ALFABET98" w:cs="ALFABET98"/>
          <w:sz w:val="28"/>
          <w:szCs w:val="28"/>
        </w:rPr>
        <w:t>yiz.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12. "Evimizde beslediğimiz hayvanlar hastalanınca</w:t>
      </w:r>
      <w:r w:rsidRPr="002A6706">
        <w:rPr>
          <w:sz w:val="28"/>
          <w:szCs w:val="28"/>
        </w:rPr>
        <w:t>……………</w:t>
      </w:r>
      <w:r w:rsidRPr="002A6706">
        <w:rPr>
          <w:rFonts w:ascii="ALFABET98" w:hAnsi="ALFABET98" w:cs="ALFABET98"/>
          <w:sz w:val="28"/>
          <w:szCs w:val="28"/>
        </w:rPr>
        <w:t>..götürürüz." cümlesini aşağıdakilerden hangisi ile tamamlarız?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sağlık ocağına</w:t>
      </w:r>
      <w:r>
        <w:rPr>
          <w:rFonts w:ascii="ALFABET98" w:hAnsi="ALFABET98" w:cs="ALFABET98"/>
          <w:sz w:val="28"/>
          <w:szCs w:val="28"/>
        </w:rPr>
        <w:t xml:space="preserve">   </w:t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>veterinere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>doktora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13. Aşağıdaki hayvanlardan hangisi uçarak hareket eder?</w:t>
      </w:r>
      <w:r w:rsidRPr="002A6706">
        <w:rPr>
          <w:rFonts w:ascii="ALFABET98" w:hAnsi="ALFABET98" w:cs="ALFABET98"/>
          <w:sz w:val="28"/>
          <w:szCs w:val="28"/>
        </w:rPr>
        <w:br/>
      </w: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katır</w:t>
      </w:r>
      <w:r w:rsidRPr="002A6706"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>karga</w:t>
      </w:r>
      <w:r w:rsidRPr="002A6706"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>yunus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14. Aşağıdaki hayvanlardan hangisinin yumurtasından fayda</w:t>
      </w:r>
      <w:r w:rsidRPr="002A6706">
        <w:rPr>
          <w:rFonts w:ascii="ALFABET98" w:hAnsi="ALFABET98" w:cs="ALFABET98"/>
          <w:sz w:val="28"/>
          <w:szCs w:val="28"/>
        </w:rPr>
        <w:softHyphen/>
        <w:t>lanmayız?</w:t>
      </w:r>
    </w:p>
    <w:p w:rsidR="00964FCB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ördek</w:t>
      </w:r>
      <w:r w:rsidRPr="002A6706"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>
        <w:rPr>
          <w:rFonts w:ascii="ALFABET98" w:hAnsi="ALFABET98" w:cs="ALFABET98"/>
          <w:sz w:val="28"/>
          <w:szCs w:val="28"/>
        </w:rPr>
        <w:t>tavuk</w:t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>karga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15. "</w:t>
      </w:r>
      <w:r w:rsidRPr="002A6706">
        <w:rPr>
          <w:rFonts w:ascii="ALFABET98" w:hAnsi="ALFABET98" w:cs="ALFABET98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………</w:t>
      </w:r>
      <w:r w:rsidRPr="002A6706">
        <w:rPr>
          <w:rFonts w:ascii="ALFABET98" w:hAnsi="ALFABET98" w:cs="ALFABET98"/>
          <w:sz w:val="28"/>
          <w:szCs w:val="28"/>
        </w:rPr>
        <w:t>evimize bekçilik eder." cümlesini aşağıdakilerden hangisi ile tamamlarız?</w:t>
      </w:r>
    </w:p>
    <w:p w:rsidR="00964FCB" w:rsidRPr="00775BE9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martı</w:t>
      </w:r>
      <w:r w:rsidRPr="002A6706"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>köpek</w:t>
      </w:r>
      <w:r w:rsidRPr="002A6706"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>at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1- Aşağıdakilerden hangisi etle beslenen hayvandır?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A) İnek         B) </w:t>
      </w:r>
      <w:r>
        <w:rPr>
          <w:rFonts w:ascii="ALFABET98" w:hAnsi="ALFABET98" w:cs="ALFABET98"/>
        </w:rPr>
        <w:t xml:space="preserve">At   </w:t>
      </w:r>
      <w:r w:rsidRPr="00775BE9">
        <w:rPr>
          <w:rFonts w:ascii="ALFABET98" w:hAnsi="ALFABET98" w:cs="ALFABET98"/>
        </w:rPr>
        <w:t xml:space="preserve">  C)Kurt       D)Eşek 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2- Aşağıdakilerden hangisi otla beslenen hayvandır?</w:t>
      </w:r>
    </w:p>
    <w:p w:rsidR="00964FCB" w:rsidRPr="00775BE9" w:rsidRDefault="00964FCB" w:rsidP="00775BE9">
      <w:pPr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A)Aslan          </w:t>
      </w:r>
      <w:r w:rsidRPr="00775BE9">
        <w:rPr>
          <w:rFonts w:ascii="ALFABET98" w:hAnsi="ALFABET98" w:cs="ALFABET98"/>
        </w:rPr>
        <w:tab/>
        <w:t xml:space="preserve">B)Kaplan      </w:t>
      </w:r>
    </w:p>
    <w:p w:rsidR="00964FCB" w:rsidRPr="00775BE9" w:rsidRDefault="00964FCB" w:rsidP="00775BE9">
      <w:pPr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C)Kartal        </w:t>
      </w:r>
      <w:r w:rsidRPr="00775BE9">
        <w:rPr>
          <w:rFonts w:ascii="ALFABET98" w:hAnsi="ALFABET98" w:cs="ALFABET98"/>
        </w:rPr>
        <w:tab/>
        <w:t>D)Koyun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3- Aşağıda hangisi otla beslenmez?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A)Zürafa  </w:t>
      </w:r>
      <w:r>
        <w:rPr>
          <w:rFonts w:ascii="ALFABET98" w:hAnsi="ALFABET98" w:cs="ALFABET98"/>
        </w:rPr>
        <w:t xml:space="preserve">  </w:t>
      </w:r>
      <w:r w:rsidRPr="00775BE9">
        <w:rPr>
          <w:rFonts w:ascii="ALFABET98" w:hAnsi="ALFABET98" w:cs="ALFABET98"/>
        </w:rPr>
        <w:t>B)</w:t>
      </w:r>
      <w:r>
        <w:rPr>
          <w:rFonts w:ascii="ALFABET98" w:hAnsi="ALFABET98" w:cs="ALFABET98"/>
        </w:rPr>
        <w:t xml:space="preserve">Keçi  </w:t>
      </w:r>
      <w:r w:rsidRPr="00775BE9">
        <w:rPr>
          <w:rFonts w:ascii="ALFABET98" w:hAnsi="ALFABET98" w:cs="ALFABET98"/>
        </w:rPr>
        <w:t xml:space="preserve"> C)Kaplan      D)At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4- Aşağıdakilerden hangisi karada yaşar?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>
        <w:rPr>
          <w:rFonts w:ascii="ALFABET98" w:hAnsi="ALFABET98" w:cs="ALFABET98"/>
        </w:rPr>
        <w:t xml:space="preserve">  A)Balık    B)Midye  </w:t>
      </w:r>
      <w:r w:rsidRPr="00775BE9">
        <w:rPr>
          <w:rFonts w:ascii="ALFABET98" w:hAnsi="ALFABET98" w:cs="ALFABET98"/>
        </w:rPr>
        <w:t>C)Sincap      D)ıstakoz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5- Aşağıda hangisi karada yaşayan hayvan değildir?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>
        <w:rPr>
          <w:rFonts w:ascii="ALFABET98" w:hAnsi="ALFABET98" w:cs="ALFABET98"/>
        </w:rPr>
        <w:t xml:space="preserve">   A)Kurt   B)Balık      </w:t>
      </w:r>
      <w:r w:rsidRPr="00775BE9">
        <w:rPr>
          <w:rFonts w:ascii="ALFABET98" w:hAnsi="ALFABET98" w:cs="ALFABET98"/>
        </w:rPr>
        <w:t>C)Kaplan    D)At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6- Aşağıdakilerden hangisi suda yaşar?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 </w:t>
      </w:r>
      <w:r>
        <w:rPr>
          <w:rFonts w:ascii="ALFABET98" w:hAnsi="ALFABET98" w:cs="ALFABET98"/>
        </w:rPr>
        <w:t xml:space="preserve">  A)Balina   B)Eşek </w:t>
      </w:r>
      <w:r w:rsidRPr="00775BE9">
        <w:rPr>
          <w:rFonts w:ascii="ALFABET98" w:hAnsi="ALFABET98" w:cs="ALFABET98"/>
        </w:rPr>
        <w:t xml:space="preserve">   C)örümcek  D)Karga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7- Aşağıda hangisi suda yaşayan hayvan değildir?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A)Balina       </w:t>
      </w:r>
      <w:r w:rsidRPr="00775BE9">
        <w:rPr>
          <w:rFonts w:ascii="ALFABET98" w:hAnsi="ALFABET98" w:cs="ALFABET98"/>
        </w:rPr>
        <w:tab/>
        <w:t xml:space="preserve"> </w:t>
      </w:r>
      <w:r w:rsidRPr="00775BE9">
        <w:rPr>
          <w:rFonts w:ascii="ALFABET98" w:hAnsi="ALFABET98" w:cs="ALFABET98"/>
        </w:rPr>
        <w:tab/>
        <w:t xml:space="preserve">B)Kelebek      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C)Yunus     </w:t>
      </w:r>
      <w:r w:rsidRPr="00775BE9">
        <w:rPr>
          <w:rFonts w:ascii="ALFABET98" w:hAnsi="ALFABET98" w:cs="ALFABET98"/>
        </w:rPr>
        <w:tab/>
      </w:r>
      <w:r w:rsidRPr="00775BE9">
        <w:rPr>
          <w:rFonts w:ascii="ALFABET98" w:hAnsi="ALFABET98" w:cs="ALFABET98"/>
        </w:rPr>
        <w:tab/>
        <w:t xml:space="preserve">D)Istakoz   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8-Aşağıda hangisi evcil hayvan değildir?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A) Tavuk       </w:t>
      </w:r>
      <w:r w:rsidRPr="00775BE9">
        <w:rPr>
          <w:rFonts w:ascii="ALFABET98" w:hAnsi="ALFABET98" w:cs="ALFABET98"/>
        </w:rPr>
        <w:tab/>
      </w:r>
      <w:r w:rsidRPr="00775BE9">
        <w:rPr>
          <w:rFonts w:ascii="ALFABET98" w:hAnsi="ALFABET98" w:cs="ALFABET98"/>
        </w:rPr>
        <w:tab/>
        <w:t xml:space="preserve">B)Koyun         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C)Çakal     </w:t>
      </w:r>
      <w:r w:rsidRPr="00775BE9">
        <w:rPr>
          <w:rFonts w:ascii="ALFABET98" w:hAnsi="ALFABET98" w:cs="ALFABET98"/>
        </w:rPr>
        <w:tab/>
        <w:t xml:space="preserve"> </w:t>
      </w:r>
      <w:r w:rsidRPr="00775BE9">
        <w:rPr>
          <w:rFonts w:ascii="ALFABET98" w:hAnsi="ALFABET98" w:cs="ALFABET98"/>
        </w:rPr>
        <w:tab/>
        <w:t>D)Kedi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9-Yeterince beslenemeyen hayvanlar için             aşağıdakilerden hangisi yanlıştır?  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A)Güçlüdür  </w:t>
      </w:r>
      <w:r w:rsidRPr="00775BE9">
        <w:rPr>
          <w:rFonts w:ascii="ALFABET98" w:hAnsi="ALFABET98" w:cs="ALFABET98"/>
        </w:rPr>
        <w:tab/>
      </w:r>
      <w:r w:rsidRPr="00775BE9">
        <w:rPr>
          <w:rFonts w:ascii="ALFABET98" w:hAnsi="ALFABET98" w:cs="ALFABET98"/>
        </w:rPr>
        <w:tab/>
        <w:t xml:space="preserve">B)Zayıftır     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C)Hastalanır  </w:t>
      </w:r>
      <w:r w:rsidRPr="00775BE9">
        <w:rPr>
          <w:rFonts w:ascii="ALFABET98" w:hAnsi="ALFABET98" w:cs="ALFABET98"/>
        </w:rPr>
        <w:tab/>
      </w:r>
      <w:r w:rsidRPr="00775BE9">
        <w:rPr>
          <w:rFonts w:ascii="ALFABET98" w:hAnsi="ALFABET98" w:cs="ALFABET98"/>
        </w:rPr>
        <w:tab/>
        <w:t>D) Ölürler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10-Aşağıda hangi hayvan yumurta vermez?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>
        <w:rPr>
          <w:rFonts w:ascii="ALFABET98" w:hAnsi="ALFABET98" w:cs="ALFABET98"/>
        </w:rPr>
        <w:t xml:space="preserve">A)Tavuk      B)Hindi  </w:t>
      </w:r>
      <w:r w:rsidRPr="00775BE9">
        <w:rPr>
          <w:rFonts w:ascii="ALFABET98" w:hAnsi="ALFABET98" w:cs="ALFABET98"/>
        </w:rPr>
        <w:t>C)Ördek         D)Keçi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11-Havuç bitkisinin yediğimiz kısmı aşağıda hangisidir?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>
        <w:rPr>
          <w:rFonts w:ascii="ALFABET98" w:hAnsi="ALFABET98" w:cs="ALFABET98"/>
        </w:rPr>
        <w:t xml:space="preserve"> A)Çiçek  B)Kök    C)Gövde      </w:t>
      </w:r>
      <w:r w:rsidRPr="00775BE9">
        <w:rPr>
          <w:rFonts w:ascii="ALFABET98" w:hAnsi="ALFABET98" w:cs="ALFABET98"/>
        </w:rPr>
        <w:t>D)Yaprak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12-Aşağıda hangi davranış yanlıştır?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>
        <w:rPr>
          <w:rFonts w:ascii="ALFABET98" w:hAnsi="ALFABET98" w:cs="ALFABET98"/>
        </w:rPr>
        <w:t xml:space="preserve"> A)Evde kedi besleme  </w:t>
      </w:r>
      <w:r w:rsidRPr="00775BE9">
        <w:rPr>
          <w:rFonts w:ascii="ALFABET98" w:hAnsi="ALFABET98" w:cs="ALFABET98"/>
        </w:rPr>
        <w:t xml:space="preserve"> B)Evde kanarya beslemek 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 C)Hayvanları taşlama      D)Hayvanları korumak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13-Aşağıda hangi davranış yanlıştır?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A)Yurdumuzu ağaçlandıralım   B)Canlıları koruyalım 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C)Çiçekleri Koparmayalım      D)Çevreyi kirletelim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14-Bitkiler toprağa nasıl tutunurlar?</w:t>
      </w:r>
    </w:p>
    <w:p w:rsidR="00964FCB" w:rsidRPr="00775BE9" w:rsidRDefault="00964FCB" w:rsidP="00775BE9">
      <w:pPr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A)Gövde ile     </w:t>
      </w:r>
      <w:r w:rsidRPr="00775BE9">
        <w:rPr>
          <w:rFonts w:ascii="ALFABET98" w:hAnsi="ALFABET98" w:cs="ALFABET98"/>
        </w:rPr>
        <w:tab/>
      </w:r>
      <w:r w:rsidRPr="00775BE9">
        <w:rPr>
          <w:rFonts w:ascii="ALFABET98" w:hAnsi="ALFABET98" w:cs="ALFABET98"/>
        </w:rPr>
        <w:tab/>
        <w:t xml:space="preserve">B)Yaprak ile  </w:t>
      </w:r>
    </w:p>
    <w:p w:rsidR="00964FCB" w:rsidRPr="00775BE9" w:rsidRDefault="00964FCB" w:rsidP="00775BE9">
      <w:pPr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C)Kök ile  </w:t>
      </w:r>
      <w:r w:rsidRPr="00775BE9">
        <w:rPr>
          <w:rFonts w:ascii="ALFABET98" w:hAnsi="ALFABET98" w:cs="ALFABET98"/>
        </w:rPr>
        <w:tab/>
      </w:r>
      <w:r w:rsidRPr="00775BE9">
        <w:rPr>
          <w:rFonts w:ascii="ALFABET98" w:hAnsi="ALFABET98" w:cs="ALFABET98"/>
        </w:rPr>
        <w:tab/>
      </w:r>
      <w:r w:rsidRPr="00775BE9">
        <w:rPr>
          <w:rFonts w:ascii="ALFABET98" w:hAnsi="ALFABET98" w:cs="ALFABET98"/>
        </w:rPr>
        <w:tab/>
        <w:t>D)Çiçek ile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15-Aşağıda hangisi yakacak olara kullanılır?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>
        <w:rPr>
          <w:rFonts w:ascii="ALFABET98" w:hAnsi="ALFABET98" w:cs="ALFABET98"/>
        </w:rPr>
        <w:t xml:space="preserve"> A)Gül  </w:t>
      </w:r>
      <w:r w:rsidRPr="00775BE9">
        <w:rPr>
          <w:rFonts w:ascii="ALFABET98" w:hAnsi="ALFABET98" w:cs="ALFABET98"/>
        </w:rPr>
        <w:t xml:space="preserve">    B)Ot     </w:t>
      </w:r>
      <w:r>
        <w:rPr>
          <w:rFonts w:ascii="ALFABET98" w:hAnsi="ALFABET98" w:cs="ALFABET98"/>
        </w:rPr>
        <w:t xml:space="preserve">   C)Ağaç  </w:t>
      </w:r>
      <w:r w:rsidRPr="00775BE9">
        <w:rPr>
          <w:rFonts w:ascii="ALFABET98" w:hAnsi="ALFABET98" w:cs="ALFABET98"/>
        </w:rPr>
        <w:t xml:space="preserve">  D)Tohum  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16-Aşağıda hangisi kümeste barınır?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>
        <w:rPr>
          <w:rFonts w:ascii="ALFABET98" w:hAnsi="ALFABET98" w:cs="ALFABET98"/>
        </w:rPr>
        <w:t xml:space="preserve"> A)Tavuk   B)Tilki </w:t>
      </w:r>
      <w:r w:rsidRPr="00775BE9">
        <w:rPr>
          <w:rFonts w:ascii="ALFABET98" w:hAnsi="ALFABET98" w:cs="ALFABET98"/>
        </w:rPr>
        <w:t xml:space="preserve">    C)At             D)İnek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17.Hangi hayvanın gücünden faydalanırız?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    A)Ho</w:t>
      </w:r>
      <w:r>
        <w:rPr>
          <w:rFonts w:ascii="ALFABET98" w:hAnsi="ALFABET98" w:cs="ALFABET98"/>
        </w:rPr>
        <w:t xml:space="preserve">roz      B)Ördek   C)At </w:t>
      </w:r>
      <w:r w:rsidRPr="00775BE9">
        <w:rPr>
          <w:rFonts w:ascii="ALFABET98" w:hAnsi="ALFABET98" w:cs="ALFABET98"/>
        </w:rPr>
        <w:t>D)Koyun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18-Hangi hayvanın derisinden faydalanırız?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>
        <w:rPr>
          <w:rFonts w:ascii="ALFABET98" w:hAnsi="ALFABET98" w:cs="ALFABET98"/>
        </w:rPr>
        <w:t xml:space="preserve">    A)Manda  B)Hindi  </w:t>
      </w:r>
      <w:r w:rsidRPr="00775BE9">
        <w:rPr>
          <w:rFonts w:ascii="ALFABET98" w:hAnsi="ALFABET98" w:cs="ALFABET98"/>
        </w:rPr>
        <w:t xml:space="preserve"> C)Tavuk    D)Ördek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19-Hangi hayvanın sütünden faydalanırız?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 xml:space="preserve">   </w:t>
      </w:r>
      <w:r>
        <w:rPr>
          <w:rFonts w:ascii="ALFABET98" w:hAnsi="ALFABET98" w:cs="ALFABET98"/>
        </w:rPr>
        <w:t xml:space="preserve">A)Kaz           B)Kuş  </w:t>
      </w:r>
      <w:r w:rsidRPr="00775BE9">
        <w:rPr>
          <w:rFonts w:ascii="ALFABET98" w:hAnsi="ALFABET98" w:cs="ALFABET98"/>
        </w:rPr>
        <w:t>C)Koyun    D)At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 w:rsidRPr="00775BE9">
        <w:rPr>
          <w:rFonts w:ascii="ALFABET98" w:hAnsi="ALFABET98" w:cs="ALFABET98"/>
        </w:rPr>
        <w:t>20-Aşağıdakilerden hangisini sütten yaparız?</w:t>
      </w:r>
    </w:p>
    <w:p w:rsidR="00964FCB" w:rsidRPr="00775BE9" w:rsidRDefault="00964FCB" w:rsidP="00775BE9">
      <w:pPr>
        <w:ind w:left="180"/>
        <w:rPr>
          <w:rFonts w:ascii="ALFABET98" w:hAnsi="ALFABET98" w:cs="ALFABET98"/>
        </w:rPr>
      </w:pPr>
      <w:r>
        <w:rPr>
          <w:rFonts w:ascii="ALFABET98" w:hAnsi="ALFABET98" w:cs="ALFABET98"/>
        </w:rPr>
        <w:t xml:space="preserve"> A)Peynir     B)Yumurta </w:t>
      </w:r>
      <w:r w:rsidRPr="00775BE9">
        <w:rPr>
          <w:rFonts w:ascii="ALFABET98" w:hAnsi="ALFABET98" w:cs="ALFABET98"/>
        </w:rPr>
        <w:t>C)Sucuk    D)Salam</w:t>
      </w:r>
    </w:p>
    <w:p w:rsidR="00964FCB" w:rsidRDefault="00964FCB" w:rsidP="00775BE9">
      <w:pPr>
        <w:rPr>
          <w:rFonts w:ascii="ALFABET98" w:hAnsi="ALFABET98" w:cs="ALFABET98"/>
          <w:b/>
          <w:bCs/>
          <w:sz w:val="28"/>
          <w:szCs w:val="28"/>
        </w:rPr>
      </w:pP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1. "Bitkinin toprak altında kalan kısmına</w:t>
      </w:r>
      <w:r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ALFABET98" w:hAnsi="ALFABET98" w:cs="ALFABET98"/>
          <w:sz w:val="28"/>
          <w:szCs w:val="28"/>
        </w:rPr>
        <w:t>..</w:t>
      </w:r>
      <w:r w:rsidRPr="002A6706">
        <w:rPr>
          <w:rFonts w:ascii="ALFABET98" w:hAnsi="ALFABET98" w:cs="ALFABET98"/>
          <w:sz w:val="28"/>
          <w:szCs w:val="28"/>
        </w:rPr>
        <w:tab/>
        <w:t>denir." cüm</w:t>
      </w:r>
      <w:r w:rsidRPr="002A6706">
        <w:rPr>
          <w:rFonts w:ascii="ALFABET98" w:hAnsi="ALFABET98" w:cs="ALFABET98"/>
          <w:sz w:val="28"/>
          <w:szCs w:val="28"/>
        </w:rPr>
        <w:softHyphen/>
        <w:t>lesini aşağıdakilerden hangisi ile tamamlarız?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yaprak</w:t>
      </w:r>
      <w:r w:rsidRPr="002A6706"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 xml:space="preserve"> Kök</w:t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>
        <w:rPr>
          <w:rFonts w:ascii="ALFABET98" w:hAnsi="ALFABET98" w:cs="ALFABET98"/>
          <w:sz w:val="28"/>
          <w:szCs w:val="28"/>
        </w:rPr>
        <w:t xml:space="preserve"> gövde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2. Aşağıdakilerden hangisi bitkinin kısımlarından biri değildir?</w:t>
      </w:r>
      <w:r w:rsidRPr="002A6706">
        <w:rPr>
          <w:rFonts w:ascii="ALFABET98" w:hAnsi="ALFABET98" w:cs="ALFABET98"/>
          <w:sz w:val="28"/>
          <w:szCs w:val="28"/>
        </w:rPr>
        <w:br/>
      </w: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 xml:space="preserve"> kök</w:t>
      </w:r>
      <w:r w:rsidRPr="002A6706"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 xml:space="preserve"> gövde</w:t>
      </w:r>
      <w:r w:rsidRPr="002A6706"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>toprak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3. Aşağıdaki bitkilerden hangisinin tohumundan besin olarak yararlanırız?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mısır</w:t>
      </w:r>
      <w:r w:rsidRPr="002A6706"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 xml:space="preserve"> ıspanak</w:t>
      </w:r>
      <w:r w:rsidRPr="002A6706"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 xml:space="preserve"> pırasa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4. Bir bitkinin büyüyüp gelişmesi için aşağıdakilerden hangisi gerekli değildir?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güneş ışığı</w:t>
      </w:r>
      <w:r w:rsidRPr="002A6706"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 xml:space="preserve"> su</w:t>
      </w:r>
      <w:r w:rsidRPr="002A6706"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 xml:space="preserve"> ay ışığı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5. Aşağıdaki ağaçlardan hangisi kışın yapraklarını dökmez?</w:t>
      </w:r>
      <w:r w:rsidRPr="002A6706">
        <w:rPr>
          <w:rFonts w:ascii="ALFABET98" w:hAnsi="ALFABET98" w:cs="ALFABET98"/>
          <w:sz w:val="28"/>
          <w:szCs w:val="28"/>
        </w:rPr>
        <w:br/>
      </w: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kavak</w:t>
      </w:r>
      <w:r w:rsidRPr="002A6706"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 xml:space="preserve"> cam</w:t>
      </w:r>
      <w:r w:rsidRPr="002A6706"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>
        <w:rPr>
          <w:rFonts w:ascii="ALFABET98" w:hAnsi="ALFABET98" w:cs="ALFABET98"/>
          <w:sz w:val="28"/>
          <w:szCs w:val="28"/>
        </w:rPr>
        <w:t xml:space="preserve"> dut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6."Anason, haşhaş, kekik gibi bitkileri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Pr="002A6706">
        <w:rPr>
          <w:rFonts w:ascii="ALFABET98" w:hAnsi="ALFABET98" w:cs="ALFABET98"/>
          <w:sz w:val="28"/>
          <w:szCs w:val="28"/>
        </w:rPr>
        <w:t>yapımında</w:t>
      </w:r>
      <w:r>
        <w:rPr>
          <w:rFonts w:ascii="ALFABET98" w:hAnsi="ALFABET98" w:cs="ALFABET98"/>
          <w:sz w:val="28"/>
          <w:szCs w:val="28"/>
        </w:rPr>
        <w:t xml:space="preserve"> </w:t>
      </w:r>
      <w:r w:rsidRPr="002A6706">
        <w:rPr>
          <w:rFonts w:ascii="ALFABET98" w:hAnsi="ALFABET98" w:cs="ALFABET98"/>
          <w:sz w:val="28"/>
          <w:szCs w:val="28"/>
        </w:rPr>
        <w:t>kullanırız." cümlesini aşağıdakilerden hangisiyle doğru olarak ta</w:t>
      </w:r>
      <w:r w:rsidRPr="002A6706">
        <w:rPr>
          <w:rFonts w:ascii="ALFABET98" w:hAnsi="ALFABET98" w:cs="ALFABET98"/>
          <w:sz w:val="28"/>
          <w:szCs w:val="28"/>
        </w:rPr>
        <w:softHyphen/>
        <w:t>mamlarız?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iplik</w:t>
      </w:r>
      <w:r w:rsidRPr="002A6706"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 xml:space="preserve"> İlâç</w:t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 xml:space="preserve"> yemek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7.aşağıdaki bitkilerden hangisinin kökünü sebze olarak yeriz?</w:t>
      </w:r>
      <w:r w:rsidRPr="002A6706">
        <w:rPr>
          <w:rFonts w:ascii="ALFABET98" w:hAnsi="ALFABET98" w:cs="ALFABET98"/>
          <w:sz w:val="28"/>
          <w:szCs w:val="28"/>
        </w:rPr>
        <w:br/>
      </w: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havuç</w:t>
      </w:r>
      <w:r w:rsidRPr="002A6706"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 xml:space="preserve"> marul</w:t>
      </w:r>
      <w:r w:rsidRPr="002A6706"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 xml:space="preserve"> fasulye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8.Aşağıdaki bilgilerden hangisi doğrudur?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Bitkilerin çoğu tohumla üreyerek çoğalır.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 xml:space="preserve"> Bitkilerin sadece meyvelerinden yararlanırız.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 xml:space="preserve"> Patates bitkisinin y</w:t>
      </w:r>
      <w:r>
        <w:rPr>
          <w:rFonts w:ascii="ALFABET98" w:hAnsi="ALFABET98" w:cs="ALFABET98"/>
          <w:sz w:val="28"/>
          <w:szCs w:val="28"/>
        </w:rPr>
        <w:t>apraklarını sebze olarak yeriz.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9. "Buğdayı öğüterek</w:t>
      </w:r>
      <w:r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ALFABET98" w:hAnsi="ALFABET98" w:cs="ALFABET98"/>
          <w:sz w:val="28"/>
          <w:szCs w:val="28"/>
        </w:rPr>
        <w:t>..</w:t>
      </w:r>
      <w:r w:rsidRPr="002A6706">
        <w:rPr>
          <w:rFonts w:ascii="ALFABET98" w:hAnsi="ALFABET98" w:cs="ALFABET98"/>
          <w:sz w:val="28"/>
          <w:szCs w:val="28"/>
        </w:rPr>
        <w:t>elde ederiz." cümlesini aşağıdakilerden hangisi tamamlar?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ekmek</w:t>
      </w:r>
      <w:r w:rsidRPr="002A6706"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>un</w:t>
      </w:r>
      <w:r w:rsidRPr="002A6706"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>
        <w:rPr>
          <w:rFonts w:ascii="ALFABET98" w:hAnsi="ALFABET98" w:cs="ALFABET98"/>
          <w:sz w:val="28"/>
          <w:szCs w:val="28"/>
        </w:rPr>
        <w:t xml:space="preserve"> Başak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2A6706">
        <w:rPr>
          <w:rFonts w:ascii="ALFABET98" w:hAnsi="ALFABET98" w:cs="ALFABET98"/>
          <w:sz w:val="28"/>
          <w:szCs w:val="28"/>
        </w:rPr>
        <w:t>10. Aşağıdaki bilgilerden hangisi yanlıştır?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A)</w:t>
      </w:r>
      <w:r w:rsidRPr="002A6706">
        <w:rPr>
          <w:rFonts w:ascii="ALFABET98" w:hAnsi="ALFABET98" w:cs="ALFABET98"/>
          <w:sz w:val="28"/>
          <w:szCs w:val="28"/>
        </w:rPr>
        <w:t>Bazı sebzeleri pişirerek yeriz.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B)</w:t>
      </w:r>
      <w:r w:rsidRPr="002A6706">
        <w:rPr>
          <w:rFonts w:ascii="ALFABET98" w:hAnsi="ALFABET98" w:cs="ALFABET98"/>
          <w:sz w:val="28"/>
          <w:szCs w:val="28"/>
        </w:rPr>
        <w:t>Fasulyenin hem tohumunu hem meyvesini yeriz.</w:t>
      </w:r>
    </w:p>
    <w:p w:rsidR="00964FCB" w:rsidRPr="002A6706" w:rsidRDefault="00964FCB" w:rsidP="00775BE9">
      <w:pPr>
        <w:rPr>
          <w:rFonts w:ascii="ALFABET98" w:hAnsi="ALFABET98" w:cs="ALFABET98"/>
          <w:sz w:val="28"/>
          <w:szCs w:val="28"/>
        </w:rPr>
      </w:pPr>
      <w:r w:rsidRPr="00A11697">
        <w:rPr>
          <w:rFonts w:ascii="ALFABET98" w:hAnsi="ALFABET98" w:cs="ALFABET98"/>
          <w:b/>
          <w:bCs/>
          <w:sz w:val="28"/>
          <w:szCs w:val="28"/>
        </w:rPr>
        <w:t>C)</w:t>
      </w:r>
      <w:r w:rsidRPr="002A6706">
        <w:rPr>
          <w:rFonts w:ascii="ALFABET98" w:hAnsi="ALFABET98" w:cs="ALFABET98"/>
          <w:sz w:val="28"/>
          <w:szCs w:val="28"/>
        </w:rPr>
        <w:t>Bütün ağaçlar sonbaharda yapraklarını döker.</w:t>
      </w:r>
    </w:p>
    <w:p w:rsidR="00964FCB" w:rsidRDefault="00964FCB" w:rsidP="00775BE9">
      <w:pPr>
        <w:rPr>
          <w:rFonts w:cs="Times New Roman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1.Aşağıdakilerden hangisi , hayvanlardan elde ettiğimiz yiyeceklerden değildir ?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A.) et,süt       B.) bal ,yumurta                        C.) ekmek,meyve</w:t>
      </w:r>
    </w:p>
    <w:p w:rsidR="00964FCB" w:rsidRPr="00775BE9" w:rsidRDefault="00964FCB" w:rsidP="00775BE9">
      <w:pPr>
        <w:rPr>
          <w:rFonts w:ascii="ALFABET98" w:hAnsi="ALFABET98" w:cs="ALFABET98"/>
          <w:sz w:val="16"/>
          <w:szCs w:val="16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2.Aşağıda adları yazılı hayvanların hangilerinden binek hayvanı olarak yararlanılmaktadır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A.) koyun ve keçiden          B.) kartaldan ve aslandan         C.) attan ve eşekten</w:t>
      </w:r>
    </w:p>
    <w:p w:rsidR="00964FCB" w:rsidRPr="00775BE9" w:rsidRDefault="00964FCB" w:rsidP="00775BE9">
      <w:pPr>
        <w:rPr>
          <w:rFonts w:ascii="ALFABET98" w:hAnsi="ALFABET98" w:cs="ALFABET98"/>
          <w:sz w:val="16"/>
          <w:szCs w:val="16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3.Aşağıda adları yazılı hayvanlardan hangileri et yiyerek beslenirler ?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A.)</w:t>
      </w:r>
      <w:r>
        <w:rPr>
          <w:rFonts w:ascii="ALFABET98" w:hAnsi="ALFABET98" w:cs="ALFABET98"/>
          <w:sz w:val="26"/>
          <w:szCs w:val="26"/>
        </w:rPr>
        <w:t xml:space="preserve"> koyun,keçi,at </w:t>
      </w:r>
      <w:r w:rsidRPr="00E1643E">
        <w:rPr>
          <w:rFonts w:ascii="ALFABET98" w:hAnsi="ALFABET98" w:cs="ALFABET98"/>
          <w:sz w:val="26"/>
          <w:szCs w:val="26"/>
        </w:rPr>
        <w:t xml:space="preserve"> B.) inek,tavşan,deve                 C.) aslan,kaplan ,kartal</w:t>
      </w:r>
    </w:p>
    <w:p w:rsidR="00964FCB" w:rsidRPr="00775BE9" w:rsidRDefault="00964FCB" w:rsidP="00775BE9">
      <w:pPr>
        <w:rPr>
          <w:rFonts w:ascii="ALFABET98" w:hAnsi="ALFABET98" w:cs="ALFABET98"/>
          <w:sz w:val="16"/>
          <w:szCs w:val="16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4.Aşağıdaki hayvanlardan hangisinden yük taşımacılığında yararlanılmaktadır ?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 xml:space="preserve">A.) inekten  </w:t>
      </w:r>
      <w:r>
        <w:rPr>
          <w:rFonts w:ascii="ALFABET98" w:hAnsi="ALFABET98" w:cs="ALFABET98"/>
          <w:sz w:val="26"/>
          <w:szCs w:val="26"/>
        </w:rPr>
        <w:t xml:space="preserve"> B.) koyundan   </w:t>
      </w:r>
      <w:r w:rsidRPr="00E1643E">
        <w:rPr>
          <w:rFonts w:ascii="ALFABET98" w:hAnsi="ALFABET98" w:cs="ALFABET98"/>
          <w:sz w:val="26"/>
          <w:szCs w:val="26"/>
        </w:rPr>
        <w:t>C.) attan</w:t>
      </w:r>
    </w:p>
    <w:p w:rsidR="00964FCB" w:rsidRPr="00775BE9" w:rsidRDefault="00964FCB" w:rsidP="00775BE9">
      <w:pPr>
        <w:rPr>
          <w:rFonts w:ascii="ALFABET98" w:hAnsi="ALFABET98" w:cs="ALFABET98"/>
          <w:sz w:val="16"/>
          <w:szCs w:val="16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5.Tilki,ayı,güvercin,tavuk gibi hayvanlar  hangi beslenme grubuna girerler ?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>
        <w:rPr>
          <w:rFonts w:ascii="ALFABET98" w:hAnsi="ALFABET98" w:cs="ALFABET98"/>
          <w:sz w:val="26"/>
          <w:szCs w:val="26"/>
        </w:rPr>
        <w:t xml:space="preserve">A.) etle beslenenler  </w:t>
      </w:r>
      <w:r w:rsidRPr="00E1643E">
        <w:rPr>
          <w:rFonts w:ascii="ALFABET98" w:hAnsi="ALFABET98" w:cs="ALFABET98"/>
          <w:sz w:val="26"/>
          <w:szCs w:val="26"/>
        </w:rPr>
        <w:t xml:space="preserve">B.)otla beslenenler                      C) hem et hem de otla beslenenler </w:t>
      </w:r>
    </w:p>
    <w:p w:rsidR="00964FCB" w:rsidRPr="00775BE9" w:rsidRDefault="00964FCB" w:rsidP="00775BE9">
      <w:pPr>
        <w:rPr>
          <w:rFonts w:ascii="ALFABET98" w:hAnsi="ALFABET98" w:cs="ALFABET98"/>
          <w:sz w:val="16"/>
          <w:szCs w:val="16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6.Aşağıdaki seçeneklerden hangisi koyun,keçi,kuzu gibi hayvanların barınaklarına  verilen addır?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A.) ağ</w:t>
      </w:r>
      <w:r>
        <w:rPr>
          <w:rFonts w:ascii="ALFABET98" w:hAnsi="ALFABET98" w:cs="ALFABET98"/>
          <w:sz w:val="26"/>
          <w:szCs w:val="26"/>
        </w:rPr>
        <w:t>ıl      B.) ahır         C.) kümes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7.Aşağıdakilerden  hangisi tilki,ayı,kurt gibi hayvanların yaşadıkları küçük mağaralara verilen addır?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 xml:space="preserve">A.) in      </w:t>
      </w:r>
      <w:r>
        <w:rPr>
          <w:rFonts w:ascii="ALFABET98" w:hAnsi="ALFABET98" w:cs="ALFABET98"/>
          <w:sz w:val="26"/>
          <w:szCs w:val="26"/>
        </w:rPr>
        <w:t xml:space="preserve">  B.) ağıl        </w:t>
      </w:r>
      <w:r w:rsidRPr="00E1643E">
        <w:rPr>
          <w:rFonts w:ascii="ALFABET98" w:hAnsi="ALFABET98" w:cs="ALFABET98"/>
          <w:sz w:val="26"/>
          <w:szCs w:val="26"/>
        </w:rPr>
        <w:t>C.) ahır</w:t>
      </w:r>
    </w:p>
    <w:p w:rsidR="00964FCB" w:rsidRPr="00775BE9" w:rsidRDefault="00964FCB" w:rsidP="00775BE9">
      <w:pPr>
        <w:rPr>
          <w:rFonts w:ascii="ALFABET98" w:hAnsi="ALFABET98" w:cs="ALFABET98"/>
          <w:sz w:val="16"/>
          <w:szCs w:val="16"/>
        </w:rPr>
      </w:pPr>
      <w:r w:rsidRPr="00775BE9">
        <w:rPr>
          <w:rFonts w:ascii="ALFABET98" w:hAnsi="ALFABET98" w:cs="ALFABET98"/>
          <w:sz w:val="16"/>
          <w:szCs w:val="16"/>
        </w:rPr>
        <w:tab/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8.Aşağıdakilerden hangisi bitkilerin toprak altında kalan bölümüdür ?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>
        <w:rPr>
          <w:rFonts w:ascii="ALFABET98" w:hAnsi="ALFABET98" w:cs="ALFABET98"/>
          <w:sz w:val="26"/>
          <w:szCs w:val="26"/>
        </w:rPr>
        <w:t xml:space="preserve">A.) kök    B.) gövde        </w:t>
      </w:r>
      <w:r w:rsidRPr="00E1643E">
        <w:rPr>
          <w:rFonts w:ascii="ALFABET98" w:hAnsi="ALFABET98" w:cs="ALFABET98"/>
          <w:sz w:val="26"/>
          <w:szCs w:val="26"/>
        </w:rPr>
        <w:t xml:space="preserve">       C.) dal</w:t>
      </w:r>
    </w:p>
    <w:p w:rsidR="00964FCB" w:rsidRPr="00775BE9" w:rsidRDefault="00964FCB" w:rsidP="00775BE9">
      <w:pPr>
        <w:rPr>
          <w:rFonts w:ascii="ALFABET98" w:hAnsi="ALFABET98" w:cs="ALFABET98"/>
          <w:sz w:val="16"/>
          <w:szCs w:val="16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9.Bitkilerin büyümesi  ve gelişmesi  için  neler gereklidir ?</w:t>
      </w:r>
    </w:p>
    <w:p w:rsidR="00964FCB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 xml:space="preserve">A.) hava,su,toprak,güneş          </w:t>
      </w:r>
    </w:p>
    <w:p w:rsidR="00964FCB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 xml:space="preserve"> B.)  su,toprak,güneş            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C.) hava,su,toprak</w:t>
      </w:r>
    </w:p>
    <w:p w:rsidR="00964FCB" w:rsidRPr="00775BE9" w:rsidRDefault="00964FCB" w:rsidP="00775BE9">
      <w:pPr>
        <w:rPr>
          <w:rFonts w:ascii="ALFABET98" w:hAnsi="ALFABET98" w:cs="ALFABET98"/>
          <w:sz w:val="16"/>
          <w:szCs w:val="16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 xml:space="preserve">10.Aşağıdakilerden hangisi tahıllardandır 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 xml:space="preserve">A.) arpa,buğday,mısır,çavdar,yulaf            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 xml:space="preserve">B.) patates,lahana,ıspanak            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C.) domates,salatalık</w:t>
      </w:r>
    </w:p>
    <w:p w:rsidR="00964FCB" w:rsidRPr="00775BE9" w:rsidRDefault="00964FCB" w:rsidP="00775BE9">
      <w:pPr>
        <w:rPr>
          <w:rFonts w:ascii="ALFABET98" w:hAnsi="ALFABET98" w:cs="ALFABET98"/>
          <w:sz w:val="16"/>
          <w:szCs w:val="16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11.Aşağıdakilerden hangisi bitkilerin çoğalmasını sağlar ?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>
        <w:rPr>
          <w:rFonts w:ascii="ALFABET98" w:hAnsi="ALFABET98" w:cs="ALFABET98"/>
          <w:sz w:val="26"/>
          <w:szCs w:val="26"/>
        </w:rPr>
        <w:t xml:space="preserve">A.) dal          B.) tohum    </w:t>
      </w:r>
      <w:r w:rsidRPr="00E1643E">
        <w:rPr>
          <w:rFonts w:ascii="ALFABET98" w:hAnsi="ALFABET98" w:cs="ALFABET98"/>
          <w:sz w:val="26"/>
          <w:szCs w:val="26"/>
        </w:rPr>
        <w:t>C.) yaprak</w:t>
      </w:r>
    </w:p>
    <w:p w:rsidR="00964FCB" w:rsidRPr="00775BE9" w:rsidRDefault="00964FCB" w:rsidP="00775BE9">
      <w:pPr>
        <w:rPr>
          <w:rFonts w:ascii="ALFABET98" w:hAnsi="ALFABET98" w:cs="ALFABET98"/>
          <w:sz w:val="16"/>
          <w:szCs w:val="16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12.Aşağıdaki bitkilerin hangisinden kereste olarak yararlanırız ?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 xml:space="preserve">A.) soğan    B.) çam  C.) lahana </w:t>
      </w:r>
    </w:p>
    <w:p w:rsidR="00964FCB" w:rsidRPr="00775BE9" w:rsidRDefault="00964FCB" w:rsidP="00775BE9">
      <w:pPr>
        <w:rPr>
          <w:rFonts w:ascii="ALFABET98" w:hAnsi="ALFABET98" w:cs="ALFABET98"/>
          <w:sz w:val="16"/>
          <w:szCs w:val="16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13.Çok fazla yağmur yağması , aşağıdakilerden hangisine neden olur ?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 xml:space="preserve">A.) bitkilerin çiçek açmasına            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 xml:space="preserve">B.) bitki köklerin çürümesine       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 xml:space="preserve">C.) bitkilerin yaprak açmasına        </w:t>
      </w:r>
    </w:p>
    <w:p w:rsidR="00964FCB" w:rsidRPr="00775BE9" w:rsidRDefault="00964FCB" w:rsidP="00775BE9">
      <w:pPr>
        <w:rPr>
          <w:rFonts w:ascii="ALFABET98" w:hAnsi="ALFABET98" w:cs="ALFABET98"/>
          <w:sz w:val="16"/>
          <w:szCs w:val="16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14.Aşağıdakilerden hangisi sebzedir ?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A.) muz     B.) ıspanak       C.) buğday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15.Aşağıdakilerden hangisi ilaç olarak kullanılan bitkidir ?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A.) ıhlamur        B.) pırasa                                C.)  taze fasulye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16.Aşağıdakilerden hangisi  baklagillerdendir?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 xml:space="preserve">A.) nohut    </w:t>
      </w:r>
      <w:r>
        <w:rPr>
          <w:rFonts w:ascii="ALFABET98" w:hAnsi="ALFABET98" w:cs="ALFABET98"/>
          <w:sz w:val="26"/>
          <w:szCs w:val="26"/>
        </w:rPr>
        <w:t xml:space="preserve"> B.) havuç   </w:t>
      </w:r>
      <w:r w:rsidRPr="00E1643E">
        <w:rPr>
          <w:rFonts w:ascii="ALFABET98" w:hAnsi="ALFABET98" w:cs="ALFABET98"/>
          <w:sz w:val="26"/>
          <w:szCs w:val="26"/>
        </w:rPr>
        <w:t>C.)  patates</w:t>
      </w:r>
    </w:p>
    <w:p w:rsidR="00964FCB" w:rsidRPr="00775BE9" w:rsidRDefault="00964FCB" w:rsidP="00775BE9">
      <w:pPr>
        <w:rPr>
          <w:rFonts w:ascii="ALFABET98" w:hAnsi="ALFABET98" w:cs="ALFABET98"/>
          <w:sz w:val="16"/>
          <w:szCs w:val="16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17. Aşağıdakilerden hangisi , gövdesinden besin olarak yararlandığımız bitkidir ?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 xml:space="preserve">A.) patates       B.) mercimek  </w:t>
      </w:r>
      <w:r>
        <w:rPr>
          <w:rFonts w:ascii="ALFABET98" w:hAnsi="ALFABET98" w:cs="ALFABET98"/>
          <w:sz w:val="26"/>
          <w:szCs w:val="26"/>
        </w:rPr>
        <w:t xml:space="preserve">                   C.)  fasulye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18.Çiçeğinden yiyecek olarak yararlandığımız bitki , aşağıdakilerden hangisidir ?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 xml:space="preserve">A.)  karnabahar  </w:t>
      </w:r>
      <w:r>
        <w:rPr>
          <w:rFonts w:ascii="ALFABET98" w:hAnsi="ALFABET98" w:cs="ALFABET98"/>
          <w:sz w:val="26"/>
          <w:szCs w:val="26"/>
        </w:rPr>
        <w:t xml:space="preserve"> B.) mısır  </w:t>
      </w:r>
      <w:r w:rsidRPr="00E1643E">
        <w:rPr>
          <w:rFonts w:ascii="ALFABET98" w:hAnsi="ALFABET98" w:cs="ALFABET98"/>
          <w:sz w:val="26"/>
          <w:szCs w:val="26"/>
        </w:rPr>
        <w:t xml:space="preserve"> C.) pancar</w:t>
      </w:r>
    </w:p>
    <w:p w:rsidR="00964FCB" w:rsidRPr="00775BE9" w:rsidRDefault="00964FCB" w:rsidP="00775BE9">
      <w:pPr>
        <w:rPr>
          <w:rFonts w:ascii="ALFABET98" w:hAnsi="ALFABET98" w:cs="ALFABET98"/>
          <w:sz w:val="16"/>
          <w:szCs w:val="16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19.Aşağıdakilerden hangisinin tohumundan besin olarak yararlanıyoruz ?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>
        <w:rPr>
          <w:rFonts w:ascii="ALFABET98" w:hAnsi="ALFABET98" w:cs="ALFABET98"/>
          <w:sz w:val="26"/>
          <w:szCs w:val="26"/>
        </w:rPr>
        <w:t xml:space="preserve">A.)  buğdayın     </w:t>
      </w:r>
      <w:r w:rsidRPr="00E1643E">
        <w:rPr>
          <w:rFonts w:ascii="ALFABET98" w:hAnsi="ALFABET98" w:cs="ALFABET98"/>
          <w:sz w:val="26"/>
          <w:szCs w:val="26"/>
        </w:rPr>
        <w:t xml:space="preserve">  B.) havucun                       C.) pırasanın</w:t>
      </w: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</w:p>
    <w:p w:rsidR="00964FCB" w:rsidRPr="00E1643E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>20.Yapraklarından besin olarak yararlandığımız bitki ,aşağıdakilerden hangisidir ?</w:t>
      </w:r>
    </w:p>
    <w:p w:rsidR="00964FCB" w:rsidRDefault="00964FCB" w:rsidP="00775BE9">
      <w:pPr>
        <w:rPr>
          <w:rFonts w:ascii="ALFABET98" w:hAnsi="ALFABET98" w:cs="ALFABET98"/>
          <w:sz w:val="26"/>
          <w:szCs w:val="26"/>
        </w:rPr>
      </w:pPr>
      <w:r w:rsidRPr="00E1643E">
        <w:rPr>
          <w:rFonts w:ascii="ALFABET98" w:hAnsi="ALFABET98" w:cs="ALFABET98"/>
          <w:sz w:val="26"/>
          <w:szCs w:val="26"/>
        </w:rPr>
        <w:t xml:space="preserve">A.) marul     </w:t>
      </w:r>
      <w:r>
        <w:rPr>
          <w:rFonts w:ascii="ALFABET98" w:hAnsi="ALFABET98" w:cs="ALFABET98"/>
          <w:sz w:val="26"/>
          <w:szCs w:val="26"/>
        </w:rPr>
        <w:t xml:space="preserve">  B.) nohut   </w:t>
      </w:r>
      <w:r w:rsidRPr="00E1643E">
        <w:rPr>
          <w:rFonts w:ascii="ALFABET98" w:hAnsi="ALFABET98" w:cs="ALFABET98"/>
          <w:sz w:val="26"/>
          <w:szCs w:val="26"/>
        </w:rPr>
        <w:t>C.) mercimek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(  )1.Canlılar yaşamlarını sürdürebilmek için beslenmek zorundadırlar.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(  )2.Fok, balina, yunus suda yaşayan hayvanlardır.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(  )3.Kuşlar barınmak için ağaçlara, damlara yuva yapar.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(  )4.İpek böceğinden yün elde edilir.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(  )5.Akvaryum balıkları güzel sesiyle insanı dinlendirir.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(  )6.Doğada bitkiler su ihtiyacını yağmurlardan elde eder.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(  )7.Kitap ve defterlerin ham maddesi ağaçlardır.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(  )8.Hayvanların yavrulama zamanı avlanma yapılmamalıdır.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(  )9.Zeytin, susam gibi bitkilerden şeker elde edilir.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(  )10.Bilinçli birey olarak çevremizi temiz tutmalıyız.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Aşağıdaki tümcelerde ki noktalı yerleri uygun sözcüklerle tamamlayalım.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1.Leylek, baykuş</w:t>
      </w:r>
      <w:r w:rsidRPr="004722B0">
        <w:rPr>
          <w:rFonts w:ascii="Times New Roman" w:hAnsi="Times New Roman" w:cs="Times New Roman"/>
          <w:sz w:val="26"/>
          <w:szCs w:val="26"/>
        </w:rPr>
        <w:t>……………</w:t>
      </w:r>
      <w:r w:rsidRPr="004722B0">
        <w:rPr>
          <w:rFonts w:ascii="ALFABET98" w:hAnsi="ALFABET98" w:cs="ALFABET98"/>
          <w:sz w:val="26"/>
          <w:szCs w:val="26"/>
        </w:rPr>
        <w:t>..kara hayvanlarıdır.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2.Her hayvanın</w:t>
      </w:r>
      <w:r w:rsidRPr="004722B0">
        <w:rPr>
          <w:rFonts w:ascii="Times New Roman" w:hAnsi="Times New Roman" w:cs="Times New Roman"/>
          <w:sz w:val="26"/>
          <w:szCs w:val="26"/>
        </w:rPr>
        <w:t>………………</w:t>
      </w:r>
      <w:r w:rsidRPr="004722B0">
        <w:rPr>
          <w:rFonts w:ascii="ALFABET98" w:hAnsi="ALFABET98" w:cs="ALFABET98"/>
          <w:sz w:val="26"/>
          <w:szCs w:val="26"/>
        </w:rPr>
        <w:t>.farklıdır.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3.Vahşi hayvanların barınağına</w:t>
      </w:r>
      <w:r w:rsidRPr="004722B0">
        <w:rPr>
          <w:rFonts w:ascii="Times New Roman" w:hAnsi="Times New Roman" w:cs="Times New Roman"/>
          <w:sz w:val="26"/>
          <w:szCs w:val="26"/>
        </w:rPr>
        <w:t>……………</w:t>
      </w:r>
      <w:r w:rsidRPr="004722B0">
        <w:rPr>
          <w:rFonts w:ascii="ALFABET98" w:hAnsi="ALFABET98" w:cs="ALFABET98"/>
          <w:sz w:val="26"/>
          <w:szCs w:val="26"/>
        </w:rPr>
        <w:t>.denir.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4.Arı </w:t>
      </w:r>
      <w:r w:rsidRPr="004722B0">
        <w:rPr>
          <w:rFonts w:ascii="Times New Roman" w:hAnsi="Times New Roman" w:cs="Times New Roman"/>
          <w:sz w:val="26"/>
          <w:szCs w:val="26"/>
        </w:rPr>
        <w:t>………………</w:t>
      </w:r>
      <w:r w:rsidRPr="004722B0">
        <w:rPr>
          <w:rFonts w:ascii="ALFABET98" w:hAnsi="ALFABET98" w:cs="ALFABET98"/>
          <w:sz w:val="26"/>
          <w:szCs w:val="26"/>
        </w:rPr>
        <w:tab/>
        <w:t>yapar.</w:t>
      </w:r>
      <w:r w:rsidRPr="004722B0">
        <w:rPr>
          <w:rFonts w:ascii="ALFABET98" w:hAnsi="ALFABET98" w:cs="ALFABET98"/>
          <w:sz w:val="26"/>
          <w:szCs w:val="26"/>
        </w:rPr>
        <w:tab/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5.Ağaçlar</w:t>
      </w:r>
      <w:r w:rsidRPr="004722B0">
        <w:rPr>
          <w:rFonts w:ascii="Times New Roman" w:hAnsi="Times New Roman" w:cs="Times New Roman"/>
          <w:sz w:val="26"/>
          <w:szCs w:val="26"/>
        </w:rPr>
        <w:t>………………</w:t>
      </w:r>
      <w:r w:rsidRPr="004722B0">
        <w:rPr>
          <w:rFonts w:ascii="ALFABET98" w:hAnsi="ALFABET98" w:cs="ALFABET98"/>
          <w:sz w:val="26"/>
          <w:szCs w:val="26"/>
        </w:rPr>
        <w:t>ömürlü bitkilerdir.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6.Bitki topraktan su ve besini</w:t>
      </w:r>
      <w:r w:rsidRPr="004722B0">
        <w:rPr>
          <w:rFonts w:ascii="Times New Roman" w:hAnsi="Times New Roman" w:cs="Times New Roman"/>
          <w:sz w:val="26"/>
          <w:szCs w:val="26"/>
        </w:rPr>
        <w:t>……………</w:t>
      </w:r>
      <w:r w:rsidRPr="004722B0">
        <w:rPr>
          <w:rFonts w:ascii="ALFABET98" w:hAnsi="ALFABET98" w:cs="ALFABET98"/>
          <w:sz w:val="26"/>
          <w:szCs w:val="26"/>
        </w:rPr>
        <w:t>.ile alır.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7.Fasulye, biber, patlıcan gibi bitkilere</w:t>
      </w:r>
      <w:r w:rsidRPr="004722B0">
        <w:rPr>
          <w:rFonts w:ascii="Times New Roman" w:hAnsi="Times New Roman" w:cs="Times New Roman"/>
          <w:sz w:val="26"/>
          <w:szCs w:val="26"/>
        </w:rPr>
        <w:t>…………</w:t>
      </w:r>
      <w:r w:rsidRPr="004722B0">
        <w:rPr>
          <w:rFonts w:ascii="ALFABET98" w:hAnsi="ALFABET98" w:cs="ALFABET98"/>
          <w:sz w:val="26"/>
          <w:szCs w:val="26"/>
        </w:rPr>
        <w:t>..denir.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8.</w:t>
      </w:r>
      <w:r w:rsidRPr="004722B0">
        <w:rPr>
          <w:rFonts w:ascii="Times New Roman" w:hAnsi="Times New Roman" w:cs="Times New Roman"/>
          <w:sz w:val="26"/>
          <w:szCs w:val="26"/>
        </w:rPr>
        <w:t>………………</w:t>
      </w:r>
      <w:r w:rsidRPr="004722B0">
        <w:rPr>
          <w:rFonts w:ascii="ALFABET98" w:hAnsi="ALFABET98" w:cs="ALFABET98"/>
          <w:sz w:val="26"/>
          <w:szCs w:val="26"/>
        </w:rPr>
        <w:t>..bitkisinden iplik elde edilir.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9.Dikkatsizlik, bilgisizlik sonucu</w:t>
      </w:r>
      <w:r w:rsidRPr="004722B0">
        <w:rPr>
          <w:rFonts w:ascii="Times New Roman" w:hAnsi="Times New Roman" w:cs="Times New Roman"/>
          <w:sz w:val="26"/>
          <w:szCs w:val="26"/>
        </w:rPr>
        <w:t>…………………</w:t>
      </w:r>
      <w:r w:rsidRPr="004722B0">
        <w:rPr>
          <w:rFonts w:ascii="ALFABET98" w:hAnsi="ALFABET98" w:cs="ALFABET98"/>
          <w:sz w:val="26"/>
          <w:szCs w:val="26"/>
        </w:rPr>
        <w:t>çıkar.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10.Hayvanların avlanma zamanı</w:t>
      </w:r>
      <w:r w:rsidRPr="004722B0">
        <w:rPr>
          <w:rFonts w:ascii="Times New Roman" w:hAnsi="Times New Roman" w:cs="Times New Roman"/>
          <w:sz w:val="26"/>
          <w:szCs w:val="26"/>
        </w:rPr>
        <w:t>………………</w:t>
      </w:r>
      <w:r w:rsidRPr="004722B0">
        <w:rPr>
          <w:rFonts w:ascii="ALFABET98" w:hAnsi="ALFABET98" w:cs="ALFABET98"/>
          <w:sz w:val="26"/>
          <w:szCs w:val="26"/>
        </w:rPr>
        <w:t>..</w:t>
      </w:r>
      <w:r w:rsidRPr="004722B0">
        <w:rPr>
          <w:rFonts w:ascii="ALFABET98" w:hAnsi="ALFABET98" w:cs="ALFABET98"/>
          <w:sz w:val="26"/>
          <w:szCs w:val="26"/>
        </w:rPr>
        <w:tab/>
        <w:t xml:space="preserve">ile belirlenmiştir.     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Aşağıdaki soruları yanıtlayınız.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1.Otla beslenen hayvanlar hangileridir?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2.Bitkilerin bölümlerini yazınız.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3.Bitkinin büyümesi için neler gereklidir?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4.Hem karada hem suda yaşayan hayvanları yazalım.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5.Tohumun çimlenmesi neler gerekir?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6.Etinden sütünden yararlandığımız hayvanları yazalım.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7.Tavuk, hindi horoz gibi canlılar nerede barınır? 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8.Hem ot hem et ile beslenen hayvanları yazınız.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9. Yumurtasından yararlandığımız hayvanlar hangileridir?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10.Bitkinin kökü ne işe yarar?</w:t>
      </w:r>
    </w:p>
    <w:p w:rsidR="00964FCB" w:rsidRPr="004722B0" w:rsidRDefault="00964FCB" w:rsidP="004722B0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 xml:space="preserve">Bitkilerin büyümesi için </w:t>
      </w:r>
      <w:r w:rsidRPr="004722B0">
        <w:rPr>
          <w:rFonts w:ascii="Times New Roman" w:hAnsi="Times New Roman" w:cs="Times New Roman"/>
        </w:rPr>
        <w:t>…………</w:t>
      </w:r>
      <w:r w:rsidRPr="004722B0">
        <w:rPr>
          <w:rFonts w:ascii="ALFABET98" w:hAnsi="ALFABET98" w:cs="ALFABET98"/>
        </w:rPr>
        <w:t>.  ve</w:t>
      </w:r>
      <w:r w:rsidRPr="004722B0">
        <w:rPr>
          <w:rFonts w:ascii="Times New Roman" w:hAnsi="Times New Roman" w:cs="Times New Roman"/>
        </w:rPr>
        <w:t>…………………</w:t>
      </w:r>
      <w:r w:rsidRPr="004722B0">
        <w:rPr>
          <w:rFonts w:ascii="ALFABET98" w:hAnsi="ALFABET98" w:cs="ALFABET98"/>
        </w:rPr>
        <w:t xml:space="preserve"> ya  ihtiyacı vardır.</w:t>
      </w:r>
    </w:p>
    <w:p w:rsidR="00964FCB" w:rsidRPr="004722B0" w:rsidRDefault="00964FCB" w:rsidP="004722B0">
      <w:pPr>
        <w:spacing w:before="40"/>
        <w:ind w:left="360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2.   Tohum yeterli su alamazsa .....................................   olmaz.</w:t>
      </w:r>
    </w:p>
    <w:p w:rsidR="00964FCB" w:rsidRPr="004722B0" w:rsidRDefault="00964FCB" w:rsidP="004722B0">
      <w:pPr>
        <w:spacing w:line="260" w:lineRule="auto"/>
        <w:ind w:left="360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 xml:space="preserve"> 3. Tohumlar yeterli sıcağı alamazlarsa</w:t>
      </w:r>
      <w:r w:rsidRPr="004722B0">
        <w:rPr>
          <w:rFonts w:ascii="Times New Roman" w:hAnsi="Times New Roman" w:cs="Times New Roman"/>
        </w:rPr>
        <w:t>……………………</w:t>
      </w:r>
      <w:r w:rsidRPr="004722B0">
        <w:rPr>
          <w:rFonts w:ascii="ALFABET98" w:hAnsi="ALFABET98" w:cs="ALFABET98"/>
        </w:rPr>
        <w:t>.olmaz.</w:t>
      </w:r>
    </w:p>
    <w:p w:rsidR="00964FCB" w:rsidRPr="004722B0" w:rsidRDefault="00964FCB" w:rsidP="004722B0">
      <w:pPr>
        <w:spacing w:line="260" w:lineRule="auto"/>
        <w:ind w:left="360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4.  Fazla güneş ışığında kalan tohum, karanlıkta kalan tohumdan daha</w:t>
      </w:r>
      <w:r w:rsidRPr="004722B0">
        <w:rPr>
          <w:rFonts w:ascii="Times New Roman" w:hAnsi="Times New Roman" w:cs="Times New Roman"/>
        </w:rPr>
        <w:t>………………</w:t>
      </w:r>
      <w:r w:rsidRPr="004722B0">
        <w:rPr>
          <w:rFonts w:ascii="ALFABET98" w:hAnsi="ALFABET98" w:cs="ALFABET98"/>
        </w:rPr>
        <w:t>çimlenir.</w:t>
      </w:r>
    </w:p>
    <w:p w:rsidR="00964FCB" w:rsidRPr="004722B0" w:rsidRDefault="00964FCB" w:rsidP="004722B0">
      <w:pPr>
        <w:spacing w:before="40"/>
        <w:ind w:left="360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5. Aşırı yağmur, bitkilere ne gibi zararlar verir?..............................................................................................</w:t>
      </w:r>
    </w:p>
    <w:p w:rsidR="00964FCB" w:rsidRPr="004722B0" w:rsidRDefault="00964FCB" w:rsidP="004722B0">
      <w:pPr>
        <w:spacing w:before="40"/>
        <w:rPr>
          <w:rFonts w:ascii="ALFABET98" w:hAnsi="ALFABET98" w:cs="ALFABET98"/>
        </w:rPr>
      </w:pPr>
      <w:r w:rsidRPr="004722B0">
        <w:t>……………………………………………………………………………………………………</w:t>
      </w:r>
    </w:p>
    <w:p w:rsidR="00964FCB" w:rsidRPr="004722B0" w:rsidRDefault="00964FCB" w:rsidP="004722B0">
      <w:pPr>
        <w:spacing w:before="40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3. BİTKİLERİN YARARLARI</w:t>
      </w:r>
    </w:p>
    <w:p w:rsidR="00964FCB" w:rsidRPr="004722B0" w:rsidRDefault="00964FCB" w:rsidP="004722B0">
      <w:pPr>
        <w:spacing w:line="260" w:lineRule="auto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1. Çevremizde yiyecek olarak yararlandığımız bitkilerin adını söyleyiniz ve yazınız</w:t>
      </w:r>
      <w:r w:rsidRPr="004722B0">
        <w:rPr>
          <w:rFonts w:ascii="Times New Roman" w:hAnsi="Times New Roman" w:cs="Times New Roman"/>
        </w:rPr>
        <w:t>………………………</w:t>
      </w:r>
    </w:p>
    <w:p w:rsidR="00964FCB" w:rsidRPr="004722B0" w:rsidRDefault="00964FCB" w:rsidP="004722B0">
      <w:pPr>
        <w:spacing w:line="260" w:lineRule="auto"/>
        <w:ind w:firstLine="600"/>
        <w:rPr>
          <w:rFonts w:ascii="ALFABET98" w:hAnsi="ALFABET98" w:cs="ALFABET98"/>
        </w:rPr>
      </w:pPr>
      <w:r w:rsidRPr="004722B0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  <w:r w:rsidRPr="004722B0">
        <w:rPr>
          <w:rFonts w:ascii="ALFABET98" w:hAnsi="ALFABET98" w:cs="ALFABET98"/>
        </w:rPr>
        <w:t>..</w:t>
      </w:r>
    </w:p>
    <w:p w:rsidR="00964FCB" w:rsidRPr="004722B0" w:rsidRDefault="00964FCB" w:rsidP="004722B0">
      <w:pPr>
        <w:spacing w:line="260" w:lineRule="auto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2. Çevremizde yakacak olarak yararlandığımız bitkilerin adını söyleyiniz ve yazınız</w:t>
      </w:r>
      <w:r w:rsidRPr="004722B0">
        <w:rPr>
          <w:rFonts w:ascii="Times New Roman" w:hAnsi="Times New Roman" w:cs="Times New Roman"/>
        </w:rPr>
        <w:t>………………………</w:t>
      </w:r>
      <w:r w:rsidRPr="004722B0">
        <w:rPr>
          <w:rFonts w:ascii="ALFABET98" w:hAnsi="ALFABET98" w:cs="ALFABET98"/>
        </w:rPr>
        <w:t>.</w:t>
      </w:r>
    </w:p>
    <w:p w:rsidR="00964FCB" w:rsidRPr="004722B0" w:rsidRDefault="00964FCB" w:rsidP="004722B0">
      <w:pPr>
        <w:spacing w:line="260" w:lineRule="auto"/>
        <w:rPr>
          <w:rFonts w:ascii="ALFABET98" w:hAnsi="ALFABET98" w:cs="ALFABET98"/>
        </w:rPr>
      </w:pPr>
      <w:r w:rsidRPr="004722B0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964FCB" w:rsidRPr="004722B0" w:rsidRDefault="00964FCB" w:rsidP="004722B0">
      <w:pPr>
        <w:spacing w:line="260" w:lineRule="auto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3, Çevremizde ilaç olarak yararlandığımız bitkilerin adını söyleyiniz ve yazınız.</w:t>
      </w:r>
    </w:p>
    <w:p w:rsidR="00964FCB" w:rsidRPr="004722B0" w:rsidRDefault="00964FCB" w:rsidP="004722B0">
      <w:pPr>
        <w:spacing w:line="260" w:lineRule="auto"/>
        <w:rPr>
          <w:rFonts w:ascii="ALFABET98" w:hAnsi="ALFABET98" w:cs="ALFABET98"/>
        </w:rPr>
      </w:pPr>
    </w:p>
    <w:p w:rsidR="00964FCB" w:rsidRPr="004722B0" w:rsidRDefault="00964FCB" w:rsidP="004722B0">
      <w:pPr>
        <w:spacing w:line="260" w:lineRule="auto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4. Aşağıdaki tabloya bitkilerin hangi kısımlarının yendiğini (x) işareti île işaretleyiniz,</w:t>
      </w:r>
    </w:p>
    <w:p w:rsidR="00964FCB" w:rsidRPr="004722B0" w:rsidRDefault="00964FCB" w:rsidP="004722B0">
      <w:pPr>
        <w:spacing w:line="260" w:lineRule="auto"/>
        <w:ind w:hanging="180"/>
        <w:jc w:val="both"/>
        <w:rPr>
          <w:rFonts w:ascii="ALFABET98" w:hAnsi="ALFABET98" w:cs="ALFABET98"/>
        </w:rPr>
      </w:pPr>
      <w:r w:rsidRPr="002F7532">
        <w:rPr>
          <w:rFonts w:ascii="ALFABET98" w:hAnsi="ALFABET98" w:cs="ALFABET9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74.5pt;height:163.5pt">
            <v:imagedata r:id="rId7" o:title=""/>
          </v:shape>
        </w:pict>
      </w:r>
    </w:p>
    <w:p w:rsidR="00964FCB" w:rsidRPr="004722B0" w:rsidRDefault="00964FCB" w:rsidP="004722B0">
      <w:pPr>
        <w:spacing w:before="120" w:line="260" w:lineRule="auto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5- Çevremizde süs olarak yararlandığımız bitkilerin adını söyleyiniz ve yazınız</w:t>
      </w:r>
      <w:r w:rsidRPr="004722B0">
        <w:rPr>
          <w:rFonts w:ascii="Times New Roman" w:hAnsi="Times New Roman" w:cs="Times New Roman"/>
        </w:rPr>
        <w:t>…………………………</w:t>
      </w:r>
      <w:r w:rsidRPr="004722B0">
        <w:rPr>
          <w:rFonts w:ascii="ALFABET98" w:hAnsi="ALFABET98" w:cs="ALFABET98"/>
        </w:rPr>
        <w:t>.</w:t>
      </w:r>
    </w:p>
    <w:p w:rsidR="00964FCB" w:rsidRPr="004722B0" w:rsidRDefault="00964FCB" w:rsidP="004722B0">
      <w:pPr>
        <w:spacing w:before="120" w:line="260" w:lineRule="auto"/>
        <w:rPr>
          <w:rFonts w:ascii="ALFABET98" w:hAnsi="ALFABET98" w:cs="ALFABET98"/>
        </w:rPr>
      </w:pPr>
      <w:r w:rsidRPr="004722B0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964FCB" w:rsidRPr="004722B0" w:rsidRDefault="00964FCB" w:rsidP="004722B0">
      <w:pPr>
        <w:spacing w:before="120" w:line="260" w:lineRule="auto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CANLILARI KORUMA</w:t>
      </w:r>
    </w:p>
    <w:p w:rsidR="00964FCB" w:rsidRPr="004722B0" w:rsidRDefault="00964FCB" w:rsidP="004722B0">
      <w:pPr>
        <w:spacing w:before="40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1. Hayvanları korumada bize düşen görevler nelerdir?................................................................</w:t>
      </w:r>
    </w:p>
    <w:p w:rsidR="00964FCB" w:rsidRPr="004722B0" w:rsidRDefault="00964FCB" w:rsidP="004722B0">
      <w:pPr>
        <w:rPr>
          <w:rFonts w:ascii="ALFABET98" w:hAnsi="ALFABET98" w:cs="ALFABET98"/>
          <w:i w:val="0"/>
          <w:iCs w:val="0"/>
        </w:rPr>
      </w:pPr>
      <w:r w:rsidRPr="004722B0">
        <w:rPr>
          <w:rFonts w:ascii="Times New Roman" w:hAnsi="Times New Roman" w:cs="Times New Roman"/>
          <w:i w:val="0"/>
          <w:iCs w:val="0"/>
        </w:rPr>
        <w:t>……………………………………………………………………………………………………………………………………</w:t>
      </w:r>
    </w:p>
    <w:p w:rsidR="00964FCB" w:rsidRPr="004722B0" w:rsidRDefault="00964FCB" w:rsidP="004722B0">
      <w:pPr>
        <w:rPr>
          <w:rFonts w:ascii="ALFABET98" w:hAnsi="ALFABET98" w:cs="ALFABET98"/>
        </w:rPr>
      </w:pPr>
      <w:r w:rsidRPr="004722B0">
        <w:rPr>
          <w:rFonts w:ascii="ALFABET98" w:hAnsi="ALFABET98" w:cs="ALFABET98"/>
          <w:i w:val="0"/>
          <w:iCs w:val="0"/>
        </w:rPr>
        <w:t>2.</w:t>
      </w:r>
      <w:r w:rsidRPr="004722B0">
        <w:rPr>
          <w:rFonts w:ascii="ALFABET98" w:hAnsi="ALFABET98" w:cs="ALFABET98"/>
        </w:rPr>
        <w:t xml:space="preserve"> Bitkileri korumada bize düşen görevler nelerdir?</w:t>
      </w:r>
    </w:p>
    <w:p w:rsidR="00964FCB" w:rsidRPr="004722B0" w:rsidRDefault="00964FCB" w:rsidP="004722B0">
      <w:pPr>
        <w:spacing w:before="120" w:line="260" w:lineRule="auto"/>
        <w:rPr>
          <w:rFonts w:ascii="ALFABET98" w:hAnsi="ALFABET98" w:cs="ALFABET98"/>
        </w:rPr>
      </w:pPr>
      <w:r w:rsidRPr="004722B0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964FCB" w:rsidRPr="004722B0" w:rsidRDefault="00964FCB" w:rsidP="004722B0">
      <w:pPr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3. Park ve bahçelerdeki çiçekleri korumada bize düşen görevler nelerdir?</w:t>
      </w:r>
    </w:p>
    <w:p w:rsidR="00964FCB" w:rsidRPr="004722B0" w:rsidRDefault="00964FCB" w:rsidP="004722B0">
      <w:pPr>
        <w:spacing w:before="120" w:line="260" w:lineRule="auto"/>
        <w:rPr>
          <w:rFonts w:ascii="ALFABET98" w:hAnsi="ALFABET98" w:cs="ALFABET98"/>
        </w:rPr>
      </w:pPr>
      <w:r w:rsidRPr="004722B0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964FCB" w:rsidRPr="004722B0" w:rsidRDefault="00964FCB" w:rsidP="004722B0">
      <w:pPr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4."Ağaçların dalını kıran" arkadaşınızı nasıl uyarırsınız?</w:t>
      </w:r>
    </w:p>
    <w:p w:rsidR="00964FCB" w:rsidRPr="004722B0" w:rsidRDefault="00964FCB" w:rsidP="004722B0">
      <w:pPr>
        <w:spacing w:before="120" w:line="260" w:lineRule="auto"/>
        <w:rPr>
          <w:rFonts w:ascii="ALFABET98" w:hAnsi="ALFABET98" w:cs="ALFABET98"/>
        </w:rPr>
      </w:pPr>
      <w:r w:rsidRPr="004722B0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964FCB" w:rsidRPr="004722B0" w:rsidRDefault="00964FCB" w:rsidP="004722B0">
      <w:pPr>
        <w:spacing w:line="260" w:lineRule="auto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5.Ülkemizde soyu (nesli) tükenme tehlikesi île karşı karşıya bulunan hayvanları nasıl korumaya almalıyız?</w:t>
      </w:r>
    </w:p>
    <w:p w:rsidR="00964FCB" w:rsidRPr="004722B0" w:rsidRDefault="00964FCB" w:rsidP="004722B0">
      <w:pPr>
        <w:spacing w:before="120" w:line="260" w:lineRule="auto"/>
        <w:rPr>
          <w:rFonts w:ascii="ALFABET98" w:hAnsi="ALFABET98" w:cs="ALFABET98"/>
        </w:rPr>
      </w:pPr>
      <w:r w:rsidRPr="004722B0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964FCB" w:rsidRPr="004722B0" w:rsidRDefault="00964FCB" w:rsidP="004722B0">
      <w:pPr>
        <w:spacing w:line="260" w:lineRule="auto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6.Nesli tükenmekte olan hayvanların adım yazınız.</w:t>
      </w:r>
    </w:p>
    <w:p w:rsidR="00964FCB" w:rsidRPr="004722B0" w:rsidRDefault="00964FCB" w:rsidP="004722B0">
      <w:pPr>
        <w:spacing w:before="120" w:line="260" w:lineRule="auto"/>
        <w:rPr>
          <w:rFonts w:ascii="ALFABET98" w:hAnsi="ALFABET98" w:cs="ALFABET98"/>
        </w:rPr>
      </w:pPr>
      <w:r w:rsidRPr="004722B0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964FCB" w:rsidRPr="004722B0" w:rsidRDefault="00964FCB" w:rsidP="004722B0">
      <w:pPr>
        <w:spacing w:line="260" w:lineRule="auto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7. "Çiçek Sevgisi" ile ilgili şiiri kendiniz düşünüp defterinize yazınız.</w:t>
      </w:r>
    </w:p>
    <w:p w:rsidR="00964FCB" w:rsidRPr="004722B0" w:rsidRDefault="00964FCB" w:rsidP="004722B0">
      <w:pPr>
        <w:spacing w:line="260" w:lineRule="auto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8. Bitkileri ve hayvanları korumak niçin çok önemlidir? Kısaca yazınız</w:t>
      </w:r>
      <w:r w:rsidRPr="004722B0">
        <w:rPr>
          <w:rFonts w:ascii="Times New Roman" w:hAnsi="Times New Roman" w:cs="Times New Roman"/>
        </w:rPr>
        <w:t>…………………………………………</w:t>
      </w:r>
      <w:r w:rsidRPr="004722B0">
        <w:rPr>
          <w:rFonts w:ascii="ALFABET98" w:hAnsi="ALFABET98" w:cs="ALFABET98"/>
        </w:rPr>
        <w:t>.</w:t>
      </w:r>
    </w:p>
    <w:p w:rsidR="00964FCB" w:rsidRPr="004722B0" w:rsidRDefault="00964FCB" w:rsidP="004722B0">
      <w:pPr>
        <w:spacing w:before="120" w:line="260" w:lineRule="auto"/>
        <w:rPr>
          <w:rFonts w:ascii="ALFABET98" w:hAnsi="ALFABET98" w:cs="ALFABET98"/>
        </w:rPr>
      </w:pPr>
      <w:r w:rsidRPr="004722B0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964FCB" w:rsidRPr="004722B0" w:rsidRDefault="00964FCB" w:rsidP="004722B0">
      <w:pPr>
        <w:spacing w:line="260" w:lineRule="auto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9. Bilinçsiz avlanmanın hayvanlara verdiği zararı bir örnekle açıklayınız</w:t>
      </w:r>
      <w:r w:rsidRPr="004722B0">
        <w:rPr>
          <w:rFonts w:ascii="Times New Roman" w:hAnsi="Times New Roman" w:cs="Times New Roman"/>
        </w:rPr>
        <w:t>………………………………………</w:t>
      </w:r>
    </w:p>
    <w:p w:rsidR="00964FCB" w:rsidRPr="004722B0" w:rsidRDefault="00964FCB" w:rsidP="004722B0">
      <w:pPr>
        <w:spacing w:line="260" w:lineRule="auto"/>
        <w:rPr>
          <w:rFonts w:ascii="ALFABET98" w:hAnsi="ALFABET98" w:cs="ALFABET98"/>
        </w:rPr>
      </w:pPr>
      <w:r w:rsidRPr="004722B0">
        <w:rPr>
          <w:rFonts w:ascii="ALFABET98" w:hAnsi="ALFABET98" w:cs="ALFABET98"/>
        </w:rPr>
        <w:t>10.Hayvanlara zarar veren kişileri nasıl uyarırsınız?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numPr>
          <w:ilvl w:val="0"/>
          <w:numId w:val="3"/>
        </w:num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 xml:space="preserve">Aşağıdakilerden hangisi , hayvanlardan elde ettiğimiz yiyeceklerden </w:t>
      </w:r>
      <w:r w:rsidRPr="004722B0">
        <w:rPr>
          <w:rFonts w:ascii="ALFABET98" w:hAnsi="ALFABET98" w:cs="ALFABET98"/>
          <w:b/>
          <w:bCs/>
          <w:sz w:val="26"/>
          <w:szCs w:val="26"/>
          <w:u w:val="single"/>
        </w:rPr>
        <w:t>değildir</w:t>
      </w:r>
      <w:r w:rsidRPr="004722B0">
        <w:rPr>
          <w:rFonts w:ascii="ALFABET98" w:hAnsi="ALFABET98" w:cs="ALFABET98"/>
          <w:b/>
          <w:bCs/>
          <w:sz w:val="26"/>
          <w:szCs w:val="26"/>
        </w:rPr>
        <w:t xml:space="preserve"> 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       A.) et,süt  B.)bal ,yumurta   C.)ekmek,meyve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numPr>
          <w:ilvl w:val="0"/>
          <w:numId w:val="3"/>
        </w:num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Aşağıda adları yazılı hayvanların hangilerinden binek hayvanı olarak yararlanılmaktadır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A.) koyun ve keçiden       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 B.) kartaldan ve aslandan         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C.) attan ve eşekten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numPr>
          <w:ilvl w:val="0"/>
          <w:numId w:val="3"/>
        </w:num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Aşağıda adları yazılı hayvanlardan hangileri et yiyerek beslenirler 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A.) koyun,keçi,at        B.) inek,tavşan,deve                 C.) aslan,kaplan ,kartal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numPr>
          <w:ilvl w:val="0"/>
          <w:numId w:val="3"/>
        </w:num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Aşağıdaki hayvanlardan hangisinden</w:t>
      </w:r>
    </w:p>
    <w:p w:rsidR="00964FCB" w:rsidRPr="004722B0" w:rsidRDefault="00964FCB" w:rsidP="004722B0">
      <w:pPr>
        <w:numPr>
          <w:ilvl w:val="0"/>
          <w:numId w:val="3"/>
        </w:num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yük taşımacılığında yararlanılmaktadır 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        A.) inekten     B.) koyundan       C.) attan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numPr>
          <w:ilvl w:val="0"/>
          <w:numId w:val="3"/>
        </w:num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Tilki,ayı,güvercin,tavuk gibi hayvanlar  hangi beslenme grubuna girerler 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A.) etle beslenenler           B.)otla beslenenler                      C) hem et hem de otla beslenenler 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numPr>
          <w:ilvl w:val="0"/>
          <w:numId w:val="3"/>
        </w:num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Aşağıdaki seçeneklerden hangisi</w:t>
      </w:r>
    </w:p>
    <w:p w:rsidR="00964FCB" w:rsidRPr="004722B0" w:rsidRDefault="00964FCB" w:rsidP="004722B0">
      <w:p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koyun,keçi,kuzu gibi hayvanların barınaklarına  verilen addır?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A.) ağıl        B.) ahır             C.) kümes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numPr>
          <w:ilvl w:val="0"/>
          <w:numId w:val="3"/>
        </w:num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Aşağıdakilerden  hangisi tilki,ayı,kurt gibi hayvanların yaşadıkları küçük mağaralara verilen addır?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A.) in           </w:t>
      </w:r>
      <w:r>
        <w:rPr>
          <w:rFonts w:ascii="ALFABET98" w:hAnsi="ALFABET98" w:cs="ALFABET98"/>
          <w:sz w:val="26"/>
          <w:szCs w:val="26"/>
        </w:rPr>
        <w:t xml:space="preserve">  B.) ağıl     </w:t>
      </w:r>
      <w:r w:rsidRPr="004722B0">
        <w:rPr>
          <w:rFonts w:ascii="ALFABET98" w:hAnsi="ALFABET98" w:cs="ALFABET98"/>
          <w:sz w:val="26"/>
          <w:szCs w:val="26"/>
        </w:rPr>
        <w:t xml:space="preserve">  C.) ahır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ab/>
      </w:r>
    </w:p>
    <w:p w:rsidR="00964FCB" w:rsidRPr="004722B0" w:rsidRDefault="00964FCB" w:rsidP="004722B0">
      <w:pPr>
        <w:numPr>
          <w:ilvl w:val="0"/>
          <w:numId w:val="3"/>
        </w:num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Aşağıdakilerden hangisi bitkilerin toprak altında kalan bölümüdür 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A.) kök           B.) gövde            C.) dal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9.     Bitkilerin büyümesi  ve gelişmesi  için  neler gereklidir 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A.) hava,su,toprak,güneş   </w:t>
      </w:r>
    </w:p>
    <w:p w:rsidR="00964FCB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 B.)  su,toprak,güneş          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  C.) hava,su,toprak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 </w:t>
      </w:r>
      <w:r w:rsidRPr="004722B0">
        <w:rPr>
          <w:rFonts w:ascii="ALFABET98" w:hAnsi="ALFABET98" w:cs="ALFABET98"/>
          <w:b/>
          <w:bCs/>
          <w:sz w:val="26"/>
          <w:szCs w:val="26"/>
        </w:rPr>
        <w:t xml:space="preserve">     10-Aşağıdakilerden hangisi tahıllardandır 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      A.) arpa,buğday,mısır,çavdar,yulaf          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 B.) patates,lahana,ıspanak  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 C.) domates,salatalık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11-Aşağıdakilerden hangisi bitkilerin çoğalmasını sağlar 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       A.) dal             B.) tohum         C.) yaprak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12-Çok fazla yağmur yağması , aşağıdakilerden hangisine neden olur 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A.) bitkilerin çiçek açmasına          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B.) bitki köklerin çürümesine       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C.) bitkilerin yaprak açmasına        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13-Aşağıdakilerden hangisi sebzedir 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     A.) muz   B.) ıspanak   C.) buğday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14-Aşağıdakilerden hangisi ilaç olarak kullanılan bitkidir 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A.) ıhlamur    B.) pırasa   C.)  taze fasulye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15-Aşağıdakilerden hangisi  baklagillerdendir?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>
        <w:rPr>
          <w:rFonts w:ascii="ALFABET98" w:hAnsi="ALFABET98" w:cs="ALFABET98"/>
          <w:sz w:val="26"/>
          <w:szCs w:val="26"/>
        </w:rPr>
        <w:t xml:space="preserve">A.) nohut   </w:t>
      </w:r>
      <w:r w:rsidRPr="004722B0">
        <w:rPr>
          <w:rFonts w:ascii="ALFABET98" w:hAnsi="ALFABET98" w:cs="ALFABET98"/>
          <w:sz w:val="26"/>
          <w:szCs w:val="26"/>
        </w:rPr>
        <w:t xml:space="preserve">  B.) havuç </w:t>
      </w:r>
      <w:r>
        <w:rPr>
          <w:rFonts w:ascii="ALFABET98" w:hAnsi="ALFABET98" w:cs="ALFABET98"/>
          <w:sz w:val="26"/>
          <w:szCs w:val="26"/>
        </w:rPr>
        <w:t xml:space="preserve">  </w:t>
      </w:r>
      <w:r w:rsidRPr="004722B0">
        <w:rPr>
          <w:rFonts w:ascii="ALFABET98" w:hAnsi="ALFABET98" w:cs="ALFABET98"/>
          <w:sz w:val="26"/>
          <w:szCs w:val="26"/>
        </w:rPr>
        <w:t xml:space="preserve">  C.)  patates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16.  Aşağıdakilerden hangisi , gövdesinden besin olarak yararlandığımız bitkidir 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      A.) patates      B.) mercimek      C.)  fasulye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17-Çiçeğinden yiyecek olarak yararlandığımız bitki , aşağıdakilerden hangisidir ?</w:t>
      </w:r>
    </w:p>
    <w:p w:rsidR="00964FCB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 A.)  karnabahar     B.) mısır      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   C.) pancar</w:t>
      </w:r>
    </w:p>
    <w:p w:rsidR="00964FCB" w:rsidRPr="004722B0" w:rsidRDefault="00964FCB" w:rsidP="004722B0">
      <w:pPr>
        <w:numPr>
          <w:ilvl w:val="0"/>
          <w:numId w:val="4"/>
        </w:num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Aşağıdakilerden hangisinin tohumundan besin olarak yararlanıyoruz ?</w:t>
      </w:r>
    </w:p>
    <w:p w:rsidR="00964FCB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A.)  buğdayın     B.) havucun      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 xml:space="preserve">   C.) pırasanın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</w:p>
    <w:p w:rsidR="00964FCB" w:rsidRPr="004722B0" w:rsidRDefault="00964FCB" w:rsidP="004722B0">
      <w:pPr>
        <w:numPr>
          <w:ilvl w:val="0"/>
          <w:numId w:val="4"/>
        </w:num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>Yapraklarından besin olarak yararlandığımız bitki ,aşağıdakilerden hangisidir ?</w:t>
      </w:r>
    </w:p>
    <w:p w:rsidR="00964FCB" w:rsidRPr="004722B0" w:rsidRDefault="00964FCB" w:rsidP="004722B0">
      <w:pPr>
        <w:rPr>
          <w:rFonts w:ascii="ALFABET98" w:hAnsi="ALFABET98" w:cs="ALFABET98"/>
          <w:sz w:val="26"/>
          <w:szCs w:val="26"/>
        </w:rPr>
      </w:pPr>
      <w:r w:rsidRPr="004722B0">
        <w:rPr>
          <w:rFonts w:ascii="ALFABET98" w:hAnsi="ALFABET98" w:cs="ALFABET98"/>
          <w:sz w:val="26"/>
          <w:szCs w:val="26"/>
        </w:rPr>
        <w:t>A.) marul        B.) nohut        C.) mercimek</w:t>
      </w:r>
    </w:p>
    <w:p w:rsidR="00964FCB" w:rsidRPr="004722B0" w:rsidRDefault="00964FCB" w:rsidP="004722B0">
      <w:pPr>
        <w:rPr>
          <w:rFonts w:ascii="ALFABET98" w:hAnsi="ALFABET98" w:cs="ALFABET98"/>
          <w:b/>
          <w:bCs/>
          <w:sz w:val="26"/>
          <w:szCs w:val="26"/>
        </w:rPr>
      </w:pPr>
    </w:p>
    <w:p w:rsidR="00964FCB" w:rsidRPr="004722B0" w:rsidRDefault="00964FCB" w:rsidP="004722B0">
      <w:pPr>
        <w:rPr>
          <w:rFonts w:ascii="ALFABET98" w:hAnsi="ALFABET98" w:cs="ALFABET98"/>
          <w:b/>
          <w:bCs/>
          <w:sz w:val="26"/>
          <w:szCs w:val="26"/>
        </w:rPr>
      </w:pPr>
      <w:r w:rsidRPr="004722B0">
        <w:rPr>
          <w:rFonts w:ascii="ALFABET98" w:hAnsi="ALFABET98" w:cs="ALFABET98"/>
          <w:b/>
          <w:bCs/>
          <w:sz w:val="26"/>
          <w:szCs w:val="26"/>
        </w:rPr>
        <w:t xml:space="preserve">       20-Aşağıdaki bitkilerin hangisinden kereste   olarak yararlanırız ?</w:t>
      </w:r>
    </w:p>
    <w:p w:rsidR="00964FCB" w:rsidRPr="004722B0" w:rsidRDefault="00964FCB" w:rsidP="00775BE9">
      <w:pPr>
        <w:rPr>
          <w:rFonts w:ascii="ALFABET98" w:hAnsi="ALFABET98" w:cs="ALFABET98"/>
          <w:sz w:val="26"/>
          <w:szCs w:val="26"/>
        </w:rPr>
        <w:sectPr w:rsidR="00964FCB" w:rsidRPr="004722B0" w:rsidSect="00775B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/>
          <w:pgMar w:top="851" w:right="851" w:bottom="851" w:left="851" w:header="709" w:footer="0" w:gutter="0"/>
          <w:cols w:num="2" w:space="60" w:equalWidth="0">
            <w:col w:w="4749" w:space="708"/>
            <w:col w:w="4749"/>
          </w:cols>
          <w:noEndnote/>
        </w:sectPr>
      </w:pPr>
      <w:r w:rsidRPr="004722B0">
        <w:rPr>
          <w:rFonts w:ascii="ALFABET98" w:hAnsi="ALFABET98" w:cs="ALFABET98"/>
          <w:sz w:val="26"/>
          <w:szCs w:val="26"/>
        </w:rPr>
        <w:t>A.) soğan         B.) çam      C.) lahan</w:t>
      </w:r>
      <w:r>
        <w:rPr>
          <w:rFonts w:ascii="ALFABET98" w:hAnsi="ALFABET98" w:cs="ALFABET98"/>
          <w:sz w:val="26"/>
          <w:szCs w:val="26"/>
        </w:rPr>
        <w:t>a</w:t>
      </w:r>
    </w:p>
    <w:p w:rsidR="00964FCB" w:rsidRDefault="00964FCB">
      <w:pPr>
        <w:rPr>
          <w:rFonts w:cs="Times New Roman"/>
        </w:rPr>
      </w:pPr>
      <w:hyperlink r:id="rId14" w:history="1">
        <w:r>
          <w:rPr>
            <w:rStyle w:val="Hyperlink"/>
            <w:sz w:val="20"/>
            <w:szCs w:val="20"/>
          </w:rPr>
          <w:t>www.sorubak.com</w:t>
        </w:r>
      </w:hyperlink>
    </w:p>
    <w:sectPr w:rsidR="00964FCB" w:rsidSect="00AB0C20">
      <w:pgSz w:w="16838" w:h="11906" w:orient="landscape"/>
      <w:pgMar w:top="851" w:right="567" w:bottom="567" w:left="567" w:header="709" w:footer="278" w:gutter="0"/>
      <w:cols w:num="2" w:space="708" w:equalWidth="0">
        <w:col w:w="7498" w:space="708"/>
        <w:col w:w="7498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FCB" w:rsidRDefault="00964FCB" w:rsidP="007532B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4FCB" w:rsidRDefault="00964FCB" w:rsidP="007532B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rlow Solid Italic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FCB" w:rsidRDefault="00964FCB" w:rsidP="00AB0C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64FCB" w:rsidRDefault="00964FCB" w:rsidP="00452B6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FCB" w:rsidRDefault="00964FCB" w:rsidP="00116E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64FCB" w:rsidRPr="00702255" w:rsidRDefault="00964FCB" w:rsidP="00AB0C20">
    <w:pPr>
      <w:pStyle w:val="Footer"/>
      <w:ind w:right="360"/>
      <w:rPr>
        <w:rFonts w:ascii="Harlow Solid Italic" w:hAnsi="Harlow Solid Italic" w:cs="Harlow Solid Italic"/>
        <w:b/>
        <w:bCs/>
        <w:sz w:val="22"/>
        <w:szCs w:val="22"/>
      </w:rPr>
    </w:pPr>
    <w:r w:rsidRPr="00702255">
      <w:rPr>
        <w:rFonts w:ascii="Harlow Solid Italic" w:hAnsi="Harlow Solid Italic" w:cs="Harlow Solid Italic"/>
        <w:sz w:val="22"/>
        <w:szCs w:val="22"/>
      </w:rPr>
      <w:t>Ömer ER Çalı</w:t>
    </w:r>
    <w:r w:rsidRPr="00702255">
      <w:rPr>
        <w:sz w:val="22"/>
        <w:szCs w:val="22"/>
      </w:rPr>
      <w:t>ş</w:t>
    </w:r>
    <w:r w:rsidRPr="00702255">
      <w:rPr>
        <w:rFonts w:ascii="Harlow Solid Italic" w:hAnsi="Harlow Solid Italic" w:cs="Harlow Solid Italic"/>
        <w:sz w:val="22"/>
        <w:szCs w:val="22"/>
      </w:rPr>
      <w:t>malar yapılmı</w:t>
    </w:r>
    <w:r w:rsidRPr="00702255">
      <w:rPr>
        <w:sz w:val="22"/>
        <w:szCs w:val="22"/>
      </w:rPr>
      <w:t>ş</w:t>
    </w:r>
    <w:r w:rsidRPr="00702255">
      <w:rPr>
        <w:rFonts w:ascii="Harlow Solid Italic" w:hAnsi="Harlow Solid Italic" w:cs="Harlow Solid Italic"/>
        <w:sz w:val="22"/>
        <w:szCs w:val="22"/>
      </w:rPr>
      <w:t xml:space="preserve"> ve kontrol edilmi</w:t>
    </w:r>
    <w:r w:rsidRPr="00702255">
      <w:rPr>
        <w:sz w:val="22"/>
        <w:szCs w:val="22"/>
      </w:rPr>
      <w:t>ş</w:t>
    </w:r>
    <w:r w:rsidRPr="00702255">
      <w:rPr>
        <w:rFonts w:ascii="Harlow Solid Italic" w:hAnsi="Harlow Solid Italic" w:cs="Harlow Solid Italic"/>
        <w:sz w:val="22"/>
        <w:szCs w:val="22"/>
      </w:rPr>
      <w:t>tir.</w:t>
    </w:r>
    <w:r>
      <w:rPr>
        <w:rFonts w:ascii="Harlow Solid Italic" w:hAnsi="Harlow Solid Italic" w:cs="Harlow Solid Italic"/>
        <w:sz w:val="22"/>
        <w:szCs w:val="22"/>
      </w:rPr>
      <w:t xml:space="preserve">       </w:t>
    </w:r>
    <w:r w:rsidRPr="00702255">
      <w:rPr>
        <w:rFonts w:ascii="Harlow Solid Italic" w:hAnsi="Harlow Solid Italic" w:cs="Harlow Solid Italic"/>
        <w:sz w:val="22"/>
        <w:szCs w:val="22"/>
      </w:rPr>
      <w:t>Veli imza:</w:t>
    </w:r>
  </w:p>
  <w:p w:rsidR="00964FCB" w:rsidRPr="00452B6F" w:rsidRDefault="00964FCB" w:rsidP="00452B6F">
    <w:pPr>
      <w:pStyle w:val="Footer"/>
      <w:ind w:right="360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FCB" w:rsidRDefault="00964F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FCB" w:rsidRDefault="00964FCB" w:rsidP="007532B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4FCB" w:rsidRDefault="00964FCB" w:rsidP="007532B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FCB" w:rsidRDefault="00964FCB">
    <w:pPr>
      <w:pStyle w:val="Header"/>
      <w:rPr>
        <w:rFonts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text" w:horzAnchor="margin" w:tblpY="-160"/>
      <w:tblW w:w="1573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510"/>
      <w:gridCol w:w="14220"/>
    </w:tblGrid>
    <w:tr w:rsidR="00964FCB" w:rsidRPr="00452B6F">
      <w:trPr>
        <w:cantSplit/>
        <w:trHeight w:val="337"/>
      </w:trPr>
      <w:tc>
        <w:tcPr>
          <w:tcW w:w="1510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4FCB" w:rsidRPr="00FF4071" w:rsidRDefault="00964FCB" w:rsidP="00452B6F">
          <w:pPr>
            <w:pStyle w:val="Header"/>
            <w:rPr>
              <w:rFonts w:cs="Times New Roman"/>
              <w:sz w:val="28"/>
              <w:szCs w:val="28"/>
            </w:rPr>
          </w:pPr>
          <w:r w:rsidRPr="002F7532">
            <w:rPr>
              <w:rFonts w:cs="Times New Roman"/>
              <w:sz w:val="28"/>
              <w:szCs w:val="28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63pt;height:71.25pt">
                <v:imagedata r:id="rId1" o:title=""/>
              </v:shape>
            </w:pict>
          </w:r>
        </w:p>
      </w:tc>
      <w:tc>
        <w:tcPr>
          <w:tcW w:w="1422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64FCB" w:rsidRPr="00452B6F" w:rsidRDefault="00964FCB" w:rsidP="00452B6F">
          <w:pPr>
            <w:pStyle w:val="Header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       </w:t>
          </w:r>
          <w:r w:rsidRPr="00452B6F">
            <w:rPr>
              <w:sz w:val="22"/>
              <w:szCs w:val="22"/>
            </w:rPr>
            <w:t xml:space="preserve">   </w:t>
          </w:r>
          <w:r>
            <w:rPr>
              <w:sz w:val="22"/>
              <w:szCs w:val="22"/>
            </w:rPr>
            <w:t xml:space="preserve">HAYAT BİLGİSİ CANLILAR </w:t>
          </w:r>
          <w:r w:rsidRPr="00452B6F">
            <w:rPr>
              <w:sz w:val="22"/>
              <w:szCs w:val="22"/>
            </w:rPr>
            <w:t xml:space="preserve">   </w:t>
          </w:r>
          <w:r>
            <w:rPr>
              <w:sz w:val="22"/>
              <w:szCs w:val="22"/>
            </w:rPr>
            <w:t xml:space="preserve">              </w:t>
          </w:r>
          <w:r w:rsidRPr="00452B6F">
            <w:rPr>
              <w:sz w:val="22"/>
              <w:szCs w:val="22"/>
            </w:rPr>
            <w:t xml:space="preserve">  </w:t>
          </w:r>
          <w:r w:rsidRPr="00452B6F">
            <w:rPr>
              <w:rFonts w:ascii="Times New Roman" w:hAnsi="Times New Roman" w:cs="Times New Roman"/>
              <w:sz w:val="22"/>
              <w:szCs w:val="22"/>
            </w:rPr>
            <w:t>……</w:t>
          </w:r>
          <w:r w:rsidRPr="00452B6F">
            <w:rPr>
              <w:sz w:val="22"/>
              <w:szCs w:val="22"/>
            </w:rPr>
            <w:t>/</w:t>
          </w:r>
          <w:r>
            <w:rPr>
              <w:rFonts w:ascii="Times New Roman" w:hAnsi="Times New Roman" w:cs="Times New Roman"/>
              <w:sz w:val="22"/>
              <w:szCs w:val="22"/>
            </w:rPr>
            <w:t>……</w:t>
          </w:r>
          <w:r w:rsidRPr="00452B6F">
            <w:rPr>
              <w:rFonts w:ascii="Times New Roman" w:hAnsi="Times New Roman" w:cs="Times New Roman"/>
              <w:sz w:val="22"/>
              <w:szCs w:val="22"/>
            </w:rPr>
            <w:t xml:space="preserve"> </w:t>
          </w:r>
          <w:r w:rsidRPr="00452B6F">
            <w:rPr>
              <w:sz w:val="22"/>
              <w:szCs w:val="22"/>
            </w:rPr>
            <w:t>/.2</w:t>
          </w:r>
          <w:r>
            <w:rPr>
              <w:sz w:val="22"/>
              <w:szCs w:val="22"/>
            </w:rPr>
            <w:t>012</w:t>
          </w:r>
          <w:r w:rsidRPr="00452B6F">
            <w:rPr>
              <w:sz w:val="22"/>
              <w:szCs w:val="22"/>
            </w:rPr>
            <w:t xml:space="preserve">                         </w:t>
          </w:r>
        </w:p>
      </w:tc>
    </w:tr>
    <w:tr w:rsidR="00964FCB" w:rsidRPr="00452B6F">
      <w:trPr>
        <w:cantSplit/>
        <w:trHeight w:val="513"/>
      </w:trPr>
      <w:tc>
        <w:tcPr>
          <w:tcW w:w="1510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4FCB" w:rsidRPr="00452B6F" w:rsidRDefault="00964FCB" w:rsidP="00452B6F">
          <w:pPr>
            <w:pStyle w:val="Header"/>
            <w:rPr>
              <w:rFonts w:cs="Times New Roman"/>
              <w:b w:val="0"/>
              <w:bCs w:val="0"/>
              <w:sz w:val="22"/>
              <w:szCs w:val="22"/>
            </w:rPr>
          </w:pPr>
        </w:p>
      </w:tc>
      <w:tc>
        <w:tcPr>
          <w:tcW w:w="1422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64FCB" w:rsidRPr="00452B6F" w:rsidRDefault="00964FCB" w:rsidP="00452B6F">
          <w:pPr>
            <w:pStyle w:val="Header"/>
            <w:tabs>
              <w:tab w:val="clear" w:pos="9072"/>
              <w:tab w:val="right" w:pos="8243"/>
            </w:tabs>
            <w:rPr>
              <w:sz w:val="22"/>
              <w:szCs w:val="22"/>
            </w:rPr>
          </w:pPr>
          <w:r w:rsidRPr="00452B6F">
            <w:rPr>
              <w:sz w:val="22"/>
              <w:szCs w:val="22"/>
            </w:rPr>
            <w:t>Adı Soyadı:</w:t>
          </w:r>
          <w:r w:rsidRPr="00452B6F">
            <w:rPr>
              <w:rFonts w:ascii="Times New Roman" w:hAnsi="Times New Roman" w:cs="Times New Roman"/>
              <w:sz w:val="22"/>
              <w:szCs w:val="22"/>
            </w:rPr>
            <w:t>………………………………………</w:t>
          </w:r>
          <w:r w:rsidRPr="00452B6F">
            <w:rPr>
              <w:sz w:val="22"/>
              <w:szCs w:val="22"/>
            </w:rPr>
            <w:t>.       No:</w:t>
          </w:r>
          <w:r w:rsidRPr="00452B6F">
            <w:rPr>
              <w:rFonts w:ascii="Times New Roman" w:hAnsi="Times New Roman" w:cs="Times New Roman"/>
              <w:sz w:val="22"/>
              <w:szCs w:val="22"/>
            </w:rPr>
            <w:t>…………</w:t>
          </w:r>
          <w:r w:rsidRPr="00452B6F">
            <w:rPr>
              <w:sz w:val="22"/>
              <w:szCs w:val="22"/>
            </w:rPr>
            <w:t>.</w:t>
          </w:r>
        </w:p>
      </w:tc>
    </w:tr>
    <w:tr w:rsidR="00964FCB" w:rsidRPr="00452B6F">
      <w:trPr>
        <w:cantSplit/>
        <w:trHeight w:val="427"/>
      </w:trPr>
      <w:tc>
        <w:tcPr>
          <w:tcW w:w="1510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4FCB" w:rsidRPr="00452B6F" w:rsidRDefault="00964FCB" w:rsidP="00452B6F">
          <w:pPr>
            <w:pStyle w:val="Header"/>
            <w:rPr>
              <w:rFonts w:cs="Times New Roman"/>
              <w:b w:val="0"/>
              <w:bCs w:val="0"/>
              <w:sz w:val="22"/>
              <w:szCs w:val="22"/>
            </w:rPr>
          </w:pPr>
        </w:p>
      </w:tc>
      <w:tc>
        <w:tcPr>
          <w:tcW w:w="1422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64FCB" w:rsidRDefault="00964FCB" w:rsidP="00074D90">
          <w:pPr>
            <w:ind w:left="180" w:hanging="180"/>
            <w:rPr>
              <w:rFonts w:ascii="ALFABET98" w:hAnsi="ALFABET98" w:cs="ALFABET98"/>
              <w:sz w:val="26"/>
              <w:szCs w:val="26"/>
            </w:rPr>
          </w:pPr>
          <w:r w:rsidRPr="00745B30">
            <w:rPr>
              <w:rFonts w:ascii="ALFABET98" w:hAnsi="ALFABET98" w:cs="ALFABET98"/>
              <w:sz w:val="26"/>
              <w:szCs w:val="26"/>
            </w:rPr>
            <w:t xml:space="preserve">HİÇ BİR EĞLENCE OKUMAK KADAR UCUZ , HİÇ BİR ZEVK DE OKUMAK </w:t>
          </w:r>
        </w:p>
        <w:p w:rsidR="00964FCB" w:rsidRPr="00745B30" w:rsidRDefault="00964FCB" w:rsidP="00074D90">
          <w:pPr>
            <w:ind w:left="180" w:hanging="180"/>
            <w:rPr>
              <w:rFonts w:ascii="ALFABET98" w:hAnsi="ALFABET98" w:cs="ALFABET98"/>
              <w:sz w:val="26"/>
              <w:szCs w:val="26"/>
            </w:rPr>
          </w:pPr>
          <w:r w:rsidRPr="00745B30">
            <w:rPr>
              <w:rFonts w:ascii="ALFABET98" w:hAnsi="ALFABET98" w:cs="ALFABET98"/>
              <w:sz w:val="26"/>
              <w:szCs w:val="26"/>
            </w:rPr>
            <w:t>KADAR KALICI OLAMAZ</w:t>
          </w:r>
        </w:p>
        <w:p w:rsidR="00964FCB" w:rsidRPr="00074D90" w:rsidRDefault="00964FCB" w:rsidP="00452B6F">
          <w:pPr>
            <w:pStyle w:val="Header"/>
            <w:tabs>
              <w:tab w:val="clear" w:pos="4536"/>
              <w:tab w:val="center" w:pos="4311"/>
            </w:tabs>
            <w:rPr>
              <w:rFonts w:cs="Times New Roman"/>
              <w:sz w:val="4"/>
              <w:szCs w:val="4"/>
            </w:rPr>
          </w:pPr>
        </w:p>
      </w:tc>
    </w:tr>
  </w:tbl>
  <w:p w:rsidR="00964FCB" w:rsidRDefault="00964FCB">
    <w:pPr>
      <w:pStyle w:val="Header"/>
      <w:rPr>
        <w:rFonts w:cs="Times New Roman"/>
      </w:rPr>
    </w:pPr>
    <w:r>
      <w:rPr>
        <w:noProof/>
      </w:rPr>
      <w:pict>
        <v:shape id="Resim 1" o:spid="_x0000_s2049" type="#_x0000_t75" style="position:absolute;margin-left:477pt;margin-top:-9pt;width:41.9pt;height:45.55pt;z-index:251660288;visibility:visible;mso-position-horizontal-relative:text;mso-position-vertical-relative:text">
          <v:imagedata r:id="rId2" o:title="" chromakey="whit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FCB" w:rsidRDefault="00964FCB">
    <w:pPr>
      <w:pStyle w:val="Header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28D"/>
    <w:multiLevelType w:val="hybridMultilevel"/>
    <w:tmpl w:val="C06ED77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3BC0C96"/>
    <w:multiLevelType w:val="hybridMultilevel"/>
    <w:tmpl w:val="7AA0BD66"/>
    <w:lvl w:ilvl="0" w:tplc="041F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C0B5DEA"/>
    <w:multiLevelType w:val="hybridMultilevel"/>
    <w:tmpl w:val="DC8A12A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7D476DAE"/>
    <w:multiLevelType w:val="hybridMultilevel"/>
    <w:tmpl w:val="7324CBF6"/>
    <w:lvl w:ilvl="0" w:tplc="F1C6F38C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4BD"/>
    <w:rsid w:val="0003151D"/>
    <w:rsid w:val="00054507"/>
    <w:rsid w:val="00074D90"/>
    <w:rsid w:val="000D4531"/>
    <w:rsid w:val="000E0078"/>
    <w:rsid w:val="001025B3"/>
    <w:rsid w:val="00116E0E"/>
    <w:rsid w:val="001207DF"/>
    <w:rsid w:val="001A3349"/>
    <w:rsid w:val="002161BC"/>
    <w:rsid w:val="002A6706"/>
    <w:rsid w:val="002D2510"/>
    <w:rsid w:val="002F7532"/>
    <w:rsid w:val="00332155"/>
    <w:rsid w:val="003813E2"/>
    <w:rsid w:val="0043519C"/>
    <w:rsid w:val="00443E09"/>
    <w:rsid w:val="00452B6F"/>
    <w:rsid w:val="00463074"/>
    <w:rsid w:val="004722B0"/>
    <w:rsid w:val="00571263"/>
    <w:rsid w:val="005D0C7E"/>
    <w:rsid w:val="00621991"/>
    <w:rsid w:val="0066178D"/>
    <w:rsid w:val="006C16AF"/>
    <w:rsid w:val="006C1908"/>
    <w:rsid w:val="006C2C5F"/>
    <w:rsid w:val="00702255"/>
    <w:rsid w:val="00737D7F"/>
    <w:rsid w:val="00744142"/>
    <w:rsid w:val="00745B30"/>
    <w:rsid w:val="007478AC"/>
    <w:rsid w:val="007532B1"/>
    <w:rsid w:val="00755AEE"/>
    <w:rsid w:val="00775BE9"/>
    <w:rsid w:val="0079383D"/>
    <w:rsid w:val="007B64BD"/>
    <w:rsid w:val="0082192F"/>
    <w:rsid w:val="00865BF8"/>
    <w:rsid w:val="00866C95"/>
    <w:rsid w:val="00964FCB"/>
    <w:rsid w:val="009D7581"/>
    <w:rsid w:val="00A11697"/>
    <w:rsid w:val="00AB0C20"/>
    <w:rsid w:val="00BC13B7"/>
    <w:rsid w:val="00BD78F9"/>
    <w:rsid w:val="00BF73F7"/>
    <w:rsid w:val="00C16209"/>
    <w:rsid w:val="00CF55EC"/>
    <w:rsid w:val="00D0065C"/>
    <w:rsid w:val="00D339F3"/>
    <w:rsid w:val="00D95BD9"/>
    <w:rsid w:val="00DF27FF"/>
    <w:rsid w:val="00E0058B"/>
    <w:rsid w:val="00E1643E"/>
    <w:rsid w:val="00EB4CFD"/>
    <w:rsid w:val="00EC7882"/>
    <w:rsid w:val="00F86324"/>
    <w:rsid w:val="00FC3A44"/>
    <w:rsid w:val="00FC7FAF"/>
    <w:rsid w:val="00FF4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4BD"/>
    <w:rPr>
      <w:rFonts w:ascii="Hand writing Mutlu" w:eastAsia="Times New Roman" w:hAnsi="Hand writing Mutlu" w:cs="Hand writing Mutlu"/>
      <w:i/>
      <w:iCs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B64BD"/>
    <w:pPr>
      <w:tabs>
        <w:tab w:val="center" w:pos="4536"/>
        <w:tab w:val="right" w:pos="9072"/>
      </w:tabs>
    </w:pPr>
    <w:rPr>
      <w:rFonts w:ascii="Times New Roman" w:hAnsi="Times New Roman" w:cs="Times New Roman"/>
      <w:i w:val="0"/>
      <w:iCs w:val="0"/>
      <w:color w:val="auto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B64BD"/>
    <w:rPr>
      <w:rFonts w:ascii="Times New Roman" w:hAnsi="Times New Roman" w:cs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rsid w:val="007B64BD"/>
    <w:pPr>
      <w:tabs>
        <w:tab w:val="center" w:pos="4536"/>
        <w:tab w:val="right" w:pos="9072"/>
      </w:tabs>
    </w:pPr>
    <w:rPr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B64BD"/>
    <w:rPr>
      <w:rFonts w:ascii="Hand writing Mutlu" w:hAnsi="Hand writing Mutlu" w:cs="Hand writing Mutlu"/>
      <w:b/>
      <w:bCs/>
      <w:i/>
      <w:iCs/>
      <w:color w:val="000000"/>
      <w:sz w:val="32"/>
      <w:szCs w:val="32"/>
      <w:lang w:eastAsia="tr-TR"/>
    </w:rPr>
  </w:style>
  <w:style w:type="character" w:styleId="PageNumber">
    <w:name w:val="page number"/>
    <w:basedOn w:val="DefaultParagraphFont"/>
    <w:uiPriority w:val="99"/>
    <w:rsid w:val="007B64BD"/>
    <w:rPr>
      <w:rFonts w:cs="Times New Roman"/>
    </w:rPr>
  </w:style>
  <w:style w:type="character" w:styleId="Hyperlink">
    <w:name w:val="Hyperlink"/>
    <w:basedOn w:val="DefaultParagraphFont"/>
    <w:uiPriority w:val="99"/>
    <w:rsid w:val="00E005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sorubak.com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8</Pages>
  <Words>2135</Words>
  <Characters>12175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>www.sorubak.com</dc:subject>
  <dc:creator>www.sorubak.com; ozguregitimciler</dc:creator>
  <cp:keywords>www.sorubak.com</cp:keywords>
  <dc:description>www.sorubak.com</dc:description>
  <cp:lastModifiedBy>edanur</cp:lastModifiedBy>
  <cp:revision>3</cp:revision>
  <cp:lastPrinted>2012-09-22T20:17:00Z</cp:lastPrinted>
  <dcterms:created xsi:type="dcterms:W3CDTF">2012-11-13T22:10:00Z</dcterms:created>
  <dcterms:modified xsi:type="dcterms:W3CDTF">2012-12-07T20:25:00Z</dcterms:modified>
  <cp:category>www.sorubak.com</cp:category>
</cp:coreProperties>
</file>