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7A" w:rsidRPr="007330E6" w:rsidRDefault="0001797A" w:rsidP="009D31AB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hyperlink r:id="rId5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3C1DC9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6" o:title=""/>
          </v:shape>
        </w:pict>
      </w:r>
    </w:p>
    <w:p w:rsidR="0001797A" w:rsidRDefault="0001797A" w:rsidP="009D31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   </w:t>
      </w:r>
    </w:p>
    <w:p w:rsidR="0001797A" w:rsidRPr="00EB0835" w:rsidRDefault="0001797A" w:rsidP="009D31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color w:val="365F91"/>
          <w:sz w:val="32"/>
          <w:szCs w:val="32"/>
        </w:rPr>
        <w:t>YEŞİLTEPE ORTAOKULU</w:t>
      </w:r>
      <w:r w:rsidRPr="00EB0835">
        <w:rPr>
          <w:b/>
          <w:color w:val="FF0000"/>
          <w:sz w:val="28"/>
          <w:szCs w:val="28"/>
        </w:rPr>
        <w:t xml:space="preserve"> </w:t>
      </w:r>
      <w:r w:rsidRPr="00EB0835">
        <w:rPr>
          <w:b/>
          <w:color w:val="FF0000"/>
          <w:sz w:val="28"/>
          <w:szCs w:val="28"/>
        </w:rPr>
        <w:tab/>
      </w:r>
    </w:p>
    <w:p w:rsidR="0001797A" w:rsidRPr="004A4DDC" w:rsidRDefault="0001797A" w:rsidP="009D31AB">
      <w:pPr>
        <w:rPr>
          <w:b/>
          <w:color w:val="1F497D"/>
          <w:sz w:val="36"/>
          <w:szCs w:val="36"/>
          <w:u w:val="single"/>
        </w:rPr>
      </w:pPr>
      <w:r>
        <w:tab/>
      </w:r>
      <w:r>
        <w:tab/>
      </w:r>
      <w:r w:rsidRPr="004A4DDC">
        <w:rPr>
          <w:color w:val="1F497D"/>
          <w:u w:val="single"/>
        </w:rPr>
        <w:t xml:space="preserve">    </w:t>
      </w:r>
      <w:r w:rsidRPr="004A4DDC">
        <w:rPr>
          <w:b/>
          <w:color w:val="1F497D"/>
          <w:sz w:val="36"/>
          <w:szCs w:val="36"/>
          <w:u w:val="single"/>
        </w:rPr>
        <w:t>2/B SINIFI GENEL  DEĞERLENDİRME SINAVI  1</w:t>
      </w:r>
    </w:p>
    <w:p w:rsidR="0001797A" w:rsidRDefault="0001797A" w:rsidP="009D31AB">
      <w:pPr>
        <w:rPr>
          <w:b/>
          <w:i/>
          <w:color w:val="0070C0"/>
          <w:sz w:val="36"/>
          <w:szCs w:val="36"/>
        </w:rPr>
      </w:pPr>
      <w:r w:rsidRPr="007330E6">
        <w:rPr>
          <w:b/>
          <w:color w:val="00B050"/>
          <w:sz w:val="36"/>
          <w:szCs w:val="36"/>
        </w:rPr>
        <w:tab/>
      </w:r>
      <w:r w:rsidRPr="007330E6">
        <w:rPr>
          <w:b/>
          <w:color w:val="0070C0"/>
          <w:sz w:val="36"/>
          <w:szCs w:val="36"/>
        </w:rPr>
        <w:t xml:space="preserve">                           </w:t>
      </w:r>
      <w:r>
        <w:rPr>
          <w:b/>
          <w:color w:val="0070C0"/>
          <w:sz w:val="36"/>
          <w:szCs w:val="36"/>
        </w:rPr>
        <w:t xml:space="preserve">      </w:t>
      </w:r>
      <w:r w:rsidRPr="007330E6">
        <w:rPr>
          <w:b/>
          <w:color w:val="0070C0"/>
          <w:sz w:val="36"/>
          <w:szCs w:val="36"/>
        </w:rPr>
        <w:t xml:space="preserve"> </w:t>
      </w:r>
      <w:r>
        <w:rPr>
          <w:b/>
          <w:i/>
          <w:color w:val="0070C0"/>
          <w:sz w:val="36"/>
          <w:szCs w:val="36"/>
        </w:rPr>
        <w:t>HAYAT BİLGİSİ</w:t>
      </w:r>
    </w:p>
    <w:p w:rsidR="0001797A" w:rsidRDefault="0001797A" w:rsidP="009D31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9D31AB">
        <w:rPr>
          <w:sz w:val="28"/>
          <w:szCs w:val="28"/>
        </w:rPr>
        <w:t>Okulda başarılı olmak için…………….ve………….olmalıyız</w:t>
      </w:r>
      <w:r>
        <w:rPr>
          <w:sz w:val="28"/>
          <w:szCs w:val="28"/>
        </w:rPr>
        <w:t>. Yukarıdaki cümledeki boşluklar aşağıdakilerden hangisi ile doldurulur ?</w:t>
      </w:r>
    </w:p>
    <w:p w:rsidR="0001797A" w:rsidRDefault="0001797A" w:rsidP="009D31A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kavgacı-düzensiz</w:t>
      </w:r>
      <w:r>
        <w:rPr>
          <w:sz w:val="28"/>
          <w:szCs w:val="28"/>
        </w:rPr>
        <w:tab/>
        <w:t>b)planlı-düzenli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c)yardımsever-tutumlu</w:t>
      </w:r>
    </w:p>
    <w:p w:rsidR="0001797A" w:rsidRDefault="0001797A" w:rsidP="002A1E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Pazar akşamı geç yatarsak , ertesi sabah nasıl bir sorun yaşayabiliriz ?</w:t>
      </w:r>
    </w:p>
    <w:p w:rsidR="0001797A" w:rsidRDefault="0001797A" w:rsidP="00396DE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Ertesi sabah uykusuz kalabiliriz.</w:t>
      </w:r>
    </w:p>
    <w:p w:rsidR="0001797A" w:rsidRDefault="0001797A" w:rsidP="00396DE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Okula tam zamanında geliriz.</w:t>
      </w:r>
    </w:p>
    <w:p w:rsidR="0001797A" w:rsidRDefault="0001797A" w:rsidP="00396DE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Derslerimizi dikkatle dinleyebiliriz.</w:t>
      </w:r>
    </w:p>
    <w:p w:rsidR="0001797A" w:rsidRDefault="0001797A" w:rsidP="003B2A1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B2A13">
        <w:rPr>
          <w:sz w:val="28"/>
          <w:szCs w:val="28"/>
        </w:rPr>
        <w:t>Aşağıdakilerden</w:t>
      </w:r>
      <w:r>
        <w:rPr>
          <w:sz w:val="28"/>
          <w:szCs w:val="28"/>
        </w:rPr>
        <w:t xml:space="preserve"> hangisi okul çantamızın içinde </w:t>
      </w:r>
      <w:r w:rsidRPr="006E7C06">
        <w:rPr>
          <w:sz w:val="28"/>
          <w:szCs w:val="28"/>
          <w:u w:val="single"/>
        </w:rPr>
        <w:t>bulunmaz?</w:t>
      </w:r>
    </w:p>
    <w:p w:rsidR="0001797A" w:rsidRDefault="0001797A" w:rsidP="001928EE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b)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c)</w:t>
      </w:r>
      <w:r w:rsidRPr="009712F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01797A" w:rsidRDefault="0001797A" w:rsidP="003B2A13">
      <w:pPr>
        <w:pStyle w:val="ListParagraph"/>
        <w:ind w:left="1080"/>
        <w:rPr>
          <w:sz w:val="28"/>
          <w:szCs w:val="28"/>
        </w:rPr>
      </w:pPr>
      <w:hyperlink r:id="rId7" w:tgtFrame="_blank" w:history="1">
        <w:r w:rsidRPr="003C1DC9">
          <w:rPr>
            <w:noProof/>
            <w:color w:val="151515"/>
            <w:sz w:val="18"/>
            <w:szCs w:val="18"/>
            <w:lang w:eastAsia="tr-TR"/>
          </w:rPr>
          <w:pict>
            <v:shape id="mainImage" o:spid="_x0000_i1026" type="#_x0000_t75" alt="http://www.izmirdesanat.org/wp-content/uploads/2009/05/kitaplar.gif" href="http://www.izmirdesanat.org/kitaplar-pahali-" style="width:75pt;height:65.25pt;visibility:visible" o:button="t">
              <v:fill o:detectmouseclick="t"/>
              <v:imagedata r:id="rId8" o:title=""/>
            </v:shape>
          </w:pict>
        </w:r>
      </w:hyperlink>
      <w:r>
        <w:rPr>
          <w:sz w:val="28"/>
          <w:szCs w:val="28"/>
        </w:rPr>
        <w:t xml:space="preserve">                     </w:t>
      </w:r>
      <w:r w:rsidRPr="003C1DC9">
        <w:rPr>
          <w:noProof/>
          <w:sz w:val="18"/>
          <w:szCs w:val="18"/>
          <w:lang w:eastAsia="tr-TR"/>
        </w:rPr>
        <w:pict>
          <v:shape id="bigImage" o:spid="_x0000_i1027" type="#_x0000_t75" alt="http://ts4.mm.bing.net/th?id=H.4602522136872671&amp;pid=15.1&amp;H=160&amp;W=160" style="width:75.75pt;height:75.75pt;visibility:visible">
            <v:imagedata r:id="rId9" o:title=""/>
          </v:shape>
        </w:pict>
      </w:r>
      <w:r>
        <w:rPr>
          <w:sz w:val="28"/>
          <w:szCs w:val="28"/>
        </w:rPr>
        <w:t xml:space="preserve">                           </w:t>
      </w:r>
      <w:r w:rsidRPr="003C1DC9">
        <w:rPr>
          <w:noProof/>
          <w:sz w:val="28"/>
          <w:szCs w:val="28"/>
          <w:lang w:eastAsia="tr-TR"/>
        </w:rPr>
        <w:pict>
          <v:shape id="_x0000_i1028" type="#_x0000_t75" alt="http://www.momswhothink.com/flowers-coloring-pages/flowers-coloring-pages00018im.jpg" style="width:64.5pt;height:83.25pt;visibility:visible">
            <v:imagedata r:id="rId10" o:title=""/>
          </v:shape>
        </w:pict>
      </w:r>
    </w:p>
    <w:p w:rsidR="0001797A" w:rsidRDefault="0001797A" w:rsidP="003B2A13">
      <w:pPr>
        <w:pStyle w:val="ListParagraph"/>
        <w:ind w:left="1080"/>
        <w:rPr>
          <w:sz w:val="28"/>
          <w:szCs w:val="28"/>
        </w:rPr>
      </w:pPr>
    </w:p>
    <w:p w:rsidR="0001797A" w:rsidRDefault="0001797A" w:rsidP="006E7C0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Aşağıdakilerden hangisi kişisel bakım malzemesi </w:t>
      </w:r>
      <w:r w:rsidRPr="006E7C06">
        <w:rPr>
          <w:sz w:val="28"/>
          <w:szCs w:val="28"/>
          <w:u w:val="single"/>
        </w:rPr>
        <w:t>değildir ?</w:t>
      </w:r>
    </w:p>
    <w:p w:rsidR="0001797A" w:rsidRDefault="0001797A" w:rsidP="006E7C06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Bardak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Tarak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Diş Fırçası</w:t>
      </w:r>
    </w:p>
    <w:p w:rsidR="0001797A" w:rsidRDefault="0001797A" w:rsidP="006C77D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7DE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 xml:space="preserve"> davranışlardan hangisi </w:t>
      </w:r>
      <w:r w:rsidRPr="006C77DE">
        <w:rPr>
          <w:sz w:val="28"/>
          <w:szCs w:val="28"/>
          <w:u w:val="single"/>
        </w:rPr>
        <w:t>yanlıştır?</w:t>
      </w:r>
    </w:p>
    <w:p w:rsidR="0001797A" w:rsidRDefault="0001797A" w:rsidP="006C77DE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Sınıfımızın duvarlarını karalamalıyız.</w:t>
      </w:r>
    </w:p>
    <w:p w:rsidR="0001797A" w:rsidRDefault="0001797A" w:rsidP="006C77DE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Okul kurallarına uymalıyız.</w:t>
      </w:r>
    </w:p>
    <w:p w:rsidR="0001797A" w:rsidRDefault="0001797A" w:rsidP="006C77DE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Koridorlarda bağırmamalıyız.</w:t>
      </w:r>
    </w:p>
    <w:p w:rsidR="0001797A" w:rsidRDefault="0001797A" w:rsidP="000E66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Aşağıdakilerden hangisi bir okul kuralı değildir ?</w:t>
      </w:r>
    </w:p>
    <w:p w:rsidR="0001797A" w:rsidRDefault="0001797A" w:rsidP="00AC5FBE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Okula zamanında gelmek.</w:t>
      </w:r>
    </w:p>
    <w:p w:rsidR="0001797A" w:rsidRDefault="0001797A" w:rsidP="00AC5FBE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Her hafta banyo yapmak</w:t>
      </w:r>
    </w:p>
    <w:p w:rsidR="0001797A" w:rsidRDefault="0001797A" w:rsidP="00AC5FBE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Bayrak törenlerine katılmak</w:t>
      </w:r>
    </w:p>
    <w:p w:rsidR="0001797A" w:rsidRDefault="0001797A" w:rsidP="00AC5FBE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Aşağıdakilerden hangisi okullarda oluşturulan kulüplerden biri değildir?</w:t>
      </w:r>
    </w:p>
    <w:p w:rsidR="0001797A" w:rsidRDefault="0001797A" w:rsidP="00AC5FBE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Spor Kulübü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Tiyatro Kulübü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c)Fotoğrafçılık Kulübü</w:t>
      </w:r>
    </w:p>
    <w:p w:rsidR="0001797A" w:rsidRDefault="0001797A" w:rsidP="002B6D3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Bayrağımız bağımsızlığımızın temsil eder. O yüzden çok önemlidir. Aşağıdakilerden hangisi barağımızın özelliğidir?.</w:t>
      </w:r>
    </w:p>
    <w:p w:rsidR="0001797A" w:rsidRDefault="0001797A" w:rsidP="002B6D38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Rengi beyazdır.</w:t>
      </w:r>
    </w:p>
    <w:p w:rsidR="0001797A" w:rsidRDefault="0001797A" w:rsidP="002B6D38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Üçgen şeklindedir.</w:t>
      </w:r>
    </w:p>
    <w:p w:rsidR="0001797A" w:rsidRDefault="0001797A" w:rsidP="002B6D38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Üzerinde  beyaz renkte ay ve yıldız vardır.</w:t>
      </w:r>
    </w:p>
    <w:p w:rsidR="0001797A" w:rsidRDefault="0001797A" w:rsidP="00710DA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Aşağıdakilerden hangisi doğal ve yararlı  bir besindir?</w:t>
      </w:r>
    </w:p>
    <w:p w:rsidR="0001797A" w:rsidRDefault="0001797A" w:rsidP="00BF6116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b)</w:t>
      </w:r>
      <w:r w:rsidRPr="000D4EF3">
        <w:t xml:space="preserve"> </w:t>
      </w:r>
      <w:r>
        <w:t xml:space="preserve">                                                        c)</w:t>
      </w:r>
    </w:p>
    <w:p w:rsidR="0001797A" w:rsidRDefault="0001797A" w:rsidP="00710DA0">
      <w:pPr>
        <w:pStyle w:val="ListParagraph"/>
        <w:rPr>
          <w:noProof/>
          <w:lang w:eastAsia="tr-TR"/>
        </w:rPr>
      </w:pPr>
      <w:r w:rsidRPr="003C1DC9">
        <w:rPr>
          <w:rFonts w:ascii="Arial" w:hAnsi="Arial" w:cs="Arial"/>
          <w:noProof/>
          <w:sz w:val="20"/>
          <w:szCs w:val="20"/>
          <w:lang w:eastAsia="tr-TR"/>
        </w:rPr>
        <w:pict>
          <v:shape id="_x0000_i1029" type="#_x0000_t75" alt="http://www.uruncekimi.com/market-fotograf-insert-insort-cekim-resim/gorseller-dergi-insert-brosur/016-suturunleri-yogurt-insortfotografcekimleri.jpg" style="width:106.5pt;height:85.5pt;visibility:visible">
            <v:imagedata r:id="rId11" o:title=""/>
          </v:shape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277C2">
        <w:rPr>
          <w:noProof/>
          <w:lang w:eastAsia="tr-TR"/>
        </w:rPr>
        <w:pict>
          <v:shape id="Resim 4" o:spid="_x0000_i1030" type="#_x0000_t75" alt=" resim" style="width:75.75pt;height:73.5pt;rotation:180;flip:y;visibility:visible">
            <v:imagedata r:id="rId12" o:title=""/>
          </v:shape>
        </w:pict>
      </w:r>
      <w:r>
        <w:rPr>
          <w:noProof/>
          <w:lang w:eastAsia="tr-TR"/>
        </w:rPr>
        <w:t xml:space="preserve">                                             </w:t>
      </w:r>
      <w:r w:rsidRPr="004277C2">
        <w:rPr>
          <w:noProof/>
          <w:lang w:eastAsia="tr-TR"/>
        </w:rPr>
        <w:pict>
          <v:shape id="Resim 10" o:spid="_x0000_i1031" type="#_x0000_t75" alt="coca cola kutusu resimleri" style="width:45pt;height:84.75pt;visibility:visible">
            <v:imagedata r:id="rId13" o:title=""/>
          </v:shape>
        </w:pict>
      </w:r>
    </w:p>
    <w:p w:rsidR="0001797A" w:rsidRDefault="0001797A" w:rsidP="00710DA0">
      <w:pPr>
        <w:pStyle w:val="ListParagraph"/>
        <w:rPr>
          <w:noProof/>
          <w:lang w:eastAsia="tr-TR"/>
        </w:rPr>
      </w:pPr>
    </w:p>
    <w:p w:rsidR="0001797A" w:rsidRDefault="0001797A" w:rsidP="00E715A9">
      <w:pPr>
        <w:pStyle w:val="ListParagraph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E715A9">
        <w:rPr>
          <w:noProof/>
          <w:sz w:val="28"/>
          <w:szCs w:val="28"/>
          <w:lang w:eastAsia="tr-TR"/>
        </w:rPr>
        <w:t xml:space="preserve"> Dengeli ve düzenli beslenmek </w:t>
      </w:r>
      <w:r>
        <w:rPr>
          <w:noProof/>
          <w:sz w:val="28"/>
          <w:szCs w:val="28"/>
          <w:lang w:eastAsia="tr-TR"/>
        </w:rPr>
        <w:t>okul başarımızı nasıl etkiler?</w:t>
      </w:r>
    </w:p>
    <w:p w:rsidR="0001797A" w:rsidRDefault="0001797A" w:rsidP="005E3214">
      <w:pPr>
        <w:pStyle w:val="ListParagraph"/>
        <w:numPr>
          <w:ilvl w:val="0"/>
          <w:numId w:val="13"/>
        </w:num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Daha çok yazı yazmamızı sağlar.</w:t>
      </w:r>
    </w:p>
    <w:p w:rsidR="0001797A" w:rsidRDefault="0001797A" w:rsidP="005E3214">
      <w:pPr>
        <w:pStyle w:val="ListParagraph"/>
        <w:numPr>
          <w:ilvl w:val="0"/>
          <w:numId w:val="13"/>
        </w:num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Okul başarımızı olumlu etkiler.</w:t>
      </w:r>
    </w:p>
    <w:p w:rsidR="0001797A" w:rsidRDefault="0001797A" w:rsidP="005E3214">
      <w:pPr>
        <w:pStyle w:val="ListParagraph"/>
        <w:numPr>
          <w:ilvl w:val="0"/>
          <w:numId w:val="13"/>
        </w:num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Daha çok konuşmamızı sağlar.</w:t>
      </w:r>
    </w:p>
    <w:p w:rsidR="0001797A" w:rsidRDefault="0001797A" w:rsidP="008F4952">
      <w:pPr>
        <w:pStyle w:val="ListParagraph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 xml:space="preserve"> Aşağıdaki resimde verilen hayvanın en iyi yaptığı iş aşağıdakilerden hangisidir?</w:t>
      </w:r>
    </w:p>
    <w:p w:rsidR="0001797A" w:rsidRPr="008F4952" w:rsidRDefault="0001797A" w:rsidP="008F4952">
      <w:pPr>
        <w:pStyle w:val="ListParagraph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 xml:space="preserve">                           </w:t>
      </w:r>
      <w:r w:rsidRPr="003C1DC9">
        <w:rPr>
          <w:rFonts w:ascii="Arial" w:hAnsi="Arial" w:cs="Arial"/>
          <w:noProof/>
          <w:sz w:val="20"/>
          <w:szCs w:val="20"/>
          <w:lang w:eastAsia="tr-TR"/>
        </w:rPr>
        <w:pict>
          <v:shape id="_x0000_i1032" type="#_x0000_t75" alt="http://3.bp.blogspot.com/-__mt9ndqwS0/TxBTYuKNCZI/AAAAAAAACX8/YgNfufkqpKg/s1600/ari_resimleri-arilar_nasil_bal_yapar.png" style="width:78pt;height:65.25pt;visibility:visible">
            <v:imagedata r:id="rId14" o:title=""/>
          </v:shape>
        </w:pict>
      </w:r>
    </w:p>
    <w:p w:rsidR="0001797A" w:rsidRDefault="0001797A" w:rsidP="00EA1D24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Uçmak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Bal Yapmak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c) Böcek Yakalamak</w:t>
      </w:r>
    </w:p>
    <w:p w:rsidR="0001797A" w:rsidRPr="00C51B03" w:rsidRDefault="0001797A" w:rsidP="00C51B0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82.15pt;margin-top:16.95pt;width:171pt;height:55.5pt;z-index:251658240" adj="897,20666">
            <v:textbox>
              <w:txbxContent>
                <w:p w:rsidR="0001797A" w:rsidRDefault="0001797A">
                  <w:r>
                    <w:t>Sevgili çocuklar, hepimiz aynı  özelliklere sahip olsaydık neler olurdu?</w:t>
                  </w:r>
                </w:p>
              </w:txbxContent>
            </v:textbox>
          </v:shape>
        </w:pict>
      </w:r>
    </w:p>
    <w:p w:rsidR="0001797A" w:rsidRDefault="0001797A" w:rsidP="00C51B03">
      <w:pPr>
        <w:ind w:left="360"/>
        <w:rPr>
          <w:sz w:val="28"/>
          <w:szCs w:val="28"/>
        </w:rPr>
      </w:pPr>
      <w:r w:rsidRPr="004277C2">
        <w:rPr>
          <w:noProof/>
          <w:lang w:eastAsia="tr-TR"/>
        </w:rPr>
        <w:pict>
          <v:shape id="_x0000_i1033" type="#_x0000_t75" alt="http://okulweb.meb.gov.tr/34/16/739966/images/ogretmen.jpg" style="width:60pt;height:54pt;visibility:visible">
            <v:imagedata r:id="rId15" o:title=""/>
          </v:shape>
        </w:pict>
      </w:r>
    </w:p>
    <w:p w:rsidR="0001797A" w:rsidRDefault="0001797A" w:rsidP="00C51B03">
      <w:pPr>
        <w:ind w:left="360"/>
        <w:rPr>
          <w:sz w:val="24"/>
          <w:szCs w:val="24"/>
        </w:rPr>
      </w:pPr>
      <w:r w:rsidRPr="00C51B03">
        <w:rPr>
          <w:sz w:val="24"/>
          <w:szCs w:val="24"/>
        </w:rPr>
        <w:t>Öğretmen</w:t>
      </w:r>
    </w:p>
    <w:p w:rsidR="0001797A" w:rsidRDefault="0001797A" w:rsidP="00C51B03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C51B03">
        <w:rPr>
          <w:sz w:val="28"/>
          <w:szCs w:val="28"/>
        </w:rPr>
        <w:t>Hepimiz farklı şeylerden hoşlanırdık</w:t>
      </w:r>
      <w:r>
        <w:rPr>
          <w:sz w:val="28"/>
          <w:szCs w:val="28"/>
        </w:rPr>
        <w:t>.</w:t>
      </w:r>
    </w:p>
    <w:p w:rsidR="0001797A" w:rsidRDefault="0001797A" w:rsidP="00C51B03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Hepimiz birbirimize benzerdik. Hayat çok sıkıcı olurdu.</w:t>
      </w:r>
    </w:p>
    <w:p w:rsidR="0001797A" w:rsidRDefault="0001797A" w:rsidP="00C51B03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Birimiz ip atlarken, diğerimiz top oynamak isterdi.</w:t>
      </w:r>
    </w:p>
    <w:p w:rsidR="0001797A" w:rsidRDefault="0001797A" w:rsidP="008A44DC">
      <w:pPr>
        <w:rPr>
          <w:sz w:val="28"/>
          <w:szCs w:val="28"/>
        </w:rPr>
      </w:pPr>
    </w:p>
    <w:p w:rsidR="0001797A" w:rsidRDefault="0001797A" w:rsidP="008A44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Okula aşağıdakilerden hangisi ile gidebiliriz ?</w:t>
      </w:r>
    </w:p>
    <w:p w:rsidR="0001797A" w:rsidRPr="00440C6B" w:rsidRDefault="0001797A" w:rsidP="005515E4">
      <w:pPr>
        <w:pStyle w:val="ListParagraph"/>
        <w:numPr>
          <w:ilvl w:val="0"/>
          <w:numId w:val="17"/>
        </w:numPr>
        <w:rPr>
          <w:sz w:val="28"/>
          <w:szCs w:val="28"/>
        </w:rPr>
      </w:pPr>
      <w:r w:rsidRPr="003C1DC9">
        <w:rPr>
          <w:noProof/>
          <w:sz w:val="28"/>
          <w:szCs w:val="28"/>
          <w:lang w:eastAsia="tr-TR"/>
        </w:rPr>
        <w:pict>
          <v:shape id="_x0000_i1034" type="#_x0000_t75" style="width:96.75pt;height:48.75pt;visibility:visible">
            <v:imagedata r:id="rId16" o:title=""/>
          </v:shape>
        </w:pict>
      </w:r>
      <w:r>
        <w:rPr>
          <w:sz w:val="28"/>
          <w:szCs w:val="28"/>
        </w:rPr>
        <w:t xml:space="preserve">                    b)</w:t>
      </w:r>
      <w:r w:rsidRPr="005515E4">
        <w:rPr>
          <w:noProof/>
          <w:lang w:eastAsia="tr-TR"/>
        </w:rPr>
        <w:t xml:space="preserve"> </w:t>
      </w:r>
      <w:r w:rsidRPr="003C1DC9">
        <w:rPr>
          <w:noProof/>
          <w:sz w:val="28"/>
          <w:szCs w:val="28"/>
          <w:lang w:eastAsia="tr-TR"/>
        </w:rPr>
        <w:pict>
          <v:shape id="Resim 18" o:spid="_x0000_i1035" type="#_x0000_t75" style="width:85.5pt;height:86.25pt;visibility:visible">
            <v:imagedata r:id="rId17" o:title=""/>
          </v:shape>
        </w:pict>
      </w:r>
      <w:r>
        <w:rPr>
          <w:noProof/>
          <w:lang w:eastAsia="tr-TR"/>
        </w:rPr>
        <w:tab/>
        <w:t xml:space="preserve">               c)</w:t>
      </w:r>
      <w:r w:rsidRPr="005515E4">
        <w:rPr>
          <w:noProof/>
          <w:lang w:eastAsia="tr-TR"/>
        </w:rPr>
        <w:t xml:space="preserve"> </w:t>
      </w:r>
      <w:r w:rsidRPr="004277C2">
        <w:rPr>
          <w:noProof/>
          <w:lang w:eastAsia="tr-TR"/>
        </w:rPr>
        <w:pict>
          <v:shape id="Resim 27" o:spid="_x0000_i1036" type="#_x0000_t75" style="width:67.5pt;height:33pt;visibility:visible">
            <v:imagedata r:id="rId18" o:title=""/>
          </v:shape>
        </w:pict>
      </w:r>
    </w:p>
    <w:p w:rsidR="0001797A" w:rsidRDefault="0001797A" w:rsidP="00440C6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Trafiğin düzenli işlemesi için konulan kurallara……………………kuralları denir. Boş bırakılan yere aşağıdakilerden hangisi getirilmelidir?</w:t>
      </w:r>
    </w:p>
    <w:p w:rsidR="0001797A" w:rsidRDefault="0001797A" w:rsidP="00440C6B">
      <w:pPr>
        <w:pStyle w:val="ListParagraph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Ev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trafik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okul</w:t>
      </w:r>
    </w:p>
    <w:p w:rsidR="0001797A" w:rsidRDefault="0001797A" w:rsidP="00670B8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Yiyeceklerin tatlı, tuzlu, ekşi veya acı olduğunu anlamamızı sağlayan tat alma organımız aşağıdakilerden hangisidir?</w:t>
      </w:r>
    </w:p>
    <w:p w:rsidR="0001797A" w:rsidRPr="00670B87" w:rsidRDefault="0001797A" w:rsidP="00670B87">
      <w:pPr>
        <w:ind w:left="360"/>
        <w:rPr>
          <w:sz w:val="28"/>
          <w:szCs w:val="28"/>
        </w:rPr>
      </w:pPr>
      <w:r>
        <w:rPr>
          <w:sz w:val="28"/>
          <w:szCs w:val="28"/>
        </w:rPr>
        <w:t>a)</w:t>
      </w:r>
      <w:r w:rsidRPr="00670B87">
        <w:rPr>
          <w:rFonts w:ascii="Tahoma" w:hAnsi="Tahoma" w:cs="Tahoma"/>
          <w:color w:val="45688E"/>
          <w:sz w:val="17"/>
          <w:szCs w:val="17"/>
        </w:rPr>
        <w:t xml:space="preserve"> </w:t>
      </w:r>
      <w:r w:rsidRPr="003C1DC9">
        <w:rPr>
          <w:rFonts w:ascii="Tahoma" w:hAnsi="Tahoma" w:cs="Tahoma"/>
          <w:noProof/>
          <w:color w:val="45688E"/>
          <w:sz w:val="17"/>
          <w:szCs w:val="17"/>
          <w:lang w:eastAsia="tr-TR"/>
        </w:rPr>
        <w:pict>
          <v:shape id="buyukfoto" o:spid="_x0000_i1037" type="#_x0000_t75" alt="dil" style="width:51.75pt;height:58.5pt;visibility:visible">
            <v:imagedata r:id="rId19" o:title=""/>
          </v:shape>
        </w:pict>
      </w:r>
      <w:r>
        <w:rPr>
          <w:rFonts w:ascii="Tahoma" w:hAnsi="Tahoma" w:cs="Tahoma"/>
          <w:color w:val="45688E"/>
          <w:sz w:val="17"/>
          <w:szCs w:val="17"/>
        </w:rPr>
        <w:tab/>
      </w:r>
      <w:r w:rsidRPr="00670B87">
        <w:rPr>
          <w:rFonts w:cs="Tahoma"/>
          <w:sz w:val="28"/>
          <w:szCs w:val="28"/>
        </w:rPr>
        <w:t xml:space="preserve">                 b)</w:t>
      </w:r>
      <w:r>
        <w:rPr>
          <w:rFonts w:cs="Tahoma"/>
          <w:sz w:val="28"/>
          <w:szCs w:val="28"/>
        </w:rPr>
        <w:t xml:space="preserve"> </w:t>
      </w:r>
      <w:r w:rsidRPr="003C1DC9">
        <w:rPr>
          <w:rFonts w:ascii="Arial" w:hAnsi="Arial" w:cs="Arial"/>
          <w:noProof/>
          <w:sz w:val="20"/>
          <w:szCs w:val="20"/>
          <w:lang w:eastAsia="tr-TR"/>
        </w:rPr>
        <w:pict>
          <v:shape id="_x0000_i1038" type="#_x0000_t75" alt="http://scs03.resimyukle.com/files/view/ryu.pho.img/469/32/goz_3.jpg" style="width:67.5pt;height:39pt;visibility:visible">
            <v:imagedata r:id="rId20" o:title=""/>
          </v:shape>
        </w:pict>
      </w:r>
      <w:r>
        <w:rPr>
          <w:rFonts w:cs="Tahoma"/>
          <w:sz w:val="28"/>
          <w:szCs w:val="28"/>
        </w:rPr>
        <w:t xml:space="preserve">                               c)</w:t>
      </w:r>
      <w:r w:rsidRPr="00670B87">
        <w:t xml:space="preserve"> </w:t>
      </w:r>
      <w:r w:rsidRPr="004277C2">
        <w:rPr>
          <w:noProof/>
          <w:lang w:eastAsia="tr-TR"/>
        </w:rPr>
        <w:pict>
          <v:shape id="Resim 25" o:spid="_x0000_i1039" type="#_x0000_t75" alt=" resim" style="width:48.75pt;height:75.75pt;visibility:visible">
            <v:imagedata r:id="rId21" o:title=""/>
          </v:shape>
        </w:pict>
      </w:r>
    </w:p>
    <w:p w:rsidR="0001797A" w:rsidRDefault="0001797A">
      <w:pPr>
        <w:ind w:left="360"/>
        <w:rPr>
          <w:sz w:val="28"/>
          <w:szCs w:val="28"/>
        </w:rPr>
      </w:pPr>
    </w:p>
    <w:p w:rsidR="0001797A" w:rsidRDefault="0001797A">
      <w:pPr>
        <w:ind w:left="360"/>
        <w:rPr>
          <w:sz w:val="28"/>
          <w:szCs w:val="28"/>
        </w:rPr>
      </w:pPr>
    </w:p>
    <w:p w:rsidR="0001797A" w:rsidRDefault="0001797A">
      <w:pPr>
        <w:ind w:left="360"/>
        <w:rPr>
          <w:sz w:val="28"/>
          <w:szCs w:val="28"/>
        </w:rPr>
      </w:pPr>
    </w:p>
    <w:p w:rsidR="0001797A" w:rsidRDefault="0001797A">
      <w:pPr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BAŞARILAR</w:t>
      </w:r>
    </w:p>
    <w:p w:rsidR="0001797A" w:rsidRDefault="0001797A">
      <w:pPr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Pınar YAZICI / 2-B Sınıf Öğretmeni</w:t>
      </w:r>
    </w:p>
    <w:p w:rsidR="0001797A" w:rsidRDefault="0001797A">
      <w:pPr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1797A" w:rsidRDefault="0001797A">
      <w:pPr>
        <w:ind w:left="360"/>
        <w:rPr>
          <w:sz w:val="28"/>
          <w:szCs w:val="28"/>
        </w:rPr>
      </w:pPr>
    </w:p>
    <w:p w:rsidR="0001797A" w:rsidRDefault="0001797A">
      <w:pPr>
        <w:ind w:left="360"/>
        <w:rPr>
          <w:sz w:val="28"/>
          <w:szCs w:val="28"/>
        </w:rPr>
      </w:pPr>
    </w:p>
    <w:p w:rsidR="0001797A" w:rsidRDefault="0001797A">
      <w:pPr>
        <w:ind w:left="360"/>
        <w:rPr>
          <w:sz w:val="28"/>
          <w:szCs w:val="28"/>
        </w:rPr>
      </w:pPr>
    </w:p>
    <w:p w:rsidR="0001797A" w:rsidRPr="00670B87" w:rsidRDefault="0001797A" w:rsidP="00D156FD">
      <w:pPr>
        <w:ind w:left="3192" w:firstLine="348"/>
        <w:rPr>
          <w:sz w:val="28"/>
          <w:szCs w:val="28"/>
        </w:rPr>
      </w:pPr>
    </w:p>
    <w:sectPr w:rsidR="0001797A" w:rsidRPr="00670B87" w:rsidSect="00BA5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6FE"/>
    <w:multiLevelType w:val="hybridMultilevel"/>
    <w:tmpl w:val="6DA604F4"/>
    <w:lvl w:ilvl="0" w:tplc="5A781C5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BDA48D0"/>
    <w:multiLevelType w:val="hybridMultilevel"/>
    <w:tmpl w:val="D97ADF5E"/>
    <w:lvl w:ilvl="0" w:tplc="E55EE0F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F13461"/>
    <w:multiLevelType w:val="hybridMultilevel"/>
    <w:tmpl w:val="7F962AE8"/>
    <w:lvl w:ilvl="0" w:tplc="A540105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F675CED"/>
    <w:multiLevelType w:val="hybridMultilevel"/>
    <w:tmpl w:val="DA1E6DFC"/>
    <w:lvl w:ilvl="0" w:tplc="62ACECB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92521B0"/>
    <w:multiLevelType w:val="hybridMultilevel"/>
    <w:tmpl w:val="84A676E6"/>
    <w:lvl w:ilvl="0" w:tplc="E6303CD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B592896"/>
    <w:multiLevelType w:val="hybridMultilevel"/>
    <w:tmpl w:val="8368B3B6"/>
    <w:lvl w:ilvl="0" w:tplc="2434385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4C90971"/>
    <w:multiLevelType w:val="hybridMultilevel"/>
    <w:tmpl w:val="FAB48C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991669"/>
    <w:multiLevelType w:val="hybridMultilevel"/>
    <w:tmpl w:val="D2441B40"/>
    <w:lvl w:ilvl="0" w:tplc="D79064E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AC77BE0"/>
    <w:multiLevelType w:val="hybridMultilevel"/>
    <w:tmpl w:val="A4060B2C"/>
    <w:lvl w:ilvl="0" w:tplc="A2A0705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71E5455"/>
    <w:multiLevelType w:val="hybridMultilevel"/>
    <w:tmpl w:val="9B823FD6"/>
    <w:lvl w:ilvl="0" w:tplc="4A6C70D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850431F"/>
    <w:multiLevelType w:val="hybridMultilevel"/>
    <w:tmpl w:val="D3EEDA42"/>
    <w:lvl w:ilvl="0" w:tplc="4EEADF66">
      <w:start w:val="1"/>
      <w:numFmt w:val="lowerLetter"/>
      <w:lvlText w:val="%1)"/>
      <w:lvlJc w:val="left"/>
      <w:pPr>
        <w:ind w:left="12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60EF6EAD"/>
    <w:multiLevelType w:val="hybridMultilevel"/>
    <w:tmpl w:val="A9F25AF0"/>
    <w:lvl w:ilvl="0" w:tplc="1E1EB61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82B7974"/>
    <w:multiLevelType w:val="hybridMultilevel"/>
    <w:tmpl w:val="E96A33AE"/>
    <w:lvl w:ilvl="0" w:tplc="E9840FE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AB2779B"/>
    <w:multiLevelType w:val="hybridMultilevel"/>
    <w:tmpl w:val="42D69114"/>
    <w:lvl w:ilvl="0" w:tplc="B9D4858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5F5149D"/>
    <w:multiLevelType w:val="hybridMultilevel"/>
    <w:tmpl w:val="A71EC3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C31EBF"/>
    <w:multiLevelType w:val="hybridMultilevel"/>
    <w:tmpl w:val="298EB8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8F4C8E"/>
    <w:multiLevelType w:val="hybridMultilevel"/>
    <w:tmpl w:val="0F9A0740"/>
    <w:lvl w:ilvl="0" w:tplc="B770D006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C9A7DDC"/>
    <w:multiLevelType w:val="hybridMultilevel"/>
    <w:tmpl w:val="05307B78"/>
    <w:lvl w:ilvl="0" w:tplc="04581F66">
      <w:start w:val="1"/>
      <w:numFmt w:val="lowerLetter"/>
      <w:lvlText w:val="%1)"/>
      <w:lvlJc w:val="left"/>
      <w:pPr>
        <w:ind w:left="24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7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13"/>
  </w:num>
  <w:num w:numId="11">
    <w:abstractNumId w:val="11"/>
  </w:num>
  <w:num w:numId="12">
    <w:abstractNumId w:val="10"/>
  </w:num>
  <w:num w:numId="13">
    <w:abstractNumId w:val="9"/>
  </w:num>
  <w:num w:numId="14">
    <w:abstractNumId w:val="16"/>
  </w:num>
  <w:num w:numId="15">
    <w:abstractNumId w:val="6"/>
  </w:num>
  <w:num w:numId="16">
    <w:abstractNumId w:val="12"/>
  </w:num>
  <w:num w:numId="17">
    <w:abstractNumId w:val="15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1AB"/>
    <w:rsid w:val="0001797A"/>
    <w:rsid w:val="000D4EF3"/>
    <w:rsid w:val="000E66A7"/>
    <w:rsid w:val="001928EE"/>
    <w:rsid w:val="002A1EA6"/>
    <w:rsid w:val="002B6D38"/>
    <w:rsid w:val="00361FC3"/>
    <w:rsid w:val="00396DE9"/>
    <w:rsid w:val="003B2A13"/>
    <w:rsid w:val="003C1DC9"/>
    <w:rsid w:val="004277C2"/>
    <w:rsid w:val="00440C6B"/>
    <w:rsid w:val="004A4DDC"/>
    <w:rsid w:val="005515E4"/>
    <w:rsid w:val="005E3214"/>
    <w:rsid w:val="00632F8D"/>
    <w:rsid w:val="00670B87"/>
    <w:rsid w:val="0068188F"/>
    <w:rsid w:val="006A437D"/>
    <w:rsid w:val="006C77DE"/>
    <w:rsid w:val="006E5AAD"/>
    <w:rsid w:val="006E7C06"/>
    <w:rsid w:val="00710DA0"/>
    <w:rsid w:val="00721061"/>
    <w:rsid w:val="007330E6"/>
    <w:rsid w:val="00750B50"/>
    <w:rsid w:val="008057B6"/>
    <w:rsid w:val="008A44DC"/>
    <w:rsid w:val="008F4952"/>
    <w:rsid w:val="0095174E"/>
    <w:rsid w:val="009542D6"/>
    <w:rsid w:val="009712F1"/>
    <w:rsid w:val="009D31AB"/>
    <w:rsid w:val="00A760A3"/>
    <w:rsid w:val="00AC5FBE"/>
    <w:rsid w:val="00BA56A6"/>
    <w:rsid w:val="00BF6116"/>
    <w:rsid w:val="00C51B03"/>
    <w:rsid w:val="00D05E62"/>
    <w:rsid w:val="00D156FD"/>
    <w:rsid w:val="00DF3540"/>
    <w:rsid w:val="00E715A9"/>
    <w:rsid w:val="00EA1D24"/>
    <w:rsid w:val="00EB0835"/>
    <w:rsid w:val="00FA0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1A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3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31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D31A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05E6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://www.izmirdesanat.org/kitaplar-pahali-mi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3</Pages>
  <Words>404</Words>
  <Characters>2308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edanur</cp:lastModifiedBy>
  <cp:revision>25</cp:revision>
  <dcterms:created xsi:type="dcterms:W3CDTF">2012-12-01T15:17:00Z</dcterms:created>
  <dcterms:modified xsi:type="dcterms:W3CDTF">2012-12-30T21:19:00Z</dcterms:modified>
  <cp:category>www.sorubak.com</cp:category>
</cp:coreProperties>
</file>