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B8" w:rsidRPr="00D04449" w:rsidRDefault="00140CB8" w:rsidP="004F16F9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D04449">
        <w:rPr>
          <w:rFonts w:ascii="Comic Sans MS" w:hAnsi="Comic Sans MS"/>
          <w:b/>
          <w:sz w:val="24"/>
          <w:szCs w:val="24"/>
        </w:rPr>
        <w:t xml:space="preserve">Adı – Soyadı : </w:t>
      </w:r>
      <w:r>
        <w:rPr>
          <w:rFonts w:ascii="Comic Sans MS" w:hAnsi="Comic Sans MS"/>
          <w:b/>
          <w:sz w:val="24"/>
          <w:szCs w:val="24"/>
        </w:rPr>
        <w:t>……………………………………………….</w:t>
      </w:r>
    </w:p>
    <w:p w:rsidR="00140CB8" w:rsidRPr="00D04449" w:rsidRDefault="00140CB8" w:rsidP="004F16F9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40CB8" w:rsidRPr="00D04449" w:rsidRDefault="00140CB8" w:rsidP="00D574A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D04449">
        <w:rPr>
          <w:rFonts w:ascii="Comic Sans MS" w:hAnsi="Comic Sans MS"/>
          <w:b/>
          <w:sz w:val="24"/>
          <w:szCs w:val="24"/>
        </w:rPr>
        <w:t>MATEMATİK DERSİ DEĞERLENDİRME</w:t>
      </w:r>
    </w:p>
    <w:p w:rsidR="00140CB8" w:rsidRPr="00992E40" w:rsidRDefault="00140CB8" w:rsidP="004F16F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40CB8" w:rsidRDefault="00140CB8" w:rsidP="00D574A3">
      <w:pPr>
        <w:rPr>
          <w:rFonts w:ascii="ALFABET98" w:hAnsi="ALFABET98"/>
          <w:sz w:val="26"/>
          <w:szCs w:val="26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450pt;margin-top:23.1pt;width:31.5pt;height:26.25pt;z-index:251681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" adj="7329,32323" strokecolor="#a5a7f7" strokeweight="2pt">
            <v:textbox style="mso-next-textbox:#_x0000_s1026">
              <w:txbxContent>
                <w:p w:rsidR="00140CB8" w:rsidRPr="00D574A3" w:rsidRDefault="00140CB8" w:rsidP="00D574A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</w:t>
                  </w:r>
                  <w:r w:rsidRPr="00D574A3">
                    <w:rPr>
                      <w:rFonts w:ascii="Comic Sans MS" w:hAnsi="Comic Sans MS"/>
                      <w:b/>
                    </w:rPr>
                    <w:t>3</w:t>
                  </w:r>
                </w:p>
                <w:p w:rsidR="00140CB8" w:rsidRPr="00D574A3" w:rsidRDefault="00140CB8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61" style="position:absolute;margin-left:324pt;margin-top:23.1pt;width:31.5pt;height:26.25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" adj="7329,32323" strokecolor="#a5a7f7" strokeweight="2pt">
            <v:textbox style="mso-next-textbox:#_x0000_s1027">
              <w:txbxContent>
                <w:p w:rsidR="00140CB8" w:rsidRPr="00D574A3" w:rsidRDefault="00140CB8" w:rsidP="00D574A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76</w:t>
                  </w:r>
                </w:p>
                <w:p w:rsidR="00140CB8" w:rsidRPr="00DC0B56" w:rsidRDefault="00140CB8" w:rsidP="00D574A3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DC0B56">
                    <w:rPr>
                      <w:rFonts w:ascii="Hand writing Mutlu" w:hAnsi="Hand writing Mutlu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1" style="position:absolute;margin-left:189pt;margin-top:23.1pt;width:31.5pt;height:26.25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" adj="7329,32323" strokecolor="#a5a7f7" strokeweight="2pt">
            <v:textbox style="mso-next-textbox:#_x0000_s1028">
              <w:txbxContent>
                <w:p w:rsidR="00140CB8" w:rsidRPr="00D574A3" w:rsidRDefault="00140CB8" w:rsidP="00D574A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47</w:t>
                  </w:r>
                </w:p>
                <w:p w:rsidR="00140CB8" w:rsidRPr="00D574A3" w:rsidRDefault="00140CB8" w:rsidP="00D574A3"/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48" o:spid="_x0000_s1029" type="#_x0000_t61" style="position:absolute;margin-left:45pt;margin-top:23.1pt;width:31.5pt;height:26.2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" adj="7329,32323" strokecolor="#a5a7f7" strokeweight="2pt">
            <v:textbox style="mso-next-textbox:#Dikdörtgen Belirtme Çizgisi 48">
              <w:txbxContent>
                <w:p w:rsidR="00140CB8" w:rsidRPr="00D574A3" w:rsidRDefault="00140CB8" w:rsidP="00D574A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D574A3">
                    <w:rPr>
                      <w:rFonts w:ascii="Comic Sans MS" w:hAnsi="Comic Sans MS"/>
                      <w:b/>
                    </w:rPr>
                    <w:t>83</w:t>
                  </w:r>
                </w:p>
              </w:txbxContent>
            </v:textbox>
          </v:shape>
        </w:pict>
      </w:r>
      <w:r w:rsidRPr="00D574A3">
        <w:rPr>
          <w:rFonts w:ascii="Comic Sans MS" w:hAnsi="Comic Sans MS"/>
          <w:b/>
          <w:sz w:val="28"/>
          <w:szCs w:val="28"/>
        </w:rPr>
        <w:t>1.</w:t>
      </w:r>
      <w:r>
        <w:rPr>
          <w:rFonts w:ascii="ALFABET98 Tur" w:hAnsi="ALFABET98 Tur"/>
          <w:sz w:val="26"/>
          <w:szCs w:val="26"/>
        </w:rPr>
        <w:t xml:space="preserve"> </w:t>
      </w:r>
      <w:r w:rsidRPr="00D574A3">
        <w:rPr>
          <w:rFonts w:ascii="Comic Sans MS" w:hAnsi="Comic Sans MS"/>
          <w:sz w:val="28"/>
          <w:szCs w:val="28"/>
        </w:rPr>
        <w:t>Aşağıdaki sayıların okunuşlarını altlarındaki kutulara yazınız.</w:t>
      </w:r>
    </w:p>
    <w:p w:rsidR="00140CB8" w:rsidRDefault="00140CB8" w:rsidP="00D574A3">
      <w:pPr>
        <w:tabs>
          <w:tab w:val="left" w:pos="3645"/>
          <w:tab w:val="left" w:pos="6870"/>
          <w:tab w:val="left" w:pos="8670"/>
        </w:tabs>
        <w:rPr>
          <w:rFonts w:ascii="ALFABET98" w:hAnsi="ALFABET98"/>
          <w:color w:val="FF0000"/>
          <w:sz w:val="26"/>
          <w:szCs w:val="2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135.5pt;margin-top:28.15pt;width:139.5pt;height:35.2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140CB8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140CB8" w:rsidRPr="00892D9A" w:rsidRDefault="00140CB8" w:rsidP="00892D9A">
                        <w:pPr>
                          <w:spacing w:after="0" w:line="240" w:lineRule="auto"/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74.65pt;margin-top:28.4pt;width:135.75pt;height:35.2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518"/>
                  </w:tblGrid>
                  <w:tr w:rsidR="00140CB8" w:rsidRPr="00892D9A" w:rsidTr="00892D9A">
                    <w:trPr>
                      <w:trHeight w:val="254"/>
                    </w:trPr>
                    <w:tc>
                      <w:tcPr>
                        <w:tcW w:w="2518" w:type="dxa"/>
                      </w:tcPr>
                      <w:p w:rsidR="00140CB8" w:rsidRPr="00892D9A" w:rsidRDefault="00140CB8" w:rsidP="00892D9A">
                        <w:pPr>
                          <w:spacing w:after="0" w:line="240" w:lineRule="auto"/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2.5pt;margin-top:28.2pt;width:139.5pt;height:35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140CB8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140CB8" w:rsidRPr="00892D9A" w:rsidRDefault="00140CB8" w:rsidP="00892D9A">
                        <w:pPr>
                          <w:spacing w:after="0" w:line="240" w:lineRule="auto"/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404.75pt;margin-top:28.15pt;width:139.5pt;height:35.2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140CB8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140CB8" w:rsidRPr="00892D9A" w:rsidRDefault="00140CB8" w:rsidP="00892D9A">
                        <w:pPr>
                          <w:spacing w:after="0" w:line="240" w:lineRule="auto"/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rFonts w:ascii="ALFABET98" w:hAnsi="ALFABET98"/>
          <w:color w:val="FF0000"/>
          <w:sz w:val="26"/>
          <w:szCs w:val="26"/>
        </w:rPr>
        <w:tab/>
      </w:r>
      <w:r>
        <w:rPr>
          <w:rFonts w:ascii="ALFABET98" w:hAnsi="ALFABET98"/>
          <w:color w:val="FF0000"/>
          <w:sz w:val="26"/>
          <w:szCs w:val="26"/>
        </w:rPr>
        <w:tab/>
      </w:r>
      <w:r>
        <w:rPr>
          <w:rFonts w:ascii="ALFABET98" w:hAnsi="ALFABET98"/>
          <w:color w:val="FF0000"/>
          <w:sz w:val="26"/>
          <w:szCs w:val="26"/>
        </w:rPr>
        <w:tab/>
      </w:r>
    </w:p>
    <w:p w:rsidR="00140CB8" w:rsidRDefault="00140CB8" w:rsidP="00D574A3">
      <w:pPr>
        <w:rPr>
          <w:rFonts w:ascii="ALFABET98" w:hAnsi="ALFABET98"/>
          <w:color w:val="FF0000"/>
          <w:sz w:val="26"/>
          <w:szCs w:val="26"/>
        </w:rPr>
      </w:pPr>
    </w:p>
    <w:p w:rsidR="00140CB8" w:rsidRDefault="00140CB8" w:rsidP="00D574A3">
      <w:pPr>
        <w:rPr>
          <w:rFonts w:ascii="ALFABET98" w:hAnsi="ALFABET98"/>
          <w:color w:val="FF0000"/>
          <w:sz w:val="8"/>
          <w:szCs w:val="8"/>
        </w:rPr>
      </w:pPr>
    </w:p>
    <w:p w:rsidR="00140CB8" w:rsidRPr="00EB6452" w:rsidRDefault="00140CB8" w:rsidP="00D574A3">
      <w:pPr>
        <w:rPr>
          <w:rFonts w:ascii="ALFABET98" w:hAnsi="ALFABET98"/>
          <w:color w:val="FF0000"/>
          <w:sz w:val="8"/>
          <w:szCs w:val="8"/>
        </w:rPr>
      </w:pPr>
    </w:p>
    <w:p w:rsidR="00140CB8" w:rsidRPr="00D574A3" w:rsidRDefault="00140CB8" w:rsidP="00D574A3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Dikdörtgen Belirtme Çizgisi 303" o:spid="_x0000_s1034" type="#_x0000_t61" style="position:absolute;margin-left:54pt;margin-top:29.6pt;width:31.5pt;height:26.25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" adj="7329,32323" fillcolor="window" strokecolor="#fa32c6" strokeweight="2pt">
            <v:textbox style="mso-next-textbox:#Dikdörtgen Belirtme Çizgisi 303">
              <w:txbxContent>
                <w:p w:rsidR="00140CB8" w:rsidRPr="00DC0B56" w:rsidRDefault="00140CB8" w:rsidP="00D574A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304" o:spid="_x0000_s1035" type="#_x0000_t61" style="position:absolute;margin-left:189pt;margin-top:29.6pt;width:31.5pt;height:26.2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" adj="6300,31706" fillcolor="window" strokecolor="red" strokeweight="2pt">
            <v:textbox style="mso-next-textbox:#Dikdörtgen Belirtme Çizgisi 304">
              <w:txbxContent>
                <w:p w:rsidR="00140CB8" w:rsidRPr="00DC0B56" w:rsidRDefault="00140CB8" w:rsidP="00D574A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306" o:spid="_x0000_s1036" type="#_x0000_t61" style="position:absolute;margin-left:324pt;margin-top:29.6pt;width:31.5pt;height:26.2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" adj="6300,32323" fillcolor="window" strokecolor="#1f497d" strokeweight="2pt">
            <v:textbox style="mso-next-textbox:#Dikdörtgen Belirtme Çizgisi 306">
              <w:txbxContent>
                <w:p w:rsidR="00140CB8" w:rsidRPr="00DC0B56" w:rsidRDefault="00140CB8" w:rsidP="00D574A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305" o:spid="_x0000_s1037" type="#_x0000_t61" style="position:absolute;margin-left:454.65pt;margin-top:21.9pt;width:31.5pt;height:26.25pt;z-index:251673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" adj="6300,32323" fillcolor="window" strokecolor="#a5a7f7" strokeweight="2pt">
            <v:textbox style="mso-next-textbox:#Dikdörtgen Belirtme Çizgisi 305">
              <w:txbxContent>
                <w:p w:rsidR="00140CB8" w:rsidRPr="00DC0B56" w:rsidRDefault="00140CB8" w:rsidP="00D574A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 w:rsidRPr="00D574A3">
        <w:rPr>
          <w:rFonts w:ascii="Comic Sans MS" w:hAnsi="Comic Sans MS"/>
          <w:b/>
          <w:sz w:val="28"/>
          <w:szCs w:val="28"/>
        </w:rPr>
        <w:t>2.</w:t>
      </w:r>
      <w:r w:rsidRPr="00D574A3">
        <w:rPr>
          <w:rFonts w:ascii="Comic Sans MS" w:hAnsi="Comic Sans MS"/>
          <w:sz w:val="28"/>
          <w:szCs w:val="28"/>
        </w:rPr>
        <w:t>Aşağıda okunuşları verilen sayıları üstlerindeki kısma yazınız.</w:t>
      </w:r>
    </w:p>
    <w:p w:rsidR="00140CB8" w:rsidRDefault="00140CB8" w:rsidP="00D574A3">
      <w:pPr>
        <w:tabs>
          <w:tab w:val="left" w:pos="3645"/>
          <w:tab w:val="left" w:pos="6870"/>
          <w:tab w:val="left" w:pos="8670"/>
        </w:tabs>
        <w:rPr>
          <w:rFonts w:ascii="ALFABET98" w:hAnsi="ALFABET98"/>
          <w:color w:val="FF0000"/>
          <w:sz w:val="26"/>
          <w:szCs w:val="26"/>
        </w:rPr>
      </w:pPr>
      <w:r>
        <w:rPr>
          <w:noProof/>
          <w:lang w:eastAsia="tr-TR"/>
        </w:rPr>
        <w:pict>
          <v:shape id="_x0000_s1038" type="#_x0000_t202" style="position:absolute;margin-left:135.5pt;margin-top:28.15pt;width:139.5pt;height:35.2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140CB8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140CB8" w:rsidRPr="00892D9A" w:rsidRDefault="00140CB8" w:rsidP="00D574A3">
                        <w:pPr>
                          <w:spacing w:after="0" w:line="240" w:lineRule="auto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892D9A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elli sekiz</w:t>
                        </w: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274.65pt;margin-top:28.4pt;width:135.75pt;height:35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518"/>
                  </w:tblGrid>
                  <w:tr w:rsidR="00140CB8" w:rsidRPr="00892D9A" w:rsidTr="00892D9A">
                    <w:trPr>
                      <w:trHeight w:val="254"/>
                    </w:trPr>
                    <w:tc>
                      <w:tcPr>
                        <w:tcW w:w="2518" w:type="dxa"/>
                      </w:tcPr>
                      <w:p w:rsidR="00140CB8" w:rsidRPr="00892D9A" w:rsidRDefault="00140CB8" w:rsidP="00D574A3">
                        <w:pPr>
                          <w:spacing w:after="0" w:line="240" w:lineRule="auto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892D9A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seksen</w:t>
                        </w: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-2.5pt;margin-top:28.2pt;width:139.5pt;height:35.2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140CB8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140CB8" w:rsidRPr="00892D9A" w:rsidRDefault="00140CB8" w:rsidP="00D574A3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892D9A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yetmiş yedi</w:t>
                        </w: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404.75pt;margin-top:28.15pt;width:139.5pt;height:35.2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ayout w:type="fixed"/>
                    <w:tblLook w:val="00A0"/>
                  </w:tblPr>
                  <w:tblGrid>
                    <w:gridCol w:w="2660"/>
                  </w:tblGrid>
                  <w:tr w:rsidR="00140CB8" w:rsidRPr="00892D9A" w:rsidTr="00892D9A">
                    <w:trPr>
                      <w:trHeight w:val="254"/>
                    </w:trPr>
                    <w:tc>
                      <w:tcPr>
                        <w:tcW w:w="2660" w:type="dxa"/>
                      </w:tcPr>
                      <w:p w:rsidR="00140CB8" w:rsidRPr="00D574A3" w:rsidRDefault="00140CB8" w:rsidP="00D574A3">
                        <w:pPr>
                          <w:spacing w:after="0" w:line="240" w:lineRule="auto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D574A3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altmış dört</w:t>
                        </w: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rFonts w:ascii="ALFABET98" w:hAnsi="ALFABET98"/>
          <w:color w:val="FF0000"/>
          <w:sz w:val="26"/>
          <w:szCs w:val="26"/>
        </w:rPr>
        <w:tab/>
      </w:r>
      <w:r>
        <w:rPr>
          <w:rFonts w:ascii="ALFABET98" w:hAnsi="ALFABET98"/>
          <w:color w:val="FF0000"/>
          <w:sz w:val="26"/>
          <w:szCs w:val="26"/>
        </w:rPr>
        <w:tab/>
      </w:r>
      <w:r>
        <w:rPr>
          <w:rFonts w:ascii="ALFABET98" w:hAnsi="ALFABET98"/>
          <w:color w:val="FF0000"/>
          <w:sz w:val="26"/>
          <w:szCs w:val="26"/>
        </w:rPr>
        <w:tab/>
      </w:r>
    </w:p>
    <w:p w:rsidR="00140CB8" w:rsidRDefault="00140CB8" w:rsidP="00D574A3">
      <w:pPr>
        <w:rPr>
          <w:rFonts w:ascii="ALFABET98" w:hAnsi="ALFABET98"/>
          <w:color w:val="FF0000"/>
          <w:sz w:val="26"/>
          <w:szCs w:val="26"/>
        </w:rPr>
      </w:pPr>
    </w:p>
    <w:p w:rsidR="00140CB8" w:rsidRPr="00EB6452" w:rsidRDefault="00140CB8" w:rsidP="00D574A3">
      <w:pPr>
        <w:rPr>
          <w:rFonts w:ascii="ALFABET98" w:hAnsi="ALFABET98"/>
          <w:color w:val="FF0000"/>
          <w:sz w:val="8"/>
          <w:szCs w:val="8"/>
        </w:rPr>
      </w:pPr>
    </w:p>
    <w:p w:rsidR="00140CB8" w:rsidRDefault="00140CB8" w:rsidP="004F16F9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140CB8" w:rsidRPr="004F16F9" w:rsidRDefault="00140CB8" w:rsidP="004F16F9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F16F9">
        <w:rPr>
          <w:rFonts w:ascii="Comic Sans MS" w:hAnsi="Comic Sans MS"/>
          <w:b/>
          <w:sz w:val="28"/>
          <w:szCs w:val="28"/>
        </w:rPr>
        <w:t>3.</w:t>
      </w:r>
      <w:r w:rsidRPr="004F16F9">
        <w:rPr>
          <w:rFonts w:ascii="Comic Sans MS" w:hAnsi="Comic Sans MS"/>
          <w:sz w:val="28"/>
          <w:szCs w:val="28"/>
        </w:rPr>
        <w:t xml:space="preserve">  Aşağıda verilen basamak tablolarını örnekteki gibi doldurunuz. </w:t>
      </w:r>
    </w:p>
    <w:p w:rsidR="00140CB8" w:rsidRPr="004F16F9" w:rsidRDefault="00140CB8" w:rsidP="004F16F9">
      <w:pPr>
        <w:spacing w:after="0" w:line="240" w:lineRule="auto"/>
        <w:rPr>
          <w:rFonts w:ascii="Comic Sans MS" w:hAnsi="Comic Sans MS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140CB8" w:rsidRPr="00992E40" w:rsidTr="00323241">
        <w:tc>
          <w:tcPr>
            <w:tcW w:w="3070" w:type="dxa"/>
          </w:tcPr>
          <w:p w:rsidR="00140CB8" w:rsidRPr="00992E40" w:rsidRDefault="00140CB8" w:rsidP="0032324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sayı</w:t>
            </w:r>
          </w:p>
        </w:tc>
        <w:tc>
          <w:tcPr>
            <w:tcW w:w="6142" w:type="dxa"/>
            <w:gridSpan w:val="2"/>
          </w:tcPr>
          <w:p w:rsidR="00140CB8" w:rsidRPr="004F16F9" w:rsidRDefault="00140CB8" w:rsidP="004F16F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16F9">
              <w:rPr>
                <w:rFonts w:ascii="Comic Sans MS" w:hAnsi="Comic Sans MS"/>
                <w:b/>
                <w:sz w:val="24"/>
                <w:szCs w:val="24"/>
              </w:rPr>
              <w:t>62</w:t>
            </w:r>
          </w:p>
        </w:tc>
      </w:tr>
      <w:tr w:rsidR="00140CB8" w:rsidRPr="00992E40" w:rsidTr="00323241">
        <w:tc>
          <w:tcPr>
            <w:tcW w:w="3070" w:type="dxa"/>
          </w:tcPr>
          <w:p w:rsidR="00140CB8" w:rsidRPr="00992E40" w:rsidRDefault="00140CB8" w:rsidP="0032324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Basamak adları</w:t>
            </w:r>
          </w:p>
        </w:tc>
        <w:tc>
          <w:tcPr>
            <w:tcW w:w="3071" w:type="dxa"/>
          </w:tcPr>
          <w:p w:rsidR="00140CB8" w:rsidRPr="00992E40" w:rsidRDefault="00140CB8" w:rsidP="004F16F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Onlar basamağı</w:t>
            </w:r>
          </w:p>
        </w:tc>
        <w:tc>
          <w:tcPr>
            <w:tcW w:w="3071" w:type="dxa"/>
          </w:tcPr>
          <w:p w:rsidR="00140CB8" w:rsidRPr="00992E40" w:rsidRDefault="00140CB8" w:rsidP="004F16F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Birler basamağı</w:t>
            </w:r>
          </w:p>
        </w:tc>
      </w:tr>
      <w:tr w:rsidR="00140CB8" w:rsidRPr="00992E40" w:rsidTr="00323241">
        <w:tc>
          <w:tcPr>
            <w:tcW w:w="3070" w:type="dxa"/>
          </w:tcPr>
          <w:p w:rsidR="00140CB8" w:rsidRPr="00992E40" w:rsidRDefault="00140CB8" w:rsidP="0032324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Basamak değerleri</w:t>
            </w:r>
          </w:p>
        </w:tc>
        <w:tc>
          <w:tcPr>
            <w:tcW w:w="3071" w:type="dxa"/>
          </w:tcPr>
          <w:p w:rsidR="00140CB8" w:rsidRPr="00992E40" w:rsidRDefault="00140CB8" w:rsidP="004F16F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  <w:tc>
          <w:tcPr>
            <w:tcW w:w="3071" w:type="dxa"/>
          </w:tcPr>
          <w:p w:rsidR="00140CB8" w:rsidRPr="00992E40" w:rsidRDefault="00140CB8" w:rsidP="004F16F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</w:tr>
      <w:tr w:rsidR="00140CB8" w:rsidRPr="00992E40" w:rsidTr="00323241">
        <w:tc>
          <w:tcPr>
            <w:tcW w:w="3070" w:type="dxa"/>
          </w:tcPr>
          <w:p w:rsidR="00140CB8" w:rsidRPr="00992E40" w:rsidRDefault="00140CB8" w:rsidP="0032324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6142" w:type="dxa"/>
            <w:gridSpan w:val="2"/>
          </w:tcPr>
          <w:p w:rsidR="00140CB8" w:rsidRPr="00992E40" w:rsidRDefault="00140CB8" w:rsidP="004F16F9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Altmış iki</w:t>
            </w:r>
          </w:p>
        </w:tc>
      </w:tr>
    </w:tbl>
    <w:p w:rsidR="00140CB8" w:rsidRDefault="00140CB8" w:rsidP="008E5C0F">
      <w:pPr>
        <w:rPr>
          <w:rFonts w:ascii="Comic Sans MS" w:hAnsi="Comic Sans MS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sayı</w:t>
            </w:r>
          </w:p>
        </w:tc>
        <w:tc>
          <w:tcPr>
            <w:tcW w:w="6142" w:type="dxa"/>
            <w:gridSpan w:val="2"/>
          </w:tcPr>
          <w:p w:rsidR="00140CB8" w:rsidRPr="004F16F9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16F9">
              <w:rPr>
                <w:rFonts w:ascii="Comic Sans MS" w:hAnsi="Comic Sans MS"/>
                <w:b/>
                <w:sz w:val="24"/>
                <w:szCs w:val="24"/>
              </w:rPr>
              <w:t>84</w:t>
            </w:r>
          </w:p>
        </w:tc>
      </w:tr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Basamak adları</w:t>
            </w: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Basamak değerleri</w:t>
            </w: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6142" w:type="dxa"/>
            <w:gridSpan w:val="2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40CB8" w:rsidRDefault="00140CB8" w:rsidP="008E5C0F">
      <w:pPr>
        <w:rPr>
          <w:rFonts w:ascii="Comic Sans MS" w:hAnsi="Comic Sans MS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sayı</w:t>
            </w:r>
          </w:p>
        </w:tc>
        <w:tc>
          <w:tcPr>
            <w:tcW w:w="6142" w:type="dxa"/>
            <w:gridSpan w:val="2"/>
          </w:tcPr>
          <w:p w:rsidR="00140CB8" w:rsidRPr="004F16F9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16F9">
              <w:rPr>
                <w:rFonts w:ascii="Comic Sans MS" w:hAnsi="Comic Sans MS"/>
                <w:b/>
                <w:sz w:val="24"/>
                <w:szCs w:val="24"/>
              </w:rPr>
              <w:t>36</w:t>
            </w:r>
          </w:p>
        </w:tc>
      </w:tr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Basamak adları</w:t>
            </w: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Basamak değerleri</w:t>
            </w: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6142" w:type="dxa"/>
            <w:gridSpan w:val="2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40CB8" w:rsidRDefault="00140CB8" w:rsidP="008E5C0F">
      <w:pPr>
        <w:rPr>
          <w:rFonts w:ascii="Comic Sans MS" w:hAnsi="Comic Sans MS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sayı</w:t>
            </w:r>
          </w:p>
        </w:tc>
        <w:tc>
          <w:tcPr>
            <w:tcW w:w="6142" w:type="dxa"/>
            <w:gridSpan w:val="2"/>
          </w:tcPr>
          <w:p w:rsidR="00140CB8" w:rsidRPr="004F16F9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16F9">
              <w:rPr>
                <w:rFonts w:ascii="Comic Sans MS" w:hAnsi="Comic Sans MS"/>
                <w:b/>
                <w:sz w:val="24"/>
                <w:szCs w:val="24"/>
              </w:rPr>
              <w:t>70</w:t>
            </w:r>
          </w:p>
        </w:tc>
      </w:tr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Basamak adları</w:t>
            </w: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Basamak değerleri</w:t>
            </w: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1" w:type="dxa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0CB8" w:rsidRPr="00992E40" w:rsidTr="00994EE7">
        <w:tc>
          <w:tcPr>
            <w:tcW w:w="3070" w:type="dxa"/>
          </w:tcPr>
          <w:p w:rsidR="00140CB8" w:rsidRPr="00992E40" w:rsidRDefault="00140CB8" w:rsidP="00994EE7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92E40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6142" w:type="dxa"/>
            <w:gridSpan w:val="2"/>
          </w:tcPr>
          <w:p w:rsidR="00140CB8" w:rsidRPr="00992E40" w:rsidRDefault="00140CB8" w:rsidP="00994EE7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40CB8" w:rsidRDefault="00140CB8" w:rsidP="00581994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140CB8" w:rsidRPr="004F16F9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F16F9">
        <w:rPr>
          <w:rFonts w:ascii="Comic Sans MS" w:hAnsi="Comic Sans MS"/>
          <w:b/>
          <w:sz w:val="28"/>
          <w:szCs w:val="28"/>
        </w:rPr>
        <w:t xml:space="preserve">4. </w:t>
      </w:r>
      <w:r w:rsidRPr="004F16F9">
        <w:rPr>
          <w:rFonts w:ascii="Comic Sans MS" w:hAnsi="Comic Sans MS"/>
          <w:sz w:val="28"/>
          <w:szCs w:val="28"/>
        </w:rPr>
        <w:t>100 TL’nin içinde kaç tane 50 TL vardır. Boya…</w:t>
      </w:r>
    </w:p>
    <w:p w:rsidR="00140CB8" w:rsidRPr="00581994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oval id="_x0000_s1042" style="position:absolute;margin-left:243pt;margin-top:7.5pt;width:54pt;height:54pt;z-index:251631104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50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3" style="position:absolute;margin-left:369pt;margin-top:7.5pt;width:54pt;height:54pt;z-index:251633152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50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4" style="position:absolute;margin-left:306pt;margin-top:7.5pt;width:54pt;height:54pt;z-index:251632128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50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5" style="position:absolute;margin-left:180pt;margin-top:7.5pt;width:54pt;height:54pt;z-index:251630080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50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6" style="position:absolute;margin-left:54pt;margin-top:7.5pt;width:54pt;height:54pt;z-index:251628032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50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7" style="position:absolute;margin-left:117pt;margin-top:7.5pt;width:54pt;height:54pt;z-index:251629056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50 TL</w:t>
                  </w:r>
                </w:p>
              </w:txbxContent>
            </v:textbox>
          </v:oval>
        </w:pict>
      </w: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992E40">
        <w:rPr>
          <w:rFonts w:ascii="Comic Sans MS" w:hAnsi="Comic Sans MS"/>
          <w:sz w:val="28"/>
          <w:szCs w:val="28"/>
        </w:rPr>
        <w:t xml:space="preserve">100 TL= </w:t>
      </w: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16C58">
        <w:rPr>
          <w:rFonts w:ascii="Comic Sans MS" w:hAnsi="Comic Sans MS"/>
          <w:b/>
          <w:sz w:val="28"/>
          <w:szCs w:val="28"/>
        </w:rPr>
        <w:t>5.</w:t>
      </w:r>
      <w:r w:rsidRPr="00581994">
        <w:rPr>
          <w:rFonts w:ascii="Comic Sans MS" w:hAnsi="Comic Sans MS"/>
          <w:b/>
          <w:sz w:val="28"/>
          <w:szCs w:val="28"/>
        </w:rPr>
        <w:t xml:space="preserve"> </w:t>
      </w:r>
      <w:r w:rsidRPr="00581994">
        <w:rPr>
          <w:rFonts w:ascii="Comic Sans MS" w:hAnsi="Comic Sans MS"/>
          <w:sz w:val="28"/>
          <w:szCs w:val="28"/>
        </w:rPr>
        <w:t xml:space="preserve">100 TL’nin içinde kaç tane </w:t>
      </w:r>
      <w:r>
        <w:rPr>
          <w:rFonts w:ascii="Comic Sans MS" w:hAnsi="Comic Sans MS"/>
          <w:sz w:val="28"/>
          <w:szCs w:val="28"/>
        </w:rPr>
        <w:t>2</w:t>
      </w:r>
      <w:r w:rsidRPr="00581994">
        <w:rPr>
          <w:rFonts w:ascii="Comic Sans MS" w:hAnsi="Comic Sans MS"/>
          <w:sz w:val="28"/>
          <w:szCs w:val="28"/>
        </w:rPr>
        <w:t>0 TL vardır. Boya…</w:t>
      </w: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oval id="_x0000_s1048" style="position:absolute;margin-left:306pt;margin-top:8.95pt;width:54pt;height:54pt;z-index:251638272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9" style="position:absolute;margin-left:243pt;margin-top:8.95pt;width:54pt;height:54pt;z-index:251637248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0" style="position:absolute;margin-left:369pt;margin-top:8.95pt;width:54pt;height:54pt;z-index:251639296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1" style="position:absolute;margin-left:180pt;margin-top:8.95pt;width:54pt;height:54pt;z-index:251636224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2" style="position:absolute;margin-left:117pt;margin-top:8.95pt;width:54pt;height:54pt;z-index:251635200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3" style="position:absolute;margin-left:54pt;margin-top:8.95pt;width:54pt;height:54pt;z-index:251634176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</w:p>
    <w:p w:rsidR="00140CB8" w:rsidRPr="00992E40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992E40">
        <w:rPr>
          <w:rFonts w:ascii="Comic Sans MS" w:hAnsi="Comic Sans MS"/>
          <w:sz w:val="28"/>
          <w:szCs w:val="28"/>
        </w:rPr>
        <w:t xml:space="preserve">100 TL= </w:t>
      </w: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oval id="_x0000_s1054" style="position:absolute;margin-left:369pt;margin-top:13.4pt;width:54pt;height:54pt;z-index:251645440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5" style="position:absolute;margin-left:306pt;margin-top:13.4pt;width:54pt;height:54pt;z-index:251644416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6" style="position:absolute;margin-left:243pt;margin-top:13.4pt;width:54pt;height:54pt;z-index:251643392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7" style="position:absolute;margin-left:180pt;margin-top:13.4pt;width:54pt;height:54pt;z-index:251642368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8" style="position:absolute;margin-left:117pt;margin-top:13.4pt;width:54pt;height:54pt;z-index:251641344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9" style="position:absolute;margin-left:54pt;margin-top:13.4pt;width:54pt;height:54pt;z-index:251640320">
            <v:textbox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16C58">
        <w:rPr>
          <w:rFonts w:ascii="Comic Sans MS" w:hAnsi="Comic Sans MS"/>
          <w:b/>
          <w:sz w:val="28"/>
          <w:szCs w:val="28"/>
        </w:rPr>
        <w:t>6.</w:t>
      </w:r>
      <w:r w:rsidRPr="00581994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5</w:t>
      </w:r>
      <w:r w:rsidRPr="00581994">
        <w:rPr>
          <w:rFonts w:ascii="Comic Sans MS" w:hAnsi="Comic Sans MS"/>
          <w:sz w:val="28"/>
          <w:szCs w:val="28"/>
        </w:rPr>
        <w:t xml:space="preserve">0 TL’nin içinde kaç tane </w:t>
      </w:r>
      <w:r>
        <w:rPr>
          <w:rFonts w:ascii="Comic Sans MS" w:hAnsi="Comic Sans MS"/>
          <w:sz w:val="28"/>
          <w:szCs w:val="28"/>
        </w:rPr>
        <w:t>1</w:t>
      </w:r>
      <w:r w:rsidRPr="00581994">
        <w:rPr>
          <w:rFonts w:ascii="Comic Sans MS" w:hAnsi="Comic Sans MS"/>
          <w:sz w:val="28"/>
          <w:szCs w:val="28"/>
        </w:rPr>
        <w:t>0 TL vardır. Boya…</w:t>
      </w:r>
    </w:p>
    <w:p w:rsidR="00140CB8" w:rsidRPr="00992E40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oval id="_x0000_s1060" style="position:absolute;margin-left:369pt;margin-top:2.85pt;width:54pt;height:54pt;z-index:251651584">
            <v:textbox style="mso-next-textbox:#_x0000_s1060"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1" style="position:absolute;margin-left:306pt;margin-top:2.85pt;width:54pt;height:54pt;z-index:251650560">
            <v:textbox style="mso-next-textbox:#_x0000_s1061"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2" style="position:absolute;margin-left:243pt;margin-top:2.85pt;width:54pt;height:54pt;z-index:251649536">
            <v:textbox style="mso-next-textbox:#_x0000_s1062"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3" style="position:absolute;margin-left:180pt;margin-top:2.85pt;width:54pt;height:54pt;z-index:251648512">
            <v:textbox style="mso-next-textbox:#_x0000_s1063"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4" style="position:absolute;margin-left:117pt;margin-top:2.85pt;width:54pt;height:54pt;z-index:251647488">
            <v:textbox style="mso-next-textbox:#_x0000_s1064"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5" style="position:absolute;margin-left:54pt;margin-top:2.85pt;width:54pt;height:54pt;z-index:251646464">
            <v:textbox style="mso-next-textbox:#_x0000_s1065">
              <w:txbxContent>
                <w:p w:rsidR="00140CB8" w:rsidRPr="00581994" w:rsidRDefault="00140CB8" w:rsidP="0058199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Pr="00581994">
                    <w:rPr>
                      <w:rFonts w:ascii="Comic Sans MS" w:hAnsi="Comic Sans MS"/>
                    </w:rPr>
                    <w:t xml:space="preserve"> TL</w:t>
                  </w:r>
                </w:p>
              </w:txbxContent>
            </v:textbox>
          </v:oval>
        </w:pict>
      </w:r>
    </w:p>
    <w:p w:rsidR="00140CB8" w:rsidRPr="00992E40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992E40">
        <w:rPr>
          <w:rFonts w:ascii="Comic Sans MS" w:hAnsi="Comic Sans MS"/>
          <w:sz w:val="28"/>
          <w:szCs w:val="28"/>
        </w:rPr>
        <w:t xml:space="preserve">50 TL= </w:t>
      </w:r>
    </w:p>
    <w:p w:rsidR="00140CB8" w:rsidRPr="00992E40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16C58">
        <w:rPr>
          <w:rFonts w:ascii="Comic Sans MS" w:hAnsi="Comic Sans MS"/>
          <w:b/>
          <w:sz w:val="28"/>
          <w:szCs w:val="28"/>
        </w:rPr>
        <w:t>7.</w:t>
      </w:r>
      <w:r w:rsidRPr="00581994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2</w:t>
      </w:r>
      <w:r w:rsidRPr="00581994">
        <w:rPr>
          <w:rFonts w:ascii="Comic Sans MS" w:hAnsi="Comic Sans MS"/>
          <w:sz w:val="28"/>
          <w:szCs w:val="28"/>
        </w:rPr>
        <w:t xml:space="preserve">0 TL’nin içinde kaç tane </w:t>
      </w:r>
      <w:r>
        <w:rPr>
          <w:rFonts w:ascii="Comic Sans MS" w:hAnsi="Comic Sans MS"/>
          <w:sz w:val="28"/>
          <w:szCs w:val="28"/>
        </w:rPr>
        <w:t xml:space="preserve">5 </w:t>
      </w:r>
      <w:r w:rsidRPr="00581994">
        <w:rPr>
          <w:rFonts w:ascii="Comic Sans MS" w:hAnsi="Comic Sans MS"/>
          <w:sz w:val="28"/>
          <w:szCs w:val="28"/>
        </w:rPr>
        <w:t>TL vardır. Boya…</w:t>
      </w: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Pr="00992E40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oval id="_x0000_s1066" style="position:absolute;margin-left:369pt;margin-top:2.8pt;width:54pt;height:54pt;z-index:251657728">
            <v:textbox style="mso-next-textbox:#_x0000_s1066">
              <w:txbxContent>
                <w:p w:rsidR="00140CB8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  <w:r w:rsidRPr="00581994">
                    <w:rPr>
                      <w:rFonts w:ascii="Comic Sans MS" w:hAnsi="Comic Sans MS"/>
                    </w:rPr>
                    <w:t xml:space="preserve"> </w:t>
                  </w:r>
                </w:p>
                <w:p w:rsidR="00140CB8" w:rsidRPr="00581994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7" style="position:absolute;margin-left:306pt;margin-top:2.8pt;width:54pt;height:54pt;z-index:251656704">
            <v:textbox style="mso-next-textbox:#_x0000_s1067">
              <w:txbxContent>
                <w:p w:rsidR="00140CB8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  <w:r w:rsidRPr="00581994">
                    <w:rPr>
                      <w:rFonts w:ascii="Comic Sans MS" w:hAnsi="Comic Sans MS"/>
                    </w:rPr>
                    <w:t xml:space="preserve"> </w:t>
                  </w:r>
                </w:p>
                <w:p w:rsidR="00140CB8" w:rsidRPr="00581994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8" style="position:absolute;margin-left:180pt;margin-top:2.8pt;width:54pt;height:54pt;z-index:251654656">
            <v:textbox style="mso-next-textbox:#_x0000_s1068">
              <w:txbxContent>
                <w:p w:rsidR="00140CB8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  <w:r w:rsidRPr="00581994">
                    <w:rPr>
                      <w:rFonts w:ascii="Comic Sans MS" w:hAnsi="Comic Sans MS"/>
                    </w:rPr>
                    <w:t xml:space="preserve"> </w:t>
                  </w:r>
                </w:p>
                <w:p w:rsidR="00140CB8" w:rsidRPr="00581994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9" style="position:absolute;margin-left:243pt;margin-top:2.8pt;width:54pt;height:54pt;z-index:251655680">
            <v:textbox style="mso-next-textbox:#_x0000_s1069">
              <w:txbxContent>
                <w:p w:rsidR="00140CB8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  <w:r w:rsidRPr="00581994">
                    <w:rPr>
                      <w:rFonts w:ascii="Comic Sans MS" w:hAnsi="Comic Sans MS"/>
                    </w:rPr>
                    <w:t xml:space="preserve"> </w:t>
                  </w:r>
                </w:p>
                <w:p w:rsidR="00140CB8" w:rsidRPr="00581994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0" style="position:absolute;margin-left:117pt;margin-top:2.8pt;width:54pt;height:54pt;z-index:251653632">
            <v:textbox style="mso-next-textbox:#_x0000_s1070">
              <w:txbxContent>
                <w:p w:rsidR="00140CB8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  <w:r w:rsidRPr="00581994">
                    <w:rPr>
                      <w:rFonts w:ascii="Comic Sans MS" w:hAnsi="Comic Sans MS"/>
                    </w:rPr>
                    <w:t xml:space="preserve"> </w:t>
                  </w:r>
                </w:p>
                <w:p w:rsidR="00140CB8" w:rsidRPr="00581994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TL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1" style="position:absolute;margin-left:54pt;margin-top:2.8pt;width:54pt;height:54pt;z-index:251652608">
            <v:textbox style="mso-next-textbox:#_x0000_s1071">
              <w:txbxContent>
                <w:p w:rsidR="00140CB8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  <w:r w:rsidRPr="00581994">
                    <w:rPr>
                      <w:rFonts w:ascii="Comic Sans MS" w:hAnsi="Comic Sans MS"/>
                    </w:rPr>
                    <w:t xml:space="preserve"> </w:t>
                  </w:r>
                </w:p>
                <w:p w:rsidR="00140CB8" w:rsidRPr="00581994" w:rsidRDefault="00140CB8" w:rsidP="00581994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581994">
                    <w:rPr>
                      <w:rFonts w:ascii="Comic Sans MS" w:hAnsi="Comic Sans MS"/>
                    </w:rPr>
                    <w:t>TL</w:t>
                  </w:r>
                </w:p>
              </w:txbxContent>
            </v:textbox>
          </v:oval>
        </w:pict>
      </w:r>
    </w:p>
    <w:p w:rsidR="00140CB8" w:rsidRDefault="00140CB8" w:rsidP="00581994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</w:t>
      </w:r>
      <w:r w:rsidRPr="00992E40">
        <w:rPr>
          <w:rFonts w:ascii="Comic Sans MS" w:hAnsi="Comic Sans MS"/>
          <w:sz w:val="28"/>
          <w:szCs w:val="28"/>
        </w:rPr>
        <w:t xml:space="preserve">0 TL= </w:t>
      </w:r>
    </w:p>
    <w:p w:rsidR="00140CB8" w:rsidRDefault="00140CB8" w:rsidP="00581994">
      <w:pPr>
        <w:spacing w:line="240" w:lineRule="auto"/>
        <w:rPr>
          <w:rFonts w:ascii="Comic Sans MS" w:hAnsi="Comic Sans MS"/>
          <w:sz w:val="24"/>
          <w:szCs w:val="24"/>
        </w:rPr>
      </w:pPr>
    </w:p>
    <w:p w:rsidR="00140CB8" w:rsidRDefault="00140CB8" w:rsidP="00581994">
      <w:pPr>
        <w:spacing w:line="240" w:lineRule="auto"/>
        <w:rPr>
          <w:rFonts w:ascii="Comic Sans MS" w:hAnsi="Comic Sans MS"/>
          <w:sz w:val="24"/>
          <w:szCs w:val="24"/>
        </w:rPr>
      </w:pPr>
    </w:p>
    <w:p w:rsidR="00140CB8" w:rsidRDefault="00140CB8" w:rsidP="00D574A3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D574A3">
        <w:rPr>
          <w:rFonts w:ascii="Comic Sans MS" w:hAnsi="Comic Sans MS"/>
          <w:b/>
          <w:sz w:val="28"/>
          <w:szCs w:val="28"/>
        </w:rPr>
        <w:t>8.</w:t>
      </w:r>
      <w:r>
        <w:rPr>
          <w:rFonts w:ascii="Comic Sans MS" w:hAnsi="Comic Sans MS"/>
          <w:sz w:val="28"/>
          <w:szCs w:val="28"/>
        </w:rPr>
        <w:t xml:space="preserve"> </w:t>
      </w:r>
      <w:r w:rsidRPr="00D574A3">
        <w:rPr>
          <w:rFonts w:ascii="Comic Sans MS" w:hAnsi="Comic Sans MS"/>
          <w:sz w:val="28"/>
          <w:szCs w:val="28"/>
        </w:rPr>
        <w:t>Paraların toplam ne kadar  olduğunu yazınız.</w:t>
      </w:r>
    </w:p>
    <w:p w:rsidR="00140CB8" w:rsidRPr="00D574A3" w:rsidRDefault="00140CB8" w:rsidP="00D574A3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140CB8" w:rsidRDefault="00140CB8" w:rsidP="00D574A3">
      <w:pPr>
        <w:pStyle w:val="NoSpacing"/>
        <w:rPr>
          <w:rFonts w:ascii="Hand writing Mutlu" w:hAnsi="Hand writing Mutlu"/>
          <w:sz w:val="28"/>
          <w:szCs w:val="28"/>
        </w:rPr>
      </w:pPr>
      <w:r w:rsidRPr="0036531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7" o:spid="_x0000_i1025" type="#_x0000_t75" style="width:45pt;height:45pt;visibility:visible">
            <v:imagedata r:id="rId7" o:title=""/>
          </v:shape>
        </w:pict>
      </w:r>
      <w:r w:rsidRPr="00365314">
        <w:rPr>
          <w:noProof/>
          <w:lang w:eastAsia="tr-TR"/>
        </w:rPr>
        <w:pict>
          <v:shape id="Resim 60" o:spid="_x0000_i1026" type="#_x0000_t75" style="width:44.25pt;height:44.25pt;visibility:visible">
            <v:imagedata r:id="rId7" o:title=""/>
          </v:shape>
        </w:pict>
      </w:r>
      <w:r w:rsidRPr="00365314">
        <w:rPr>
          <w:noProof/>
          <w:lang w:eastAsia="tr-TR"/>
        </w:rPr>
        <w:pict>
          <v:shape id="_x0000_i1027" type="#_x0000_t75" style="width:44.25pt;height:44.25pt;visibility:visible">
            <v:imagedata r:id="rId7" o:title=""/>
          </v:shape>
        </w:pict>
      </w:r>
      <w:r w:rsidRPr="00365314">
        <w:rPr>
          <w:noProof/>
          <w:lang w:eastAsia="tr-TR"/>
        </w:rPr>
        <w:pict>
          <v:shape id="_x0000_i1028" type="#_x0000_t75" style="width:44.25pt;height:44.25pt;visibility:visible">
            <v:imagedata r:id="rId7" o:title=""/>
          </v:shape>
        </w:pict>
      </w:r>
      <w:r w:rsidRPr="00A80FD4">
        <w:rPr>
          <w:sz w:val="72"/>
          <w:szCs w:val="72"/>
        </w:rPr>
        <w:t>=</w:t>
      </w:r>
      <w:r w:rsidRPr="00A80FD4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…..…..</w:t>
      </w:r>
      <w:r>
        <w:rPr>
          <w:rFonts w:ascii="Hand writing Mutlu" w:hAnsi="Hand writing Mutlu"/>
          <w:sz w:val="28"/>
          <w:szCs w:val="28"/>
        </w:rPr>
        <w:t>TL</w:t>
      </w:r>
    </w:p>
    <w:p w:rsidR="00140CB8" w:rsidRPr="00967D86" w:rsidRDefault="00140CB8" w:rsidP="00D574A3">
      <w:pPr>
        <w:pStyle w:val="NoSpacing"/>
        <w:rPr>
          <w:rFonts w:ascii="Hand writing Mutlu" w:hAnsi="Hand writing Mutlu"/>
        </w:rPr>
      </w:pPr>
      <w:r w:rsidRPr="00892D9A">
        <w:rPr>
          <w:rFonts w:ascii="Hand writing Mutlu" w:hAnsi="Hand writing Mutlu"/>
          <w:noProof/>
          <w:lang w:eastAsia="tr-TR"/>
        </w:rPr>
        <w:pict>
          <v:shape id="Resim 292" o:spid="_x0000_i1029" type="#_x0000_t75" style="width:54pt;height:52.5pt;visibility:visible">
            <v:imagedata r:id="rId8" o:title=""/>
          </v:shape>
        </w:pict>
      </w:r>
      <w:r w:rsidRPr="00892D9A">
        <w:rPr>
          <w:rFonts w:ascii="Hand writing Mutlu" w:hAnsi="Hand writing Mutlu"/>
          <w:noProof/>
          <w:lang w:eastAsia="tr-TR"/>
        </w:rPr>
        <w:pict>
          <v:shape id="_x0000_i1030" type="#_x0000_t75" style="width:54pt;height:52.5pt;visibility:visible">
            <v:imagedata r:id="rId8" o:title=""/>
          </v:shape>
        </w:pict>
      </w:r>
      <w:r w:rsidRPr="00892D9A">
        <w:rPr>
          <w:rFonts w:ascii="Hand writing Mutlu" w:hAnsi="Hand writing Mutlu"/>
          <w:noProof/>
          <w:lang w:eastAsia="tr-TR"/>
        </w:rPr>
        <w:pict>
          <v:shape id="_x0000_i1031" type="#_x0000_t75" style="width:54pt;height:52.5pt;visibility:visible">
            <v:imagedata r:id="rId8" o:title=""/>
          </v:shape>
        </w:pict>
      </w:r>
      <w:r w:rsidRPr="00365314">
        <w:rPr>
          <w:noProof/>
          <w:lang w:eastAsia="tr-TR"/>
        </w:rPr>
        <w:pict>
          <v:shape id="_x0000_i1032" type="#_x0000_t75" style="width:44.25pt;height:44.25pt;visibility:visible">
            <v:imagedata r:id="rId7" o:title=""/>
          </v:shape>
        </w:pict>
      </w:r>
      <w:r w:rsidRPr="00365314">
        <w:rPr>
          <w:noProof/>
          <w:lang w:eastAsia="tr-TR"/>
        </w:rPr>
        <w:pict>
          <v:shape id="_x0000_i1033" type="#_x0000_t75" style="width:44.25pt;height:44.25pt;visibility:visible">
            <v:imagedata r:id="rId7" o:title=""/>
          </v:shape>
        </w:pict>
      </w:r>
      <w:r>
        <w:rPr>
          <w:rFonts w:ascii="Hand writing Mutlu" w:hAnsi="Hand writing Mutlu"/>
        </w:rPr>
        <w:t xml:space="preserve"> </w:t>
      </w:r>
      <w:r w:rsidRPr="00A80FD4">
        <w:rPr>
          <w:sz w:val="72"/>
          <w:szCs w:val="72"/>
        </w:rPr>
        <w:t>=</w:t>
      </w:r>
      <w:r w:rsidRPr="00A80FD4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….</w:t>
      </w:r>
      <w:r w:rsidRPr="00A80FD4">
        <w:rPr>
          <w:rFonts w:ascii="Times New Roman" w:hAnsi="Times New Roman"/>
        </w:rPr>
        <w:t>…</w:t>
      </w:r>
      <w:r w:rsidRPr="00FC4FC2">
        <w:rPr>
          <w:rFonts w:ascii="Hand writing Mutlu" w:hAnsi="Hand writing Mutlu"/>
          <w:sz w:val="28"/>
          <w:szCs w:val="28"/>
        </w:rPr>
        <w:t xml:space="preserve">TL </w:t>
      </w:r>
      <w:r>
        <w:rPr>
          <w:rFonts w:ascii="Hand writing Mutlu" w:hAnsi="Hand writing Mutlu"/>
        </w:rPr>
        <w:t xml:space="preserve">    </w:t>
      </w:r>
      <w:r w:rsidRPr="00892D9A">
        <w:rPr>
          <w:rFonts w:ascii="Hand writing Mutlu" w:hAnsi="Hand writing Mutlu"/>
          <w:noProof/>
          <w:lang w:eastAsia="tr-TR"/>
        </w:rPr>
        <w:pict>
          <v:shape id="_x0000_i1034" type="#_x0000_t75" style="width:54pt;height:52.5pt;visibility:visible">
            <v:imagedata r:id="rId8" o:title=""/>
          </v:shape>
        </w:pict>
      </w:r>
      <w:r w:rsidRPr="00365314">
        <w:rPr>
          <w:noProof/>
          <w:lang w:eastAsia="tr-TR"/>
        </w:rPr>
        <w:pict>
          <v:shape id="_x0000_i1035" type="#_x0000_t75" style="width:44.25pt;height:44.25pt;visibility:visible">
            <v:imagedata r:id="rId7" o:title=""/>
          </v:shape>
        </w:pict>
      </w:r>
      <w:r w:rsidRPr="00365314">
        <w:rPr>
          <w:noProof/>
          <w:lang w:eastAsia="tr-TR"/>
        </w:rPr>
        <w:pict>
          <v:shape id="_x0000_i1036" type="#_x0000_t75" style="width:44.25pt;height:44.25pt;visibility:visible">
            <v:imagedata r:id="rId7" o:title=""/>
          </v:shape>
        </w:pict>
      </w:r>
      <w:r w:rsidRPr="00365314">
        <w:rPr>
          <w:noProof/>
          <w:lang w:eastAsia="tr-TR"/>
        </w:rPr>
        <w:pict>
          <v:shape id="Resim 363" o:spid="_x0000_i1037" type="#_x0000_t75" style="width:37.5pt;height:37.5pt;visibility:visible">
            <v:imagedata r:id="rId9" o:title=""/>
          </v:shape>
        </w:pict>
      </w:r>
      <w:r w:rsidRPr="00A80FD4">
        <w:rPr>
          <w:sz w:val="72"/>
          <w:szCs w:val="72"/>
        </w:rPr>
        <w:t>=</w:t>
      </w:r>
      <w:r w:rsidRPr="00A80FD4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…….</w:t>
      </w:r>
      <w:r w:rsidRPr="00A80FD4">
        <w:rPr>
          <w:rFonts w:ascii="Times New Roman" w:hAnsi="Times New Roman"/>
        </w:rPr>
        <w:t>…</w:t>
      </w:r>
      <w:r w:rsidRPr="00FC4FC2">
        <w:rPr>
          <w:rFonts w:ascii="Hand writing Mutlu" w:hAnsi="Hand writing Mutlu"/>
          <w:sz w:val="28"/>
          <w:szCs w:val="28"/>
        </w:rPr>
        <w:t>TL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</w:rPr>
        <w:t>…...</w:t>
      </w:r>
      <w:r w:rsidRPr="00FC4FC2">
        <w:rPr>
          <w:rFonts w:ascii="Hand writing Mutlu" w:hAnsi="Hand writing Mutlu"/>
          <w:sz w:val="28"/>
          <w:szCs w:val="28"/>
        </w:rPr>
        <w:t>Kr</w:t>
      </w:r>
      <w:r>
        <w:rPr>
          <w:rFonts w:ascii="Hand writing Mutlu" w:hAnsi="Hand writing Mutlu"/>
        </w:rPr>
        <w:t xml:space="preserve">      </w:t>
      </w:r>
    </w:p>
    <w:p w:rsidR="00140CB8" w:rsidRPr="004F16F9" w:rsidRDefault="00140CB8" w:rsidP="00D574A3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16C58">
        <w:rPr>
          <w:rFonts w:ascii="Comic Sans MS" w:hAnsi="Comic Sans MS"/>
          <w:b/>
          <w:sz w:val="28"/>
          <w:szCs w:val="28"/>
        </w:rPr>
        <w:t>9.</w:t>
      </w:r>
      <w:r w:rsidRPr="00581994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Aşağıdaki ritmik sayma çalışmalarını yap…</w:t>
      </w:r>
    </w:p>
    <w:p w:rsidR="00140CB8" w:rsidRDefault="00140CB8" w:rsidP="00D574A3">
      <w:pPr>
        <w:spacing w:line="240" w:lineRule="auto"/>
        <w:ind w:left="180"/>
        <w:rPr>
          <w:rFonts w:ascii="Comic Sans MS" w:hAnsi="Comic Sans MS"/>
          <w:sz w:val="24"/>
          <w:szCs w:val="24"/>
        </w:rPr>
      </w:pPr>
    </w:p>
    <w:p w:rsidR="00140CB8" w:rsidRDefault="00140CB8" w:rsidP="00D574A3">
      <w:pPr>
        <w:ind w:left="180"/>
      </w:pPr>
      <w:r>
        <w:t xml:space="preserve">     </w:t>
      </w:r>
      <w:r>
        <w:rPr>
          <w:noProof/>
          <w:lang w:eastAsia="tr-TR"/>
        </w:rPr>
        <w:pict>
          <v:shape id="0 Resim" o:spid="_x0000_i1038" type="#_x0000_t75" alt="2.jpg" style="width:45.75pt;height:6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">
            <v:imagedata r:id="rId10" o:title="" cropbottom="-414f"/>
            <o:lock v:ext="edit" aspectratio="f"/>
          </v:shape>
        </w:pict>
      </w:r>
      <w:r>
        <w:rPr>
          <w:noProof/>
          <w:lang w:eastAsia="tr-TR"/>
        </w:rPr>
        <w:pict>
          <v:shape id="_x0000_i1039" type="#_x0000_t75" alt="2.jpg" style="width:45.75pt;height:6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">
            <v:imagedata r:id="rId10" o:title="" cropbottom="-414f"/>
            <o:lock v:ext="edit" aspectratio="f"/>
          </v:shape>
        </w:pict>
      </w:r>
      <w:r>
        <w:rPr>
          <w:noProof/>
          <w:lang w:eastAsia="tr-TR"/>
        </w:rPr>
        <w:pict>
          <v:shape id="_x0000_i1040" type="#_x0000_t75" alt="2.jpg" style="width:45.75pt;height:6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">
            <v:imagedata r:id="rId11" o:title="" cropbottom="-414f"/>
            <o:lock v:ext="edit" aspectratio="f"/>
          </v:shape>
        </w:pict>
      </w:r>
      <w:r>
        <w:rPr>
          <w:noProof/>
          <w:lang w:eastAsia="tr-TR"/>
        </w:rPr>
        <w:pict>
          <v:shape id="_x0000_i1041" type="#_x0000_t75" alt="2.jpg" style="width:45.75pt;height:6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">
            <v:imagedata r:id="rId10" o:title="" cropbottom="-414f"/>
            <o:lock v:ext="edit" aspectratio="f"/>
          </v:shape>
        </w:pict>
      </w:r>
      <w:r>
        <w:rPr>
          <w:noProof/>
          <w:lang w:eastAsia="tr-TR"/>
        </w:rPr>
        <w:pict>
          <v:shape id="_x0000_i1042" type="#_x0000_t75" alt="2.jpg" style="width:45.75pt;height:6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">
            <v:imagedata r:id="rId10" o:title="" cropbottom="-414f"/>
            <o:lock v:ext="edit" aspectratio="f"/>
          </v:shape>
        </w:pict>
      </w:r>
      <w:r>
        <w:rPr>
          <w:noProof/>
          <w:lang w:eastAsia="tr-TR"/>
        </w:rPr>
        <w:pict>
          <v:shape id="_x0000_i1043" type="#_x0000_t75" alt="2.jpg" style="width:45.75pt;height:6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">
            <v:imagedata r:id="rId10" o:title="" cropbottom="-414f"/>
            <o:lock v:ext="edit" aspectratio="f"/>
          </v:shape>
        </w:pict>
      </w:r>
      <w:r>
        <w:rPr>
          <w:noProof/>
          <w:lang w:eastAsia="tr-TR"/>
        </w:rPr>
        <w:pict>
          <v:shape id="_x0000_i1044" type="#_x0000_t75" alt="2.jpg" style="width:45.75pt;height:6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">
            <v:imagedata r:id="rId10" o:title="" cropbottom="-414f"/>
            <o:lock v:ext="edit" aspectratio="f"/>
          </v:shape>
        </w:pict>
      </w:r>
      <w:r>
        <w:rPr>
          <w:noProof/>
          <w:lang w:eastAsia="tr-TR"/>
        </w:rPr>
        <w:pict>
          <v:shape id="_x0000_i1045" type="#_x0000_t75" alt="2.jpg" style="width:45.75pt;height:6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">
            <v:imagedata r:id="rId10" o:title="" cropbottom="-414f"/>
            <o:lock v:ext="edit" aspectratio="f"/>
          </v:shape>
        </w:pict>
      </w:r>
      <w:r>
        <w:rPr>
          <w:noProof/>
          <w:lang w:eastAsia="tr-TR"/>
        </w:rPr>
        <w:pict>
          <v:shape id="_x0000_i1046" type="#_x0000_t75" alt="2.jpg" style="width:45.75pt;height:6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">
            <v:imagedata r:id="rId11" o:title="" cropbottom="-414f"/>
            <o:lock v:ext="edit" aspectratio="f"/>
          </v:shape>
        </w:pict>
      </w:r>
      <w:r>
        <w:rPr>
          <w:noProof/>
          <w:lang w:eastAsia="tr-TR"/>
        </w:rPr>
        <w:pict>
          <v:shape id="_x0000_i1047" type="#_x0000_t75" alt="2.jpg" style="width:45pt;height:62.25pt;visibility:visible">
            <v:imagedata r:id="rId12" o:title="" grayscale="t"/>
          </v:shape>
        </w:pict>
      </w:r>
    </w:p>
    <w:p w:rsidR="00140CB8" w:rsidRPr="00962C72" w:rsidRDefault="00140CB8" w:rsidP="00D574A3">
      <w:pPr>
        <w:ind w:left="180"/>
        <w:rPr>
          <w:b/>
          <w:sz w:val="32"/>
          <w:szCs w:val="32"/>
        </w:rPr>
      </w:pPr>
      <w:r w:rsidRPr="00D04449">
        <w:rPr>
          <w:rFonts w:ascii="Hand writing Mutlu" w:hAnsi="Hand writing Mutlu"/>
          <w:b/>
          <w:sz w:val="28"/>
          <w:szCs w:val="28"/>
        </w:rPr>
        <w:t>14</w:t>
      </w:r>
      <w:r>
        <w:rPr>
          <w:b/>
          <w:sz w:val="32"/>
          <w:szCs w:val="32"/>
        </w:rPr>
        <w:t xml:space="preserve">   …..       …….     ……      ……       …….     …….      …….     ……..    …….    …….</w:t>
      </w:r>
    </w:p>
    <w:p w:rsidR="00140CB8" w:rsidRDefault="00140CB8" w:rsidP="00D574A3">
      <w:pPr>
        <w:ind w:left="180"/>
        <w:rPr>
          <w:noProof/>
          <w:lang w:eastAsia="tr-TR"/>
        </w:rPr>
      </w:pP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pict>
          <v:shape id="10 Resim" o:spid="_x0000_i1048" type="#_x0000_t75" alt="Parmak 3.png" style="width:33.75pt;height:60pt;visibility:visible">
            <v:imagedata r:id="rId13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49" type="#_x0000_t75" alt="Parmak 3.png" style="width:33.75pt;height:60pt;visibility:visible">
            <v:imagedata r:id="rId13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50" type="#_x0000_t75" alt="Parmak 3.png" style="width:33.75pt;height:60pt;visibility:visible">
            <v:imagedata r:id="rId13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51" type="#_x0000_t75" alt="Parmak 3.png" style="width:33.75pt;height:60pt;visibility:visible">
            <v:imagedata r:id="rId13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52" type="#_x0000_t75" alt="Parmak 3.png" style="width:33.75pt;height:60pt;visibility:visible">
            <v:imagedata r:id="rId13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53" type="#_x0000_t75" alt="Parmak 3.png" style="width:33.75pt;height:60pt;visibility:visible">
            <v:imagedata r:id="rId13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54" type="#_x0000_t75" alt="Parmak 3.png" style="width:33.75pt;height:60pt;visibility:visible">
            <v:imagedata r:id="rId13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55" type="#_x0000_t75" alt="Parmak 3.png" style="width:33.75pt;height:60pt;visibility:visible">
            <v:imagedata r:id="rId13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56" type="#_x0000_t75" alt="Parmak 3.png" style="width:33.75pt;height:60pt;visibility:visible">
            <v:imagedata r:id="rId13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57" type="#_x0000_t75" alt="Parmak 3.png" style="width:33.75pt;height:60pt;visibility:visible">
            <v:imagedata r:id="rId13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58" type="#_x0000_t75" alt="Parmak 3.png" style="width:33.75pt;height:60pt;visibility:visible">
            <v:imagedata r:id="rId13" o:title=""/>
          </v:shape>
        </w:pict>
      </w:r>
      <w:r>
        <w:rPr>
          <w:noProof/>
          <w:lang w:eastAsia="tr-TR"/>
        </w:rPr>
        <w:t xml:space="preserve">  </w:t>
      </w:r>
    </w:p>
    <w:p w:rsidR="00140CB8" w:rsidRPr="004F16F9" w:rsidRDefault="00140CB8" w:rsidP="00D574A3">
      <w:pPr>
        <w:ind w:left="180"/>
      </w:pPr>
      <w:r w:rsidRPr="00D04449">
        <w:rPr>
          <w:rFonts w:ascii="Hand writing Mutlu" w:hAnsi="Hand writing Mutlu"/>
          <w:b/>
          <w:sz w:val="32"/>
          <w:szCs w:val="32"/>
        </w:rPr>
        <w:t>45</w:t>
      </w:r>
      <w:r>
        <w:rPr>
          <w:b/>
        </w:rPr>
        <w:t xml:space="preserve">    </w:t>
      </w:r>
      <w:r w:rsidRPr="00126CBF">
        <w:rPr>
          <w:b/>
        </w:rPr>
        <w:t xml:space="preserve"> ……</w:t>
      </w:r>
      <w:r>
        <w:rPr>
          <w:b/>
        </w:rPr>
        <w:t xml:space="preserve">…   </w:t>
      </w:r>
      <w:r w:rsidRPr="00126CBF">
        <w:rPr>
          <w:b/>
        </w:rPr>
        <w:t xml:space="preserve">   </w:t>
      </w:r>
      <w:r>
        <w:rPr>
          <w:b/>
        </w:rPr>
        <w:t>..</w:t>
      </w:r>
      <w:r>
        <w:rPr>
          <w:b/>
          <w:noProof/>
          <w:lang w:eastAsia="tr-TR"/>
        </w:rPr>
        <w:t>….…      ..….….      .…..….      ………</w:t>
      </w:r>
      <w:r w:rsidRPr="00126CBF">
        <w:rPr>
          <w:b/>
          <w:noProof/>
          <w:lang w:eastAsia="tr-TR"/>
        </w:rPr>
        <w:t xml:space="preserve">     ………    ……….    ……….     ……….     ……..      ……….                                                                                                                                                                         </w:t>
      </w:r>
    </w:p>
    <w:p w:rsidR="00140CB8" w:rsidRDefault="00140CB8" w:rsidP="00D574A3">
      <w:pPr>
        <w:ind w:left="180"/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22 Resim" o:spid="_x0000_i1059" type="#_x0000_t75" alt="Parmak 4.gif" style="width:35.25pt;height:63.75pt;visibility:visible">
            <v:imagedata r:id="rId14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60" type="#_x0000_t75" alt="Parmak 4.gif" style="width:35.25pt;height:63.75pt;visibility:visible">
            <v:imagedata r:id="rId14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61" type="#_x0000_t75" alt="Parmak 4.gif" style="width:35.25pt;height:63.75pt;visibility:visible">
            <v:imagedata r:id="rId14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62" type="#_x0000_t75" alt="Parmak 4.gif" style="width:35.25pt;height:63.75pt;visibility:visible">
            <v:imagedata r:id="rId14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63" type="#_x0000_t75" alt="Parmak 4.gif" style="width:35.25pt;height:63.75pt;visibility:visible">
            <v:imagedata r:id="rId14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64" type="#_x0000_t75" alt="Parmak 4.gif" style="width:35.25pt;height:63.75pt;visibility:visible">
            <v:imagedata r:id="rId14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65" type="#_x0000_t75" alt="Parmak 4.gif" style="width:35.25pt;height:63.75pt;visibility:visible">
            <v:imagedata r:id="rId14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66" type="#_x0000_t75" alt="Parmak 4.gif" style="width:35.25pt;height:63.75pt;visibility:visible">
            <v:imagedata r:id="rId14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67" type="#_x0000_t75" alt="Parmak 4.gif" style="width:35.25pt;height:63.75pt;visibility:visible">
            <v:imagedata r:id="rId14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68" type="#_x0000_t75" alt="Parmak 4.gif" style="width:35.25pt;height:63.75pt;visibility:visible">
            <v:imagedata r:id="rId14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69" type="#_x0000_t75" alt="Parmak 4.gif" style="width:35.25pt;height:63.75pt;visibility:visible">
            <v:imagedata r:id="rId14" o:title=""/>
          </v:shape>
        </w:pict>
      </w:r>
    </w:p>
    <w:p w:rsidR="00140CB8" w:rsidRPr="00962C72" w:rsidRDefault="00140CB8" w:rsidP="00D574A3">
      <w:pPr>
        <w:ind w:left="180"/>
        <w:rPr>
          <w:b/>
          <w:sz w:val="32"/>
          <w:szCs w:val="32"/>
        </w:rPr>
      </w:pPr>
      <w:r w:rsidRPr="00D04449">
        <w:rPr>
          <w:rFonts w:ascii="Hand writing Mutlu" w:hAnsi="Hand writing Mutlu"/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 …..…   ………   ……..  ……...   ….….   ………   ……..   ……..   ….….   ……..   ……..</w:t>
      </w:r>
    </w:p>
    <w:p w:rsidR="00140CB8" w:rsidRDefault="00140CB8" w:rsidP="00D574A3">
      <w:pPr>
        <w:ind w:left="180"/>
        <w:rPr>
          <w:rFonts w:ascii="Comic Sans MS" w:hAnsi="Comic Sans MS"/>
          <w:b/>
          <w:sz w:val="28"/>
          <w:szCs w:val="28"/>
        </w:rPr>
      </w:pP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pict>
          <v:shape id="33 Resim" o:spid="_x0000_i1070" type="#_x0000_t75" alt="Parmak 5.png" style="width:46.5pt;height:79.5pt;visibility:visible">
            <v:imagedata r:id="rId15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71" type="#_x0000_t75" alt="Parmak 5.png" style="width:46.5pt;height:79.5pt;visibility:visible">
            <v:imagedata r:id="rId15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72" type="#_x0000_t75" alt="Parmak 5.png" style="width:46.5pt;height:79.5pt;visibility:visible">
            <v:imagedata r:id="rId15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73" type="#_x0000_t75" alt="Parmak 5.png" style="width:46.5pt;height:79.5pt;visibility:visible">
            <v:imagedata r:id="rId15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74" type="#_x0000_t75" alt="Parmak 5.png" style="width:46.5pt;height:79.5pt;visibility:visible">
            <v:imagedata r:id="rId15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75" type="#_x0000_t75" alt="Parmak 5.png" style="width:46.5pt;height:79.5pt;visibility:visible">
            <v:imagedata r:id="rId15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76" type="#_x0000_t75" alt="Parmak 5.png" style="width:46.5pt;height:79.5pt;visibility:visible">
            <v:imagedata r:id="rId15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77" type="#_x0000_t75" alt="Parmak 5.png" style="width:46.5pt;height:79.5pt;visibility:visible">
            <v:imagedata r:id="rId15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_x0000_i1078" type="#_x0000_t75" alt="Parmak 5.png" style="width:46.5pt;height:79.5pt;visibility:visible">
            <v:imagedata r:id="rId15" o:title=""/>
          </v:shape>
        </w:pict>
      </w:r>
      <w:r w:rsidRPr="004F16F9">
        <w:rPr>
          <w:rFonts w:ascii="Comic Sans MS" w:hAnsi="Comic Sans MS"/>
          <w:b/>
          <w:sz w:val="28"/>
          <w:szCs w:val="28"/>
        </w:rPr>
        <w:t xml:space="preserve">  </w:t>
      </w:r>
    </w:p>
    <w:p w:rsidR="00140CB8" w:rsidRPr="00D04449" w:rsidRDefault="00140CB8" w:rsidP="00D574A3">
      <w:pPr>
        <w:ind w:left="180"/>
        <w:rPr>
          <w:b/>
        </w:rPr>
      </w:pPr>
      <w:r w:rsidRPr="00D04449">
        <w:rPr>
          <w:rFonts w:ascii="Hand writing Mutlu" w:hAnsi="Hand writing Mutlu"/>
          <w:b/>
          <w:sz w:val="28"/>
          <w:szCs w:val="28"/>
        </w:rPr>
        <w:t>50</w:t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Pr="00126CBF">
        <w:rPr>
          <w:b/>
        </w:rPr>
        <w:t xml:space="preserve">  ………. </w:t>
      </w:r>
      <w:r>
        <w:rPr>
          <w:b/>
        </w:rPr>
        <w:t xml:space="preserve"> </w:t>
      </w:r>
      <w:r w:rsidRPr="00126CBF">
        <w:rPr>
          <w:b/>
        </w:rPr>
        <w:t xml:space="preserve">      …</w:t>
      </w:r>
      <w:r>
        <w:rPr>
          <w:b/>
        </w:rPr>
        <w:t>.</w:t>
      </w:r>
      <w:r w:rsidRPr="00126CBF">
        <w:rPr>
          <w:b/>
        </w:rPr>
        <w:t xml:space="preserve">…….         …………   </w:t>
      </w:r>
      <w:r>
        <w:rPr>
          <w:b/>
        </w:rPr>
        <w:t xml:space="preserve"> </w:t>
      </w:r>
      <w:r w:rsidRPr="00126CBF">
        <w:rPr>
          <w:b/>
        </w:rPr>
        <w:t xml:space="preserve">   ………….  </w:t>
      </w:r>
      <w:r>
        <w:rPr>
          <w:b/>
        </w:rPr>
        <w:t xml:space="preserve">  </w:t>
      </w:r>
      <w:r w:rsidRPr="00126CBF">
        <w:rPr>
          <w:b/>
        </w:rPr>
        <w:t xml:space="preserve">   …………..     </w:t>
      </w:r>
      <w:r>
        <w:rPr>
          <w:b/>
        </w:rPr>
        <w:t xml:space="preserve">  ………….     ………….       ………….  </w:t>
      </w:r>
      <w:r w:rsidRPr="00126CBF">
        <w:rPr>
          <w:b/>
        </w:rPr>
        <w:t xml:space="preserve"> </w:t>
      </w:r>
      <w:r>
        <w:rPr>
          <w:b/>
        </w:rPr>
        <w:t xml:space="preserve">    </w:t>
      </w:r>
      <w:r w:rsidRPr="00126CBF">
        <w:rPr>
          <w:b/>
        </w:rPr>
        <w:t xml:space="preserve"> ……</w:t>
      </w:r>
      <w:r>
        <w:rPr>
          <w:b/>
        </w:rPr>
        <w:t>.</w:t>
      </w:r>
      <w:r w:rsidRPr="00126CBF">
        <w:rPr>
          <w:b/>
        </w:rPr>
        <w:t xml:space="preserve">…..         </w:t>
      </w:r>
    </w:p>
    <w:p w:rsidR="00140CB8" w:rsidRDefault="00140CB8" w:rsidP="00416C58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10</w:t>
      </w:r>
      <w:r w:rsidRPr="00416C58">
        <w:rPr>
          <w:rFonts w:ascii="Comic Sans MS" w:hAnsi="Comic Sans MS"/>
          <w:b/>
          <w:sz w:val="28"/>
          <w:szCs w:val="28"/>
        </w:rPr>
        <w:t>.</w:t>
      </w:r>
      <w:r w:rsidRPr="00581994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Aşağıdaki örüntüleri tamamla…</w:t>
      </w:r>
    </w:p>
    <w:p w:rsidR="00140CB8" w:rsidRPr="004F16F9" w:rsidRDefault="00140CB8" w:rsidP="00416C58">
      <w:pPr>
        <w:spacing w:after="0" w:line="240" w:lineRule="auto"/>
        <w:rPr>
          <w:rFonts w:ascii="Comic Sans MS" w:hAnsi="Comic Sans MS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"/>
        <w:gridCol w:w="977"/>
        <w:gridCol w:w="978"/>
        <w:gridCol w:w="978"/>
        <w:gridCol w:w="978"/>
        <w:gridCol w:w="978"/>
        <w:gridCol w:w="978"/>
        <w:gridCol w:w="978"/>
        <w:gridCol w:w="978"/>
        <w:gridCol w:w="978"/>
      </w:tblGrid>
      <w:tr w:rsidR="00140CB8" w:rsidRPr="00C14486" w:rsidTr="00D574A3">
        <w:trPr>
          <w:trHeight w:val="1301"/>
        </w:trPr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_x0000_s1072" type="#_x0000_t128" style="position:absolute;margin-left:-.15pt;margin-top:12.35pt;width:33pt;height:33pt;z-index:251658752"/>
              </w:pict>
            </w:r>
          </w:p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</w:tc>
        <w:tc>
          <w:tcPr>
            <w:tcW w:w="977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73" type="#_x0000_t128" style="position:absolute;margin-left:5.1pt;margin-top:11.55pt;width:33pt;height:33pt;z-index:251661824;mso-position-horizontal-relative:text;mso-position-vertical-relative:text"/>
              </w:pict>
            </w: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_x0000_s1074" style="position:absolute;margin-left:1.25pt;margin-top:11.55pt;width:37.5pt;height:33pt;z-index:251659776;mso-position-horizontal-relative:text;mso-position-vertical-relative:text"/>
              </w:pict>
            </w: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</w:p>
        </w:tc>
      </w:tr>
      <w:tr w:rsidR="00140CB8" w:rsidRPr="00C14486" w:rsidTr="00D574A3"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_x0000_s1075" style="position:absolute;margin-left:9pt;margin-top:17.5pt;width:18.15pt;height:27pt;z-index:251660800;mso-position-horizontal-relative:text;mso-position-vertical-relative:text"/>
              </w:pict>
            </w:r>
          </w:p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</w:tc>
        <w:tc>
          <w:tcPr>
            <w:tcW w:w="977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76" type="#_x0000_t96" style="position:absolute;margin-left:5.1pt;margin-top:8.5pt;width:36pt;height:36pt;z-index:251663872;mso-position-horizontal-relative:text;mso-position-vertical-relative:text"/>
              </w:pict>
            </w: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77" type="#_x0000_t96" style="position:absolute;margin-left:1.75pt;margin-top:9.25pt;width:36pt;height:36pt;z-index:251664896;mso-position-horizontal-relative:text;mso-position-vertical-relative:text"/>
              </w:pict>
            </w: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_x0000_s1078" style="position:absolute;margin-left:6.35pt;margin-top:18.25pt;width:18.15pt;height:26.25pt;z-index:251662848;mso-position-horizontal-relative:text;mso-position-vertical-relative:text"/>
              </w:pict>
            </w: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  <w:lang w:eastAsia="tr-TR"/>
              </w:rPr>
            </w:pPr>
          </w:p>
        </w:tc>
        <w:tc>
          <w:tcPr>
            <w:tcW w:w="978" w:type="dxa"/>
          </w:tcPr>
          <w:p w:rsidR="00140CB8" w:rsidRPr="00C14486" w:rsidRDefault="00140CB8" w:rsidP="0049617D">
            <w:pPr>
              <w:tabs>
                <w:tab w:val="left" w:pos="1260"/>
                <w:tab w:val="left" w:pos="4905"/>
                <w:tab w:val="left" w:pos="8670"/>
                <w:tab w:val="left" w:pos="12360"/>
              </w:tabs>
              <w:spacing w:after="0" w:line="240" w:lineRule="auto"/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</w:pPr>
          </w:p>
        </w:tc>
      </w:tr>
    </w:tbl>
    <w:p w:rsidR="00140CB8" w:rsidRDefault="00140CB8" w:rsidP="00D574A3">
      <w:pPr>
        <w:rPr>
          <w:rFonts w:ascii="Comic Sans MS" w:hAnsi="Comic Sans MS"/>
          <w:b/>
          <w:sz w:val="28"/>
          <w:szCs w:val="28"/>
        </w:rPr>
      </w:pPr>
    </w:p>
    <w:p w:rsidR="00140CB8" w:rsidRDefault="00140CB8" w:rsidP="00D574A3">
      <w:pPr>
        <w:rPr>
          <w:rFonts w:ascii="ALFABET98" w:hAnsi="ALFABET98"/>
          <w:color w:val="FF0000"/>
          <w:sz w:val="26"/>
          <w:szCs w:val="26"/>
        </w:rPr>
      </w:pPr>
    </w:p>
    <w:p w:rsidR="00140CB8" w:rsidRPr="00D574A3" w:rsidRDefault="00140CB8" w:rsidP="00D574A3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_x0000_s1079" type="#_x0000_t202" style="position:absolute;margin-left:234pt;margin-top:27pt;width:156pt;height:63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" filled="f" stroked="f">
            <v:textbox style="mso-next-textbox:#_x0000_s1079"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0A0"/>
                  </w:tblPr>
                  <w:tblGrid>
                    <w:gridCol w:w="2943"/>
                  </w:tblGrid>
                  <w:tr w:rsidR="00140CB8" w:rsidRPr="00892D9A" w:rsidTr="00892D9A">
                    <w:trPr>
                      <w:trHeight w:val="821"/>
                    </w:trPr>
                    <w:tc>
                      <w:tcPr>
                        <w:tcW w:w="2943" w:type="dxa"/>
                      </w:tcPr>
                      <w:p w:rsidR="00140CB8" w:rsidRPr="00892D9A" w:rsidRDefault="00140CB8" w:rsidP="00892D9A">
                        <w:pPr>
                          <w:spacing w:after="0" w:line="240" w:lineRule="auto"/>
                        </w:pPr>
                        <w:r w:rsidRPr="00892D9A">
                          <w:rPr>
                            <w:noProof/>
                            <w:lang w:eastAsia="tr-TR"/>
                          </w:rPr>
                          <w:pict>
                            <v:shape id="Resim 338" o:spid="_x0000_i1085" type="#_x0000_t75" style="width:20.25pt;height:19.5pt;visibility:visible">
                              <v:imagedata r:id="rId16" o:title=""/>
                            </v:shape>
                          </w:pict>
                        </w:r>
                        <w:r w:rsidRPr="00892D9A">
                          <w:rPr>
                            <w:noProof/>
                            <w:lang w:eastAsia="tr-TR"/>
                          </w:rPr>
                          <w:pict>
                            <v:shape id="Resim 339" o:spid="_x0000_i1086" type="#_x0000_t75" style="width:20.25pt;height:19.5pt;visibility:visible">
                              <v:imagedata r:id="rId16" o:title=""/>
                            </v:shape>
                          </w:pict>
                        </w:r>
                        <w:r w:rsidRPr="00892D9A">
                          <w:rPr>
                            <w:noProof/>
                            <w:lang w:eastAsia="tr-TR"/>
                          </w:rPr>
                          <w:pict>
                            <v:shape id="Resim 340" o:spid="_x0000_i1087" type="#_x0000_t75" style="width:20.25pt;height:19.5pt;visibility:visible">
                              <v:imagedata r:id="rId16" o:title=""/>
                            </v:shape>
                          </w:pict>
                        </w:r>
                      </w:p>
                      <w:p w:rsidR="00140CB8" w:rsidRPr="00892D9A" w:rsidRDefault="00140CB8" w:rsidP="00892D9A">
                        <w:pPr>
                          <w:spacing w:after="0" w:line="240" w:lineRule="auto"/>
                        </w:pPr>
                      </w:p>
                      <w:p w:rsidR="00140CB8" w:rsidRPr="00892D9A" w:rsidRDefault="00140CB8" w:rsidP="00892D9A">
                        <w:pPr>
                          <w:spacing w:after="0" w:line="240" w:lineRule="auto"/>
                        </w:pPr>
                        <w:r w:rsidRPr="00892D9A">
                          <w:rPr>
                            <w:noProof/>
                            <w:lang w:eastAsia="tr-TR"/>
                          </w:rPr>
                          <w:pict>
                            <v:shape id="Resim 341" o:spid="_x0000_i1088" type="#_x0000_t75" style="width:20.25pt;height:19.5pt;visibility:visible">
                              <v:imagedata r:id="rId16" o:title=""/>
                            </v:shape>
                          </w:pict>
                        </w:r>
                        <w:r w:rsidRPr="00892D9A">
                          <w:rPr>
                            <w:noProof/>
                            <w:lang w:eastAsia="tr-TR"/>
                          </w:rPr>
                          <w:pict>
                            <v:shape id="Resim 342" o:spid="_x0000_i1089" type="#_x0000_t75" style="width:20.25pt;height:19.5pt;visibility:visible">
                              <v:imagedata r:id="rId16" o:title=""/>
                            </v:shape>
                          </w:pict>
                        </w:r>
                        <w:r w:rsidRPr="00892D9A">
                          <w:rPr>
                            <w:noProof/>
                            <w:lang w:eastAsia="tr-TR"/>
                          </w:rPr>
                          <w:pict>
                            <v:shape id="Resim 343" o:spid="_x0000_i1090" type="#_x0000_t75" style="width:20.25pt;height:19.5pt;visibility:visible">
                              <v:imagedata r:id="rId16" o:title=""/>
                            </v:shape>
                          </w:pict>
                        </w: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margin-left:45pt;margin-top:27pt;width:159pt;height:63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" filled="f" stroked="f">
            <v:textbox style="mso-next-textbox:#_x0000_s1080"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0A0"/>
                  </w:tblPr>
                  <w:tblGrid>
                    <w:gridCol w:w="3085"/>
                  </w:tblGrid>
                  <w:tr w:rsidR="00140CB8" w:rsidRPr="00892D9A" w:rsidTr="00892D9A">
                    <w:trPr>
                      <w:trHeight w:val="1002"/>
                    </w:trPr>
                    <w:tc>
                      <w:tcPr>
                        <w:tcW w:w="3085" w:type="dxa"/>
                      </w:tcPr>
                      <w:p w:rsidR="00140CB8" w:rsidRPr="00892D9A" w:rsidRDefault="00140CB8" w:rsidP="00892D9A">
                        <w:pPr>
                          <w:spacing w:after="0" w:line="240" w:lineRule="auto"/>
                        </w:pPr>
                        <w:r w:rsidRPr="00892D9A"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pict>
                            <v:shape id="Resim 352" o:spid="_x0000_i1096" type="#_x0000_t75" style="width:26.25pt;height:21pt;visibility:visible">
                              <v:imagedata r:id="rId17" o:title=""/>
                            </v:shape>
                          </w:pict>
                        </w:r>
                        <w:r w:rsidRPr="00892D9A"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pict>
                            <v:shape id="Resim 353" o:spid="_x0000_i1097" type="#_x0000_t75" style="width:26.25pt;height:21pt;visibility:visible">
                              <v:imagedata r:id="rId17" o:title=""/>
                            </v:shape>
                          </w:pict>
                        </w:r>
                        <w:r w:rsidRPr="00892D9A"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pict>
                            <v:shape id="Resim 354" o:spid="_x0000_i1098" type="#_x0000_t75" style="width:26.25pt;height:21pt;visibility:visible">
                              <v:imagedata r:id="rId17" o:title=""/>
                            </v:shape>
                          </w:pict>
                        </w:r>
                        <w:r w:rsidRPr="00892D9A"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pict>
                            <v:shape id="Resim 355" o:spid="_x0000_i1099" type="#_x0000_t75" style="width:26.25pt;height:21pt;visibility:visible">
                              <v:imagedata r:id="rId17" o:title=""/>
                            </v:shape>
                          </w:pict>
                        </w:r>
                        <w:r w:rsidRPr="00892D9A">
                          <w:rPr>
                            <w:rFonts w:ascii="ALFABET98" w:hAnsi="ALFABET98"/>
                            <w:noProof/>
                            <w:sz w:val="26"/>
                            <w:szCs w:val="26"/>
                            <w:lang w:eastAsia="tr-TR"/>
                          </w:rPr>
                          <w:pict>
                            <v:shape id="Resim 356" o:spid="_x0000_i1100" type="#_x0000_t75" style="width:26.25pt;height:21pt;visibility:visible">
                              <v:imagedata r:id="rId17" o:title=""/>
                            </v:shape>
                          </w:pict>
                        </w: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rFonts w:ascii="Comic Sans MS" w:hAnsi="Comic Sans MS"/>
          <w:b/>
          <w:sz w:val="28"/>
          <w:szCs w:val="28"/>
        </w:rPr>
        <w:t>11</w:t>
      </w:r>
      <w:r w:rsidRPr="00416C58">
        <w:rPr>
          <w:rFonts w:ascii="Comic Sans MS" w:hAnsi="Comic Sans MS"/>
          <w:b/>
          <w:sz w:val="28"/>
          <w:szCs w:val="28"/>
        </w:rPr>
        <w:t>.</w:t>
      </w:r>
      <w:r w:rsidRPr="00D574A3">
        <w:rPr>
          <w:rFonts w:ascii="Comic Sans MS" w:hAnsi="Comic Sans MS"/>
          <w:sz w:val="28"/>
          <w:szCs w:val="28"/>
        </w:rPr>
        <w:t>Aşağıdaki varlıkların sayıları bir deste olacak kadar tamamlayınız.</w:t>
      </w:r>
    </w:p>
    <w:p w:rsidR="00140CB8" w:rsidRPr="00D574A3" w:rsidRDefault="00140CB8" w:rsidP="00D574A3">
      <w:pPr>
        <w:rPr>
          <w:rFonts w:ascii="Comic Sans MS" w:hAnsi="Comic Sans MS"/>
          <w:sz w:val="28"/>
          <w:szCs w:val="28"/>
        </w:rPr>
      </w:pPr>
      <w:r w:rsidRPr="00D574A3">
        <w:rPr>
          <w:rFonts w:ascii="Comic Sans MS" w:hAnsi="Comic Sans MS"/>
          <w:sz w:val="28"/>
          <w:szCs w:val="28"/>
        </w:rPr>
        <w:br w:type="textWrapping" w:clear="all"/>
        <w:t xml:space="preserve">  </w:t>
      </w:r>
    </w:p>
    <w:p w:rsidR="00140CB8" w:rsidRPr="00D574A3" w:rsidRDefault="00140CB8" w:rsidP="00D574A3">
      <w:pPr>
        <w:rPr>
          <w:rFonts w:ascii="Comic Sans MS" w:hAnsi="Comic Sans MS"/>
          <w:sz w:val="28"/>
          <w:szCs w:val="28"/>
        </w:rPr>
      </w:pPr>
    </w:p>
    <w:p w:rsidR="00140CB8" w:rsidRDefault="00140CB8" w:rsidP="00D574A3">
      <w:pPr>
        <w:rPr>
          <w:rFonts w:ascii="ALFABET98" w:hAnsi="ALFABET98"/>
          <w:sz w:val="26"/>
          <w:szCs w:val="26"/>
        </w:rPr>
      </w:pPr>
      <w:r>
        <w:rPr>
          <w:rFonts w:ascii="Comic Sans MS" w:hAnsi="Comic Sans MS"/>
          <w:b/>
          <w:sz w:val="28"/>
          <w:szCs w:val="28"/>
        </w:rPr>
        <w:t>12</w:t>
      </w:r>
      <w:r w:rsidRPr="00416C58">
        <w:rPr>
          <w:rFonts w:ascii="Comic Sans MS" w:hAnsi="Comic Sans MS"/>
          <w:b/>
          <w:sz w:val="28"/>
          <w:szCs w:val="28"/>
        </w:rPr>
        <w:t>.</w:t>
      </w:r>
      <w:r w:rsidRPr="00581994">
        <w:rPr>
          <w:rFonts w:ascii="Comic Sans MS" w:hAnsi="Comic Sans MS"/>
          <w:b/>
          <w:sz w:val="28"/>
          <w:szCs w:val="28"/>
        </w:rPr>
        <w:t xml:space="preserve"> </w:t>
      </w:r>
      <w:r w:rsidRPr="00D574A3">
        <w:rPr>
          <w:rFonts w:ascii="Comic Sans MS" w:hAnsi="Comic Sans MS"/>
          <w:sz w:val="28"/>
          <w:szCs w:val="28"/>
        </w:rPr>
        <w:t>Aşağıdaki varlıkların sayıları bir düzine olacak kadar tamamlayınız</w:t>
      </w:r>
      <w:r>
        <w:rPr>
          <w:rFonts w:ascii="ALFABET98" w:hAnsi="ALFABET98"/>
          <w:sz w:val="26"/>
          <w:szCs w:val="26"/>
        </w:rPr>
        <w:t>.</w:t>
      </w:r>
    </w:p>
    <w:p w:rsidR="00140CB8" w:rsidRDefault="00140CB8" w:rsidP="00D574A3">
      <w:pPr>
        <w:rPr>
          <w:rFonts w:ascii="ALFABET98" w:hAnsi="ALFABET98"/>
          <w:sz w:val="26"/>
          <w:szCs w:val="26"/>
        </w:rPr>
      </w:pPr>
      <w:r>
        <w:rPr>
          <w:noProof/>
          <w:lang w:eastAsia="tr-TR"/>
        </w:rPr>
        <w:pict>
          <v:shape id="_x0000_s1081" type="#_x0000_t202" style="position:absolute;margin-left:225pt;margin-top:.8pt;width:153.75pt;height:55.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0A0"/>
                  </w:tblPr>
                  <w:tblGrid>
                    <w:gridCol w:w="2943"/>
                  </w:tblGrid>
                  <w:tr w:rsidR="00140CB8" w:rsidRPr="00892D9A" w:rsidTr="00892D9A">
                    <w:trPr>
                      <w:trHeight w:val="822"/>
                    </w:trPr>
                    <w:tc>
                      <w:tcPr>
                        <w:tcW w:w="2943" w:type="dxa"/>
                      </w:tcPr>
                      <w:p w:rsidR="00140CB8" w:rsidRPr="00892D9A" w:rsidRDefault="00140CB8" w:rsidP="00892D9A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</w:pPr>
                        <w:r w:rsidRPr="00892D9A"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  <w:sym w:font="Symbol" w:char="F0AD"/>
                        </w:r>
                        <w:r w:rsidRPr="00892D9A"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  <w:sym w:font="Symbol" w:char="F0AD"/>
                        </w:r>
                        <w:r w:rsidRPr="00892D9A"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  <w:sym w:font="Symbol" w:char="F0AD"/>
                        </w:r>
                        <w:r w:rsidRPr="00892D9A"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  <w:sym w:font="Symbol" w:char="F0AD"/>
                        </w:r>
                        <w:r w:rsidRPr="00892D9A">
                          <w:rPr>
                            <w:rFonts w:ascii="Hand writing Mutlu" w:hAnsi="Hand writing Mutlu"/>
                            <w:color w:val="000000"/>
                            <w:sz w:val="36"/>
                            <w:szCs w:val="36"/>
                          </w:rPr>
                          <w:sym w:font="Symbol" w:char="F0AD"/>
                        </w:r>
                      </w:p>
                      <w:p w:rsidR="00140CB8" w:rsidRPr="00892D9A" w:rsidRDefault="00140CB8" w:rsidP="00892D9A">
                        <w:pPr>
                          <w:spacing w:after="0" w:line="240" w:lineRule="auto"/>
                          <w:rPr>
                            <w:rFonts w:ascii="Hand writing Mutlu" w:hAnsi="Hand writing Mutlu"/>
                          </w:rPr>
                        </w:pP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202" style="position:absolute;margin-left:54pt;margin-top:.8pt;width:159pt;height:54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" filled="f" stroked="f">
            <v:textbox>
              <w:txbxContent>
                <w:tbl>
                  <w:tblPr>
                    <w:tblW w:w="0" w:type="auto"/>
                    <w:tblBorders>
                      <w:top w:val="double" w:sz="4" w:space="0" w:color="7030A0"/>
                      <w:left w:val="double" w:sz="4" w:space="0" w:color="7030A0"/>
                      <w:bottom w:val="double" w:sz="4" w:space="0" w:color="7030A0"/>
                      <w:right w:val="double" w:sz="4" w:space="0" w:color="7030A0"/>
                      <w:insideH w:val="double" w:sz="4" w:space="0" w:color="7030A0"/>
                      <w:insideV w:val="double" w:sz="4" w:space="0" w:color="7030A0"/>
                    </w:tblBorders>
                    <w:tblLook w:val="00A0"/>
                  </w:tblPr>
                  <w:tblGrid>
                    <w:gridCol w:w="2943"/>
                  </w:tblGrid>
                  <w:tr w:rsidR="00140CB8" w:rsidRPr="00892D9A" w:rsidTr="00892D9A">
                    <w:trPr>
                      <w:trHeight w:val="819"/>
                    </w:trPr>
                    <w:tc>
                      <w:tcPr>
                        <w:tcW w:w="2943" w:type="dxa"/>
                      </w:tcPr>
                      <w:p w:rsidR="00140CB8" w:rsidRPr="00892D9A" w:rsidRDefault="00140CB8" w:rsidP="00892D9A">
                        <w:pPr>
                          <w:spacing w:after="0" w:line="240" w:lineRule="auto"/>
                          <w:rPr>
                            <w:sz w:val="36"/>
                            <w:szCs w:val="36"/>
                          </w:rPr>
                        </w:pP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892D9A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892D9A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892D9A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  <w:r w:rsidRPr="00892D9A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Pr="00892D9A">
                          <w:rPr>
                            <w:sz w:val="36"/>
                            <w:szCs w:val="36"/>
                          </w:rPr>
                          <w:sym w:font="Wingdings 2" w:char="F038"/>
                        </w:r>
                      </w:p>
                    </w:tc>
                  </w:tr>
                </w:tbl>
                <w:p w:rsidR="00140CB8" w:rsidRDefault="00140CB8" w:rsidP="00D574A3"/>
                <w:p w:rsidR="00140CB8" w:rsidRDefault="00140CB8" w:rsidP="00D574A3"/>
              </w:txbxContent>
            </v:textbox>
          </v:shape>
        </w:pict>
      </w:r>
      <w:r>
        <w:rPr>
          <w:rFonts w:ascii="ALFABET98" w:hAnsi="ALFABET98"/>
          <w:sz w:val="26"/>
          <w:szCs w:val="26"/>
        </w:rPr>
        <w:br w:type="textWrapping" w:clear="all"/>
        <w:t xml:space="preserve">  </w:t>
      </w:r>
    </w:p>
    <w:p w:rsidR="00140CB8" w:rsidRDefault="00140CB8" w:rsidP="00D574A3">
      <w:pPr>
        <w:rPr>
          <w:rFonts w:ascii="ALFABET98" w:hAnsi="ALFABET98"/>
          <w:sz w:val="26"/>
          <w:szCs w:val="26"/>
        </w:rPr>
      </w:pPr>
    </w:p>
    <w:p w:rsidR="00140CB8" w:rsidRPr="00ED1A22" w:rsidRDefault="00140CB8" w:rsidP="00581994">
      <w:pPr>
        <w:spacing w:line="240" w:lineRule="auto"/>
        <w:rPr>
          <w:rFonts w:ascii="Comic Sans MS" w:hAnsi="Comic Sans MS"/>
          <w:sz w:val="28"/>
          <w:szCs w:val="28"/>
        </w:rPr>
      </w:pPr>
      <w:r w:rsidRPr="00ED1A22">
        <w:rPr>
          <w:rFonts w:ascii="Comic Sans MS" w:hAnsi="Comic Sans MS"/>
          <w:b/>
          <w:sz w:val="24"/>
          <w:szCs w:val="24"/>
        </w:rPr>
        <w:t xml:space="preserve">13. </w:t>
      </w:r>
      <w:r w:rsidRPr="00ED1A22">
        <w:rPr>
          <w:rFonts w:ascii="Comic Sans MS" w:hAnsi="Comic Sans MS"/>
          <w:sz w:val="28"/>
          <w:szCs w:val="28"/>
        </w:rPr>
        <w:t>Aşağıdakilerden hangisi paramızın sembolüdür?</w:t>
      </w:r>
    </w:p>
    <w:p w:rsidR="00140CB8" w:rsidRPr="00ED1A22" w:rsidRDefault="00140CB8" w:rsidP="00581994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ED1A22">
        <w:rPr>
          <w:rFonts w:ascii="Comic Sans MS" w:hAnsi="Comic Sans MS"/>
          <w:sz w:val="24"/>
          <w:szCs w:val="24"/>
        </w:rPr>
        <w:t xml:space="preserve"> </w:t>
      </w:r>
      <w:r w:rsidRPr="00ED1A22">
        <w:rPr>
          <w:rFonts w:ascii="Comic Sans MS" w:hAnsi="Comic Sans MS"/>
          <w:sz w:val="24"/>
          <w:szCs w:val="24"/>
        </w:rPr>
        <w:pict>
          <v:shape id="_x0000_i1101" type="#_x0000_t75" style="width:55.5pt;height:51pt">
            <v:imagedata r:id="rId18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B)</w:t>
      </w:r>
      <w:r w:rsidRPr="00ED1A22">
        <w:rPr>
          <w:rFonts w:ascii="Comic Sans MS" w:hAnsi="Comic Sans MS"/>
          <w:sz w:val="24"/>
          <w:szCs w:val="24"/>
        </w:rPr>
        <w:pict>
          <v:shape id="_x0000_i1102" type="#_x0000_t75" style="width:51.75pt;height:63.75pt">
            <v:imagedata r:id="rId19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C)</w:t>
      </w:r>
      <w:r w:rsidRPr="00ED1A22">
        <w:rPr>
          <w:rFonts w:ascii="Comic Sans MS" w:hAnsi="Comic Sans MS"/>
          <w:sz w:val="24"/>
          <w:szCs w:val="24"/>
        </w:rPr>
        <w:t xml:space="preserve"> </w:t>
      </w:r>
      <w:r w:rsidRPr="00ED1A22">
        <w:rPr>
          <w:rFonts w:ascii="Comic Sans MS" w:hAnsi="Comic Sans MS"/>
          <w:sz w:val="24"/>
          <w:szCs w:val="24"/>
        </w:rPr>
        <w:pict>
          <v:shape id="_x0000_i1103" type="#_x0000_t75" style="width:51pt;height:59.25pt">
            <v:imagedata r:id="rId20" o:title=""/>
          </v:shape>
        </w:pict>
      </w:r>
    </w:p>
    <w:p w:rsidR="00140CB8" w:rsidRDefault="00140CB8" w:rsidP="00581994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140CB8" w:rsidRPr="00D574A3" w:rsidRDefault="00140CB8" w:rsidP="00581994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574A3">
        <w:rPr>
          <w:rFonts w:ascii="Comic Sans MS" w:hAnsi="Comic Sans MS"/>
          <w:b/>
          <w:sz w:val="24"/>
          <w:szCs w:val="24"/>
        </w:rPr>
        <w:t>DERECELİ PUANLAMA ANAHTARI</w:t>
      </w:r>
    </w:p>
    <w:tbl>
      <w:tblPr>
        <w:tblStyle w:val="TableGrid"/>
        <w:tblW w:w="9824" w:type="dxa"/>
        <w:tblLook w:val="01E0"/>
      </w:tblPr>
      <w:tblGrid>
        <w:gridCol w:w="4985"/>
        <w:gridCol w:w="1144"/>
        <w:gridCol w:w="592"/>
        <w:gridCol w:w="771"/>
        <w:gridCol w:w="1601"/>
        <w:gridCol w:w="731"/>
      </w:tblGrid>
      <w:tr w:rsidR="00140CB8" w:rsidRPr="00A9443E" w:rsidTr="00D574A3">
        <w:trPr>
          <w:trHeight w:val="406"/>
        </w:trPr>
        <w:tc>
          <w:tcPr>
            <w:tcW w:w="4985" w:type="dxa"/>
          </w:tcPr>
          <w:p w:rsidR="00140CB8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b/>
                <w:sz w:val="22"/>
                <w:szCs w:val="22"/>
              </w:rPr>
            </w:pPr>
          </w:p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22"/>
                <w:szCs w:val="22"/>
              </w:rPr>
            </w:pPr>
            <w:r w:rsidRPr="003602CC">
              <w:rPr>
                <w:rFonts w:ascii="Comic Sans MS" w:hAnsi="Comic Sans MS" w:cs="Arial"/>
                <w:b/>
                <w:sz w:val="22"/>
                <w:szCs w:val="22"/>
              </w:rPr>
              <w:t>Ölçütler</w:t>
            </w:r>
            <w:r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</w:tcPr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</w:p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9443E">
              <w:rPr>
                <w:rFonts w:ascii="Comic Sans MS" w:hAnsi="Comic Sans MS" w:cs="Arial"/>
                <w:sz w:val="16"/>
                <w:szCs w:val="16"/>
              </w:rPr>
              <w:t>MÜKEMMEL</w:t>
            </w:r>
          </w:p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9443E">
              <w:rPr>
                <w:rFonts w:ascii="Comic Sans MS" w:hAnsi="Comic Sans MS" w:cs="Arial"/>
                <w:sz w:val="16"/>
                <w:szCs w:val="16"/>
              </w:rPr>
              <w:t xml:space="preserve">       5</w:t>
            </w:r>
          </w:p>
        </w:tc>
        <w:tc>
          <w:tcPr>
            <w:tcW w:w="592" w:type="dxa"/>
          </w:tcPr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</w:p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9443E">
              <w:rPr>
                <w:rFonts w:ascii="Comic Sans MS" w:hAnsi="Comic Sans MS" w:cs="Arial"/>
                <w:sz w:val="16"/>
                <w:szCs w:val="16"/>
              </w:rPr>
              <w:t xml:space="preserve"> İYİ</w:t>
            </w:r>
          </w:p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9443E">
              <w:rPr>
                <w:rFonts w:ascii="Comic Sans MS" w:hAnsi="Comic Sans MS" w:cs="Arial"/>
                <w:sz w:val="16"/>
                <w:szCs w:val="16"/>
              </w:rPr>
              <w:t xml:space="preserve">  4</w:t>
            </w:r>
          </w:p>
        </w:tc>
        <w:tc>
          <w:tcPr>
            <w:tcW w:w="771" w:type="dxa"/>
          </w:tcPr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</w:p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9443E">
              <w:rPr>
                <w:rFonts w:ascii="Comic Sans MS" w:hAnsi="Comic Sans MS" w:cs="Arial"/>
                <w:sz w:val="16"/>
                <w:szCs w:val="16"/>
              </w:rPr>
              <w:t>ORTA</w:t>
            </w:r>
          </w:p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9443E">
              <w:rPr>
                <w:rFonts w:ascii="Comic Sans MS" w:hAnsi="Comic Sans MS" w:cs="Arial"/>
                <w:sz w:val="16"/>
                <w:szCs w:val="16"/>
              </w:rPr>
              <w:t xml:space="preserve">   3   </w:t>
            </w:r>
          </w:p>
        </w:tc>
        <w:tc>
          <w:tcPr>
            <w:tcW w:w="1601" w:type="dxa"/>
          </w:tcPr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</w:p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9443E">
              <w:rPr>
                <w:rFonts w:ascii="Comic Sans MS" w:hAnsi="Comic Sans MS" w:cs="Arial"/>
                <w:sz w:val="16"/>
                <w:szCs w:val="16"/>
              </w:rPr>
              <w:t>GELİŞTİRİLMELİ</w:t>
            </w:r>
          </w:p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9443E">
              <w:rPr>
                <w:rFonts w:ascii="Comic Sans MS" w:hAnsi="Comic Sans MS" w:cs="Arial"/>
                <w:sz w:val="16"/>
                <w:szCs w:val="16"/>
              </w:rPr>
              <w:t xml:space="preserve">            2</w:t>
            </w:r>
          </w:p>
        </w:tc>
        <w:tc>
          <w:tcPr>
            <w:tcW w:w="731" w:type="dxa"/>
          </w:tcPr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</w:p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9443E">
              <w:rPr>
                <w:rFonts w:ascii="Comic Sans MS" w:hAnsi="Comic Sans MS" w:cs="Arial"/>
                <w:sz w:val="16"/>
                <w:szCs w:val="16"/>
              </w:rPr>
              <w:t>ZAYIF</w:t>
            </w:r>
          </w:p>
          <w:p w:rsidR="00140CB8" w:rsidRPr="00A9443E" w:rsidRDefault="00140CB8" w:rsidP="0049617D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9443E">
              <w:rPr>
                <w:rFonts w:ascii="Comic Sans MS" w:hAnsi="Comic Sans MS" w:cs="Arial"/>
                <w:sz w:val="16"/>
                <w:szCs w:val="16"/>
              </w:rPr>
              <w:t xml:space="preserve">   1</w:t>
            </w:r>
          </w:p>
        </w:tc>
      </w:tr>
      <w:tr w:rsidR="00140CB8" w:rsidRPr="00A9443E" w:rsidTr="00D574A3">
        <w:trPr>
          <w:trHeight w:val="277"/>
        </w:trPr>
        <w:tc>
          <w:tcPr>
            <w:tcW w:w="4985" w:type="dxa"/>
          </w:tcPr>
          <w:p w:rsidR="00140CB8" w:rsidRPr="00ED1A22" w:rsidRDefault="00140CB8" w:rsidP="00ED1A22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ED1A22">
              <w:rPr>
                <w:rFonts w:ascii="Comic Sans MS" w:hAnsi="Comic Sans MS"/>
                <w:sz w:val="24"/>
                <w:szCs w:val="24"/>
              </w:rPr>
              <w:t>Deste ve düzineyi tanır.</w:t>
            </w:r>
          </w:p>
        </w:tc>
        <w:tc>
          <w:tcPr>
            <w:tcW w:w="1144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92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7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160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3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140CB8" w:rsidRPr="00A9443E" w:rsidTr="00D574A3">
        <w:trPr>
          <w:trHeight w:val="277"/>
        </w:trPr>
        <w:tc>
          <w:tcPr>
            <w:tcW w:w="4985" w:type="dxa"/>
          </w:tcPr>
          <w:p w:rsidR="00140CB8" w:rsidRPr="00ED1A22" w:rsidRDefault="00140CB8" w:rsidP="00ED1A2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ED1A22">
              <w:rPr>
                <w:rFonts w:ascii="Comic Sans MS" w:hAnsi="Comic Sans MS" w:cs="Arial"/>
                <w:sz w:val="24"/>
                <w:szCs w:val="24"/>
              </w:rPr>
              <w:t>İki basamaklı doğal sayıları okur ve yazar.</w:t>
            </w:r>
          </w:p>
        </w:tc>
        <w:tc>
          <w:tcPr>
            <w:tcW w:w="1144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92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7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160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3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140CB8" w:rsidRPr="00A9443E" w:rsidTr="00D574A3">
        <w:trPr>
          <w:trHeight w:val="277"/>
        </w:trPr>
        <w:tc>
          <w:tcPr>
            <w:tcW w:w="4985" w:type="dxa"/>
          </w:tcPr>
          <w:p w:rsidR="00140CB8" w:rsidRPr="00ED1A22" w:rsidRDefault="00140CB8" w:rsidP="00ED1A2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ED1A22">
              <w:rPr>
                <w:rFonts w:ascii="Comic Sans MS" w:hAnsi="Comic Sans MS" w:cs="Arial"/>
                <w:sz w:val="24"/>
                <w:szCs w:val="24"/>
              </w:rPr>
              <w:t>İki basamaklı doğal sayıların basamaklarını adlandırır.</w:t>
            </w:r>
          </w:p>
        </w:tc>
        <w:tc>
          <w:tcPr>
            <w:tcW w:w="1144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92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7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160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3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140CB8" w:rsidRPr="00A9443E" w:rsidTr="00D574A3">
        <w:trPr>
          <w:trHeight w:val="462"/>
        </w:trPr>
        <w:tc>
          <w:tcPr>
            <w:tcW w:w="4985" w:type="dxa"/>
          </w:tcPr>
          <w:p w:rsidR="00140CB8" w:rsidRPr="00ED1A22" w:rsidRDefault="00140CB8" w:rsidP="00ED1A22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ED1A22">
              <w:rPr>
                <w:rFonts w:ascii="Comic Sans MS" w:hAnsi="Comic Sans MS" w:cs="Arial"/>
                <w:sz w:val="24"/>
                <w:szCs w:val="24"/>
              </w:rPr>
              <w:t>Verilen örüntüleri kuralına uygun devam ettirir.</w:t>
            </w:r>
          </w:p>
        </w:tc>
        <w:tc>
          <w:tcPr>
            <w:tcW w:w="1144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92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7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160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3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140CB8" w:rsidRPr="00A9443E" w:rsidTr="00D574A3">
        <w:trPr>
          <w:trHeight w:val="462"/>
        </w:trPr>
        <w:tc>
          <w:tcPr>
            <w:tcW w:w="4985" w:type="dxa"/>
          </w:tcPr>
          <w:p w:rsidR="00140CB8" w:rsidRPr="00ED1A22" w:rsidRDefault="00140CB8" w:rsidP="00ED1A2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ED1A22">
              <w:rPr>
                <w:rFonts w:ascii="Comic Sans MS" w:hAnsi="Comic Sans MS" w:cs="Arial"/>
                <w:sz w:val="24"/>
                <w:szCs w:val="24"/>
              </w:rPr>
              <w:t>Paralarımızı tanır.</w:t>
            </w:r>
          </w:p>
        </w:tc>
        <w:tc>
          <w:tcPr>
            <w:tcW w:w="1144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92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7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160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3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140CB8" w:rsidRPr="00A9443E" w:rsidTr="00D574A3">
        <w:trPr>
          <w:trHeight w:val="277"/>
        </w:trPr>
        <w:tc>
          <w:tcPr>
            <w:tcW w:w="4985" w:type="dxa"/>
          </w:tcPr>
          <w:p w:rsidR="00140CB8" w:rsidRPr="00ED1A22" w:rsidRDefault="00140CB8" w:rsidP="00ED1A2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ED1A22">
              <w:rPr>
                <w:rFonts w:ascii="Comic Sans MS" w:hAnsi="Comic Sans MS" w:cs="Arial"/>
                <w:sz w:val="24"/>
                <w:szCs w:val="24"/>
              </w:rPr>
              <w:t>Sayı örüntülerini tamamlar.</w:t>
            </w:r>
          </w:p>
        </w:tc>
        <w:tc>
          <w:tcPr>
            <w:tcW w:w="1144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92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7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160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3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140CB8" w:rsidRPr="00A9443E" w:rsidTr="00D574A3">
        <w:trPr>
          <w:trHeight w:val="277"/>
        </w:trPr>
        <w:tc>
          <w:tcPr>
            <w:tcW w:w="4985" w:type="dxa"/>
          </w:tcPr>
          <w:p w:rsidR="00140CB8" w:rsidRPr="00ED1A22" w:rsidRDefault="00140CB8" w:rsidP="00ED1A22">
            <w:pPr>
              <w:spacing w:after="0" w:line="240" w:lineRule="auto"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ED1A22">
              <w:rPr>
                <w:rFonts w:ascii="Comic Sans MS" w:hAnsi="Comic Sans MS" w:cs="Arial"/>
                <w:color w:val="000000"/>
                <w:sz w:val="24"/>
                <w:szCs w:val="24"/>
              </w:rPr>
              <w:t>İki basamaklı doğal sayıların basamak değerlerini bilir.</w:t>
            </w:r>
          </w:p>
        </w:tc>
        <w:tc>
          <w:tcPr>
            <w:tcW w:w="1144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92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7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160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731" w:type="dxa"/>
          </w:tcPr>
          <w:p w:rsidR="00140CB8" w:rsidRPr="00A9443E" w:rsidRDefault="00140CB8" w:rsidP="00ED1A2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</w:tbl>
    <w:p w:rsidR="00140CB8" w:rsidRDefault="00140CB8" w:rsidP="00ED1A22">
      <w:pPr>
        <w:tabs>
          <w:tab w:val="left" w:pos="1597"/>
        </w:tabs>
        <w:rPr>
          <w:rFonts w:ascii="Comic Sans MS" w:hAnsi="Comic Sans MS" w:cs="Arial"/>
          <w:b/>
          <w:sz w:val="18"/>
          <w:szCs w:val="18"/>
        </w:rPr>
      </w:pPr>
      <w:r w:rsidRPr="00CB2A2F">
        <w:rPr>
          <w:rFonts w:ascii="Comic Sans MS" w:hAnsi="Comic Sans MS" w:cs="Arial"/>
          <w:b/>
          <w:sz w:val="18"/>
          <w:szCs w:val="18"/>
        </w:rPr>
        <w:t xml:space="preserve">Öğrencilerin alması gereken tam puan 35 puandır. Aldığı Puan / 35 </w:t>
      </w:r>
      <w:r>
        <w:rPr>
          <w:rFonts w:ascii="Comic Sans MS" w:hAnsi="Comic Sans MS" w:cs="Arial"/>
          <w:b/>
          <w:sz w:val="18"/>
          <w:szCs w:val="18"/>
        </w:rPr>
        <w:t xml:space="preserve"> x 100 şeklinde hesaplanmaktadır.</w:t>
      </w:r>
    </w:p>
    <w:p w:rsidR="00140CB8" w:rsidRPr="00ED1A22" w:rsidRDefault="00140CB8" w:rsidP="00ED1A22">
      <w:pPr>
        <w:tabs>
          <w:tab w:val="left" w:pos="1597"/>
        </w:tabs>
        <w:rPr>
          <w:rFonts w:ascii="Comic Sans MS" w:hAnsi="Comic Sans MS" w:cs="Arial"/>
          <w:b/>
          <w:sz w:val="18"/>
          <w:szCs w:val="18"/>
        </w:rPr>
      </w:pPr>
      <w:r>
        <w:rPr>
          <w:noProof/>
          <w:lang w:eastAsia="tr-TR"/>
        </w:rPr>
        <w:pict>
          <v:rect id="_x0000_s1083" style="position:absolute;margin-left:0;margin-top:19pt;width:3in;height:63pt;z-index:251687424">
            <v:textbox>
              <w:txbxContent>
                <w:p w:rsidR="00140CB8" w:rsidRPr="00ED1A22" w:rsidRDefault="00140CB8" w:rsidP="00ED1A2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D1A22">
                    <w:rPr>
                      <w:rFonts w:ascii="Comic Sans MS" w:hAnsi="Comic Sans MS"/>
                      <w:sz w:val="24"/>
                      <w:szCs w:val="24"/>
                    </w:rPr>
                    <w:t>ÖĞRENCİNİN ALDIĞI NOT</w:t>
                  </w:r>
                </w:p>
                <w:p w:rsidR="00140CB8" w:rsidRPr="00D574A3" w:rsidRDefault="00140CB8" w:rsidP="00ED1A22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D574A3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…………………………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4" style="position:absolute;margin-left:5in;margin-top:16.35pt;width:126pt;height:63pt;z-index:251686400">
            <v:textbox>
              <w:txbxContent>
                <w:p w:rsidR="00140CB8" w:rsidRDefault="00140CB8" w:rsidP="00D574A3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D574A3">
                    <w:rPr>
                      <w:rFonts w:ascii="Comic Sans MS" w:hAnsi="Comic Sans MS"/>
                      <w:sz w:val="32"/>
                      <w:szCs w:val="32"/>
                    </w:rPr>
                    <w:t>VELİ İMZA</w:t>
                  </w:r>
                </w:p>
                <w:p w:rsidR="00140CB8" w:rsidRPr="00D574A3" w:rsidRDefault="00140CB8" w:rsidP="00D574A3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D574A3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…………………………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</w:p>
    <w:sectPr w:rsidR="00140CB8" w:rsidRPr="00ED1A22" w:rsidSect="00D574A3">
      <w:pgSz w:w="11906" w:h="16838"/>
      <w:pgMar w:top="899" w:right="926" w:bottom="107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CB8" w:rsidRDefault="00140CB8" w:rsidP="00DA240A">
      <w:pPr>
        <w:spacing w:after="0" w:line="240" w:lineRule="auto"/>
      </w:pPr>
      <w:r>
        <w:separator/>
      </w:r>
    </w:p>
  </w:endnote>
  <w:endnote w:type="continuationSeparator" w:id="0">
    <w:p w:rsidR="00140CB8" w:rsidRDefault="00140CB8" w:rsidP="00DA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CB8" w:rsidRDefault="00140CB8" w:rsidP="00DA240A">
      <w:pPr>
        <w:spacing w:after="0" w:line="240" w:lineRule="auto"/>
      </w:pPr>
      <w:r>
        <w:separator/>
      </w:r>
    </w:p>
  </w:footnote>
  <w:footnote w:type="continuationSeparator" w:id="0">
    <w:p w:rsidR="00140CB8" w:rsidRDefault="00140CB8" w:rsidP="00DA24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7446"/>
    <w:multiLevelType w:val="hybridMultilevel"/>
    <w:tmpl w:val="90C442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C0F"/>
    <w:rsid w:val="0001454D"/>
    <w:rsid w:val="0002108C"/>
    <w:rsid w:val="00126CBF"/>
    <w:rsid w:val="00140CB8"/>
    <w:rsid w:val="00182771"/>
    <w:rsid w:val="002509D7"/>
    <w:rsid w:val="002E5AFD"/>
    <w:rsid w:val="00323241"/>
    <w:rsid w:val="003602CC"/>
    <w:rsid w:val="00365314"/>
    <w:rsid w:val="003847F9"/>
    <w:rsid w:val="00416C58"/>
    <w:rsid w:val="0049617D"/>
    <w:rsid w:val="004F16F9"/>
    <w:rsid w:val="00561521"/>
    <w:rsid w:val="00581994"/>
    <w:rsid w:val="005B600F"/>
    <w:rsid w:val="00880660"/>
    <w:rsid w:val="00892D9A"/>
    <w:rsid w:val="008E5C0F"/>
    <w:rsid w:val="00962C72"/>
    <w:rsid w:val="00967D22"/>
    <w:rsid w:val="00967D86"/>
    <w:rsid w:val="0097416B"/>
    <w:rsid w:val="00992E40"/>
    <w:rsid w:val="00994EE7"/>
    <w:rsid w:val="00A66BAA"/>
    <w:rsid w:val="00A80FD4"/>
    <w:rsid w:val="00A9443E"/>
    <w:rsid w:val="00AF1715"/>
    <w:rsid w:val="00C14486"/>
    <w:rsid w:val="00CA4A4E"/>
    <w:rsid w:val="00CB2A2F"/>
    <w:rsid w:val="00D04449"/>
    <w:rsid w:val="00D574A3"/>
    <w:rsid w:val="00DA240A"/>
    <w:rsid w:val="00DC0B56"/>
    <w:rsid w:val="00DD322A"/>
    <w:rsid w:val="00E745F4"/>
    <w:rsid w:val="00EB6452"/>
    <w:rsid w:val="00ED1A22"/>
    <w:rsid w:val="00FC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08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5C0F"/>
    <w:pPr>
      <w:ind w:left="720"/>
      <w:contextualSpacing/>
    </w:pPr>
  </w:style>
  <w:style w:type="table" w:styleId="TableGrid">
    <w:name w:val="Table Grid"/>
    <w:basedOn w:val="TableNormal"/>
    <w:uiPriority w:val="99"/>
    <w:rsid w:val="002509D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DA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A240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A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240A"/>
    <w:rPr>
      <w:rFonts w:cs="Times New Roman"/>
    </w:rPr>
  </w:style>
  <w:style w:type="paragraph" w:styleId="NoSpacing">
    <w:name w:val="No Spacing"/>
    <w:uiPriority w:val="99"/>
    <w:qFormat/>
    <w:rsid w:val="00D574A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4</Pages>
  <Words>390</Words>
  <Characters>2229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BURCU</cp:lastModifiedBy>
  <cp:revision>3</cp:revision>
  <dcterms:created xsi:type="dcterms:W3CDTF">2012-12-05T14:23:00Z</dcterms:created>
  <dcterms:modified xsi:type="dcterms:W3CDTF">2012-12-05T15:17:00Z</dcterms:modified>
  <cp:category>www.sorubak.com</cp:category>
</cp:coreProperties>
</file>