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EE" w:rsidRPr="00006320" w:rsidRDefault="00671DEE" w:rsidP="00823AAA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006320">
        <w:rPr>
          <w:rFonts w:ascii="Times New Roman" w:hAnsi="Times New Roman" w:cs="Times New Roman"/>
          <w:b/>
          <w:bCs/>
          <w:sz w:val="21"/>
          <w:szCs w:val="21"/>
        </w:rPr>
        <w:t>2-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B </w:t>
      </w:r>
      <w:r w:rsidRPr="00006320">
        <w:rPr>
          <w:rFonts w:ascii="Times New Roman" w:hAnsi="Times New Roman" w:cs="Times New Roman"/>
          <w:b/>
          <w:bCs/>
          <w:sz w:val="21"/>
          <w:szCs w:val="21"/>
        </w:rPr>
        <w:t xml:space="preserve"> SINIFI H</w:t>
      </w:r>
      <w:r>
        <w:rPr>
          <w:rFonts w:ascii="Times New Roman" w:hAnsi="Times New Roman" w:cs="Times New Roman"/>
          <w:b/>
          <w:bCs/>
          <w:sz w:val="21"/>
          <w:szCs w:val="21"/>
        </w:rPr>
        <w:t>AFTALIK DEĞERLENDİRME SINAVI  12</w:t>
      </w:r>
    </w:p>
    <w:p w:rsidR="00671DEE" w:rsidRPr="00006320" w:rsidRDefault="00671DEE" w:rsidP="00823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– Soyadı: ………………………………..</w:t>
      </w:r>
      <w:r w:rsidRPr="00006320">
        <w:rPr>
          <w:rFonts w:ascii="Times New Roman" w:hAnsi="Times New Roman" w:cs="Times New Roman"/>
        </w:rPr>
        <w:t>.... Numara:...</w:t>
      </w:r>
      <w:r>
        <w:rPr>
          <w:rFonts w:ascii="Times New Roman" w:hAnsi="Times New Roman" w:cs="Times New Roman"/>
        </w:rPr>
        <w:t>..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 Ne olursun oyuncakçı amca,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 Bundan böyle bizlere,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 Oyuncak tüfekler yerine,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Ak yelkenli bir gemi,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>Birde süslü bebekler getir,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</w:rPr>
      </w:pPr>
      <w:r w:rsidRPr="004E5932">
        <w:rPr>
          <w:rFonts w:ascii="Comic Sans MS" w:hAnsi="Comic Sans MS" w:cs="Comic Sans MS"/>
          <w:b/>
          <w:bCs/>
        </w:rPr>
        <w:t>Unutma e mi?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>Sonra oyuncakçı amca,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>Senden aldığım tüfekleri,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Bozarak onlardan kuş yaptım.</w:t>
      </w:r>
    </w:p>
    <w:p w:rsidR="00671DEE" w:rsidRPr="004E5932" w:rsidRDefault="00671DEE" w:rsidP="0064710F">
      <w:pPr>
        <w:pStyle w:val="NoSpacing"/>
        <w:rPr>
          <w:rFonts w:ascii="Comic Sans MS" w:hAnsi="Comic Sans MS" w:cs="Comic Sans MS"/>
          <w:b/>
          <w:bCs/>
        </w:rPr>
      </w:pPr>
      <w:r w:rsidRPr="004E5932">
        <w:rPr>
          <w:rFonts w:ascii="Comic Sans MS" w:hAnsi="Comic Sans MS" w:cs="Comic Sans MS"/>
          <w:b/>
          <w:bCs/>
        </w:rPr>
        <w:t xml:space="preserve">  Bana kızmazsın değil mi?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(İlk üç soruyu şiire göre cevaplayınız.)</w:t>
      </w:r>
    </w:p>
    <w:p w:rsidR="00671DEE" w:rsidRPr="0064710F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  <w:r w:rsidRPr="004E5932"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 xml:space="preserve"> Şiirdeki çocuk aşağıdakilerden hangisine karşıdır?</w:t>
      </w:r>
    </w:p>
    <w:p w:rsidR="00671DEE" w:rsidRDefault="00671DEE" w:rsidP="0064710F">
      <w:pPr>
        <w:pStyle w:val="NoSpacing"/>
        <w:ind w:left="360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numPr>
          <w:ilvl w:val="0"/>
          <w:numId w:val="10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Savaş araçlarına</w:t>
      </w:r>
    </w:p>
    <w:p w:rsidR="00671DEE" w:rsidRDefault="00671DEE" w:rsidP="0064710F">
      <w:pPr>
        <w:pStyle w:val="NoSpacing"/>
        <w:numPr>
          <w:ilvl w:val="0"/>
          <w:numId w:val="10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Oyuncaklara</w:t>
      </w:r>
    </w:p>
    <w:p w:rsidR="00671DEE" w:rsidRDefault="00671DEE" w:rsidP="0064710F">
      <w:pPr>
        <w:pStyle w:val="NoSpacing"/>
        <w:numPr>
          <w:ilvl w:val="0"/>
          <w:numId w:val="10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Gemilere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  <w:r w:rsidRPr="004E5932">
        <w:rPr>
          <w:rFonts w:ascii="Comic Sans MS" w:hAnsi="Comic Sans MS" w:cs="Comic Sans MS"/>
          <w:b/>
          <w:bCs/>
        </w:rPr>
        <w:t>2.</w:t>
      </w:r>
      <w:r>
        <w:rPr>
          <w:rFonts w:ascii="Comic Sans MS" w:hAnsi="Comic Sans MS" w:cs="Comic Sans MS"/>
        </w:rPr>
        <w:t>Şiirdeki çocuk, oyuncakçının niçin kendisine kızacağını düşünmektedir?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numPr>
          <w:ilvl w:val="0"/>
          <w:numId w:val="1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Gemileri özlediği için</w:t>
      </w:r>
    </w:p>
    <w:p w:rsidR="00671DEE" w:rsidRDefault="00671DEE" w:rsidP="0064710F">
      <w:pPr>
        <w:pStyle w:val="NoSpacing"/>
        <w:numPr>
          <w:ilvl w:val="0"/>
          <w:numId w:val="1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Kavga ettiği için</w:t>
      </w:r>
    </w:p>
    <w:p w:rsidR="00671DEE" w:rsidRDefault="00671DEE" w:rsidP="0064710F">
      <w:pPr>
        <w:pStyle w:val="NoSpacing"/>
        <w:numPr>
          <w:ilvl w:val="0"/>
          <w:numId w:val="1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Tüfekleri bozup kuş yaptığı için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  <w:r w:rsidRPr="004E5932">
        <w:rPr>
          <w:rFonts w:ascii="Comic Sans MS" w:hAnsi="Comic Sans MS" w:cs="Comic Sans MS"/>
          <w:b/>
          <w:bCs/>
        </w:rPr>
        <w:t>3.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Aşağıdakilerden hangisi çocuğun istedikle-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rinden </w:t>
      </w:r>
      <w:r w:rsidRPr="004E5932">
        <w:rPr>
          <w:rFonts w:ascii="Comic Sans MS" w:hAnsi="Comic Sans MS" w:cs="Comic Sans MS"/>
          <w:b/>
          <w:bCs/>
          <w:u w:val="single"/>
        </w:rPr>
        <w:t>değildir</w:t>
      </w:r>
      <w:r>
        <w:rPr>
          <w:rFonts w:ascii="Comic Sans MS" w:hAnsi="Comic Sans MS" w:cs="Comic Sans MS"/>
        </w:rPr>
        <w:t>?</w:t>
      </w:r>
    </w:p>
    <w:p w:rsidR="00671DEE" w:rsidRDefault="00671DEE" w:rsidP="0064710F">
      <w:pPr>
        <w:pStyle w:val="NoSpacing"/>
        <w:rPr>
          <w:rFonts w:ascii="Comic Sans MS" w:hAnsi="Comic Sans MS" w:cs="Comic Sans MS"/>
        </w:rPr>
      </w:pPr>
    </w:p>
    <w:p w:rsidR="00671DEE" w:rsidRDefault="00671DEE" w:rsidP="0064710F">
      <w:pPr>
        <w:pStyle w:val="NoSpacing"/>
        <w:numPr>
          <w:ilvl w:val="0"/>
          <w:numId w:val="1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Gemi </w:t>
      </w:r>
    </w:p>
    <w:p w:rsidR="00671DEE" w:rsidRDefault="00671DEE" w:rsidP="0064710F">
      <w:pPr>
        <w:pStyle w:val="NoSpacing"/>
        <w:numPr>
          <w:ilvl w:val="0"/>
          <w:numId w:val="1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Süslü bebek</w:t>
      </w:r>
    </w:p>
    <w:p w:rsidR="00671DEE" w:rsidRDefault="00671DEE" w:rsidP="0064710F">
      <w:pPr>
        <w:pStyle w:val="NoSpacing"/>
        <w:numPr>
          <w:ilvl w:val="0"/>
          <w:numId w:val="1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Tüfek </w:t>
      </w:r>
    </w:p>
    <w:p w:rsidR="00671DEE" w:rsidRDefault="00671DEE" w:rsidP="0064710F">
      <w:pPr>
        <w:rPr>
          <w:rFonts w:ascii="Comic Sans MS" w:hAnsi="Comic Sans MS" w:cs="Comic Sans MS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4.Hangi cümlede “</w:t>
      </w:r>
      <w:r w:rsidRPr="00A350D2">
        <w:rPr>
          <w:rFonts w:ascii="Comic Sans MS" w:hAnsi="Comic Sans MS" w:cs="Comic Sans MS"/>
          <w:b/>
          <w:bCs/>
        </w:rPr>
        <w:t>kır</w:t>
      </w:r>
      <w:r>
        <w:rPr>
          <w:rFonts w:ascii="Comic Sans MS" w:hAnsi="Comic Sans MS" w:cs="Comic Sans MS"/>
        </w:rPr>
        <w:t>” sözcüğü diğerlerinden farklı anlamda kullanılmıştır?</w:t>
      </w:r>
    </w:p>
    <w:p w:rsidR="00671DEE" w:rsidRDefault="00671DEE" w:rsidP="0064710F">
      <w:pPr>
        <w:pStyle w:val="ListParagraph"/>
        <w:numPr>
          <w:ilvl w:val="0"/>
          <w:numId w:val="13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Erol top oynarken ayağını kırdı.</w:t>
      </w:r>
    </w:p>
    <w:p w:rsidR="00671DEE" w:rsidRDefault="00671DEE" w:rsidP="0064710F">
      <w:pPr>
        <w:pStyle w:val="ListParagraph"/>
        <w:numPr>
          <w:ilvl w:val="0"/>
          <w:numId w:val="13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Pazar günü kıra gittik.</w:t>
      </w:r>
    </w:p>
    <w:p w:rsidR="00671DEE" w:rsidRDefault="00671DEE" w:rsidP="0064710F">
      <w:pPr>
        <w:pStyle w:val="ListParagraph"/>
        <w:numPr>
          <w:ilvl w:val="0"/>
          <w:numId w:val="13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Annem bulaşık yıkarken tabağı kırdı.</w:t>
      </w:r>
    </w:p>
    <w:p w:rsidR="00671DEE" w:rsidRDefault="00671DEE" w:rsidP="0064710F">
      <w:pPr>
        <w:rPr>
          <w:rFonts w:ascii="Comic Sans MS" w:hAnsi="Comic Sans MS" w:cs="Comic Sans MS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5.Hangi sözcük sözlükte önce gelir?</w:t>
      </w:r>
    </w:p>
    <w:p w:rsidR="00671DEE" w:rsidRDefault="00671DEE" w:rsidP="0064710F">
      <w:pPr>
        <w:pStyle w:val="ListParagraph"/>
        <w:numPr>
          <w:ilvl w:val="0"/>
          <w:numId w:val="14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Sinek</w:t>
      </w:r>
    </w:p>
    <w:p w:rsidR="00671DEE" w:rsidRDefault="00671DEE" w:rsidP="0064710F">
      <w:pPr>
        <w:pStyle w:val="ListParagraph"/>
        <w:numPr>
          <w:ilvl w:val="0"/>
          <w:numId w:val="14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Kelebek</w:t>
      </w:r>
    </w:p>
    <w:p w:rsidR="00671DEE" w:rsidRDefault="00671DEE" w:rsidP="0064710F">
      <w:pPr>
        <w:pStyle w:val="ListParagraph"/>
        <w:numPr>
          <w:ilvl w:val="0"/>
          <w:numId w:val="14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Örümcek </w:t>
      </w:r>
    </w:p>
    <w:p w:rsidR="00671DEE" w:rsidRDefault="00671DEE" w:rsidP="003076B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671DEE" w:rsidRDefault="00671DEE" w:rsidP="003076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7.Aşağıdaki kelimelerden hangisinin birden fazla anlamı vardır?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 </w:t>
      </w:r>
      <w:r w:rsidRPr="00291F30">
        <w:rPr>
          <w:rFonts w:ascii="Comic Sans MS" w:hAnsi="Comic Sans MS" w:cs="Comic Sans MS"/>
        </w:rPr>
        <w:t xml:space="preserve">Yüz </w:t>
      </w:r>
      <w:r>
        <w:rPr>
          <w:rFonts w:ascii="Comic Sans MS" w:hAnsi="Comic Sans MS" w:cs="Comic Sans MS"/>
        </w:rPr>
        <w:t xml:space="preserve">         b)  </w:t>
      </w:r>
      <w:r w:rsidRPr="00291F30">
        <w:rPr>
          <w:rFonts w:ascii="Comic Sans MS" w:hAnsi="Comic Sans MS" w:cs="Comic Sans MS"/>
        </w:rPr>
        <w:t xml:space="preserve">Deniz </w:t>
      </w:r>
      <w:r>
        <w:rPr>
          <w:rFonts w:ascii="Comic Sans MS" w:hAnsi="Comic Sans MS" w:cs="Comic Sans MS"/>
        </w:rPr>
        <w:t xml:space="preserve">       c)  </w:t>
      </w:r>
      <w:r w:rsidRPr="00291F30">
        <w:rPr>
          <w:rFonts w:ascii="Comic Sans MS" w:hAnsi="Comic Sans MS" w:cs="Comic Sans MS"/>
        </w:rPr>
        <w:t xml:space="preserve">Gemi </w:t>
      </w:r>
    </w:p>
    <w:p w:rsidR="00671DEE" w:rsidRPr="003076B3" w:rsidRDefault="00671DEE" w:rsidP="0064710F">
      <w:pPr>
        <w:rPr>
          <w:rFonts w:ascii="Times New Roman" w:hAnsi="Times New Roman" w:cs="Times New Roman"/>
          <w:sz w:val="24"/>
          <w:szCs w:val="24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076B3">
        <w:rPr>
          <w:rFonts w:ascii="Times New Roman" w:hAnsi="Times New Roman" w:cs="Times New Roman"/>
          <w:sz w:val="24"/>
          <w:szCs w:val="24"/>
        </w:rPr>
        <w:t>.</w:t>
      </w:r>
      <w:r w:rsidRPr="0064710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>“</w:t>
      </w:r>
      <w:r w:rsidRPr="00A350D2">
        <w:rPr>
          <w:rFonts w:ascii="Comic Sans MS" w:hAnsi="Comic Sans MS" w:cs="Comic Sans MS"/>
          <w:b/>
          <w:bCs/>
        </w:rPr>
        <w:t>Kibar – Kaba</w:t>
      </w:r>
      <w:r>
        <w:rPr>
          <w:rFonts w:ascii="Comic Sans MS" w:hAnsi="Comic Sans MS" w:cs="Comic Sans MS"/>
        </w:rPr>
        <w:t>” bu sözcükler arasındaki ilişki hangi seçenekte verilmiştir?</w:t>
      </w:r>
    </w:p>
    <w:p w:rsidR="00671DEE" w:rsidRDefault="00671DEE" w:rsidP="0064710F">
      <w:pPr>
        <w:pStyle w:val="ListParagraph"/>
        <w:numPr>
          <w:ilvl w:val="0"/>
          <w:numId w:val="15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Islak – Yaş</w:t>
      </w:r>
    </w:p>
    <w:p w:rsidR="00671DEE" w:rsidRDefault="00671DEE" w:rsidP="0064710F">
      <w:pPr>
        <w:pStyle w:val="ListParagraph"/>
        <w:numPr>
          <w:ilvl w:val="0"/>
          <w:numId w:val="15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Eski – Yıpranmış</w:t>
      </w:r>
    </w:p>
    <w:p w:rsidR="00671DEE" w:rsidRPr="0064710F" w:rsidRDefault="00671DEE" w:rsidP="00823AAA">
      <w:pPr>
        <w:pStyle w:val="ListParagraph"/>
        <w:numPr>
          <w:ilvl w:val="0"/>
          <w:numId w:val="15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Zengin – Fakir</w:t>
      </w:r>
    </w:p>
    <w:p w:rsidR="00671DEE" w:rsidRPr="003076B3" w:rsidRDefault="00671DEE" w:rsidP="003076B3">
      <w:pPr>
        <w:rPr>
          <w:rFonts w:ascii="Times New Roman" w:hAnsi="Times New Roman" w:cs="Times New Roman"/>
          <w:sz w:val="24"/>
          <w:szCs w:val="24"/>
        </w:rPr>
      </w:pPr>
    </w:p>
    <w:p w:rsidR="00671DEE" w:rsidRPr="00E95A9F" w:rsidRDefault="00671DEE" w:rsidP="0049643F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A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MATEMATİK</w:t>
      </w:r>
    </w:p>
    <w:p w:rsidR="00671DEE" w:rsidRDefault="00671DEE" w:rsidP="0064710F">
      <w:pPr>
        <w:rPr>
          <w:rFonts w:ascii="Comic Sans MS" w:hAnsi="Comic Sans MS" w:cs="Comic Sans MS"/>
          <w:b/>
          <w:bCs/>
        </w:rPr>
      </w:pPr>
      <w:r>
        <w:rPr>
          <w:rFonts w:ascii="Times New Roman" w:hAnsi="Times New Roman" w:cs="Times New Roman"/>
        </w:rPr>
        <w:t>9.</w:t>
      </w:r>
      <w:r w:rsidRPr="0064710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Bir yıldaki ayların sayısı ile bir haftanın gün sayısının çarpımı kaçtır?</w:t>
      </w:r>
      <w:r w:rsidRPr="00087BEA">
        <w:rPr>
          <w:rFonts w:ascii="Comic Sans MS" w:hAnsi="Comic Sans MS" w:cs="Comic Sans MS"/>
          <w:b/>
          <w:bCs/>
        </w:rPr>
        <w:t xml:space="preserve"> 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r>
        <w:rPr>
          <w:rFonts w:ascii="Comic Sans MS" w:hAnsi="Comic Sans MS" w:cs="Comic Sans MS"/>
        </w:rPr>
        <w:t xml:space="preserve"> a) 84</w:t>
      </w:r>
      <w:r>
        <w:rPr>
          <w:rFonts w:ascii="Comic Sans MS" w:hAnsi="Comic Sans MS" w:cs="Comic Sans MS"/>
        </w:rPr>
        <w:tab/>
        <w:t xml:space="preserve">       b) 48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 58</w:t>
      </w:r>
    </w:p>
    <w:p w:rsidR="00671DEE" w:rsidRPr="003076B3" w:rsidRDefault="00671DEE" w:rsidP="0064710F">
      <w:pPr>
        <w:rPr>
          <w:rFonts w:ascii="Times New Roman" w:hAnsi="Times New Roman" w:cs="Times New Roman"/>
          <w:sz w:val="24"/>
          <w:szCs w:val="24"/>
        </w:rPr>
      </w:pPr>
      <w:r w:rsidRPr="003076B3">
        <w:rPr>
          <w:rFonts w:ascii="Comic Sans MS" w:hAnsi="Comic Sans MS" w:cs="Comic Sans MS"/>
          <w:sz w:val="28"/>
          <w:szCs w:val="28"/>
        </w:rPr>
        <w:t xml:space="preserve"> 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>
        <w:rPr>
          <w:rFonts w:ascii="Comic Sans MS" w:hAnsi="Comic Sans MS" w:cs="Comic Sans MS"/>
        </w:rPr>
        <w:t>Bir çıkarma işleminde fark 29, çıkan 46 ise eksilen sayı kaçtır?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65</w:t>
      </w:r>
      <w:r>
        <w:rPr>
          <w:rFonts w:ascii="Comic Sans MS" w:hAnsi="Comic Sans MS" w:cs="Comic Sans MS"/>
        </w:rPr>
        <w:tab/>
        <w:t xml:space="preserve">       b) 79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 75</w:t>
      </w:r>
    </w:p>
    <w:p w:rsidR="00671DEE" w:rsidRPr="003076B3" w:rsidRDefault="00671DEE" w:rsidP="0064710F">
      <w:pPr>
        <w:rPr>
          <w:rFonts w:ascii="Times New Roman" w:hAnsi="Times New Roman" w:cs="Times New Roman"/>
          <w:sz w:val="24"/>
          <w:szCs w:val="24"/>
        </w:rPr>
      </w:pPr>
    </w:p>
    <w:p w:rsidR="00671DEE" w:rsidRPr="00E95A9F" w:rsidRDefault="00671DEE" w:rsidP="00303EEB">
      <w:pPr>
        <w:rPr>
          <w:rFonts w:ascii="Times New Roman" w:hAnsi="Times New Roman" w:cs="Times New Roman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</w:rPr>
        <w:t>11</w:t>
      </w:r>
      <w:r w:rsidRPr="00E95A9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>Annesinin yaşı Kerem’ in yaşının 3 katından 5 fazladır. Annesi 29 yaşında olduğuna göre Kerem kaç yaşındadır?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a) 29</w:t>
      </w:r>
      <w:r>
        <w:rPr>
          <w:rFonts w:ascii="Comic Sans MS" w:hAnsi="Comic Sans MS" w:cs="Comic Sans MS"/>
        </w:rPr>
        <w:tab/>
        <w:t xml:space="preserve">        b) 30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 31</w:t>
      </w:r>
    </w:p>
    <w:p w:rsidR="00671DEE" w:rsidRPr="0064710F" w:rsidRDefault="00671DEE" w:rsidP="0064710F">
      <w:pPr>
        <w:rPr>
          <w:rFonts w:ascii="Comic Sans MS" w:hAnsi="Comic Sans MS" w:cs="Comic Sans MS"/>
        </w:rPr>
      </w:pPr>
    </w:p>
    <w:p w:rsidR="00671DEE" w:rsidRDefault="00671DEE" w:rsidP="0064710F">
      <w:pPr>
        <w:rPr>
          <w:rFonts w:ascii="Comic Sans MS" w:hAnsi="Comic Sans MS" w:cs="Comic Sans MS"/>
        </w:rPr>
      </w:pPr>
      <w:r w:rsidRPr="00E95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95A9F">
        <w:rPr>
          <w:rFonts w:ascii="Times New Roman" w:hAnsi="Times New Roman" w:cs="Times New Roman"/>
          <w:sz w:val="24"/>
          <w:szCs w:val="24"/>
        </w:rPr>
        <w:t>)</w:t>
      </w:r>
      <w:r w:rsidRPr="003076B3">
        <w:rPr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</w:rPr>
        <w:t>Aşağıda verilen bilgilerden hangisi bir düzineye eşittir?</w:t>
      </w:r>
    </w:p>
    <w:p w:rsidR="00671DEE" w:rsidRDefault="00671DEE" w:rsidP="0064710F">
      <w:pPr>
        <w:pStyle w:val="ListParagraph"/>
        <w:numPr>
          <w:ilvl w:val="0"/>
          <w:numId w:val="16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İki ayağımızın parmak sayısı</w:t>
      </w:r>
    </w:p>
    <w:p w:rsidR="00671DEE" w:rsidRDefault="00671DEE" w:rsidP="0064710F">
      <w:pPr>
        <w:pStyle w:val="ListParagraph"/>
        <w:numPr>
          <w:ilvl w:val="0"/>
          <w:numId w:val="16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 kedinin ayak sayısı</w:t>
      </w:r>
    </w:p>
    <w:p w:rsidR="00671DEE" w:rsidRDefault="00671DEE" w:rsidP="0064710F">
      <w:pPr>
        <w:pStyle w:val="ListParagraph"/>
        <w:numPr>
          <w:ilvl w:val="0"/>
          <w:numId w:val="16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Bir yıl içindeki ayların sayısı</w:t>
      </w:r>
    </w:p>
    <w:p w:rsidR="00671DEE" w:rsidRPr="003076B3" w:rsidRDefault="00671DEE" w:rsidP="0064710F">
      <w:pPr>
        <w:rPr>
          <w:sz w:val="28"/>
          <w:szCs w:val="28"/>
        </w:rPr>
      </w:pPr>
    </w:p>
    <w:p w:rsidR="00671DEE" w:rsidRDefault="00671DEE" w:rsidP="00303EEB">
      <w:pPr>
        <w:rPr>
          <w:rFonts w:ascii="Times New Roman" w:hAnsi="Times New Roman" w:cs="Times New Roman"/>
          <w:sz w:val="24"/>
          <w:szCs w:val="24"/>
        </w:rPr>
      </w:pPr>
      <w:r w:rsidRPr="00E95A9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E95A9F">
        <w:rPr>
          <w:rFonts w:ascii="Times New Roman" w:hAnsi="Times New Roman" w:cs="Times New Roman"/>
          <w:sz w:val="24"/>
          <w:szCs w:val="24"/>
        </w:rPr>
        <w:t>)</w:t>
      </w:r>
      <w:r w:rsidRPr="003076B3">
        <w:rPr>
          <w:b/>
          <w:bCs/>
          <w:spacing w:val="-3"/>
          <w:sz w:val="28"/>
          <w:szCs w:val="28"/>
        </w:rPr>
        <w:t xml:space="preserve"> </w:t>
      </w:r>
      <w:r w:rsidRPr="009E55FE">
        <w:rPr>
          <w:b/>
          <w:bCs/>
          <w:spacing w:val="-3"/>
          <w:sz w:val="28"/>
          <w:szCs w:val="28"/>
        </w:rPr>
        <w:t>)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rFonts w:ascii="Comic Sans MS" w:hAnsi="Comic Sans MS" w:cs="Comic Sans MS"/>
        </w:rPr>
        <w:t>Bir kümeste 12 tane tavuk 13 tane tavşan vardır. Bu kümesteki hayvanların ayakları sayısı kaçtır?</w:t>
      </w:r>
    </w:p>
    <w:p w:rsidR="00671DEE" w:rsidRDefault="00671DEE" w:rsidP="0064710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a) 77</w:t>
      </w:r>
      <w:r>
        <w:rPr>
          <w:rFonts w:ascii="Comic Sans MS" w:hAnsi="Comic Sans MS" w:cs="Comic Sans MS"/>
        </w:rPr>
        <w:tab/>
        <w:t xml:space="preserve">        b) 80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 76</w:t>
      </w:r>
    </w:p>
    <w:p w:rsidR="00671DEE" w:rsidRPr="003076B3" w:rsidRDefault="00671DEE" w:rsidP="0064710F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</w:p>
    <w:p w:rsidR="00671DEE" w:rsidRPr="007C15D3" w:rsidRDefault="00671DEE" w:rsidP="007C15D3">
      <w:pPr>
        <w:spacing w:after="0"/>
        <w:rPr>
          <w:rFonts w:ascii="Comic Sans MS" w:hAnsi="Comic Sans MS" w:cs="Comic Sans MS"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3076B3">
        <w:rPr>
          <w:rFonts w:ascii="Times New Roman" w:hAnsi="Times New Roman" w:cs="Times New Roman"/>
          <w:sz w:val="24"/>
          <w:szCs w:val="24"/>
        </w:rPr>
        <w:t>)</w:t>
      </w:r>
      <w:r w:rsidRPr="003076B3">
        <w:rPr>
          <w:rFonts w:ascii="Times New Roman" w:hAnsi="Times New Roman" w:cs="Times New Roman"/>
          <w:spacing w:val="4"/>
          <w:sz w:val="24"/>
          <w:szCs w:val="24"/>
          <w:lang w:val="de-DE"/>
        </w:rPr>
        <w:t xml:space="preserve"> </w:t>
      </w:r>
      <w:r>
        <w:rPr>
          <w:rFonts w:ascii="Comic Sans MS" w:hAnsi="Comic Sans MS" w:cs="Comic Sans MS"/>
          <w:color w:val="FF0000"/>
        </w:rPr>
        <w:t>Annem 18 tane kurabiyeyi 3</w:t>
      </w:r>
      <w:r w:rsidRPr="007C15D3">
        <w:rPr>
          <w:rFonts w:ascii="Comic Sans MS" w:hAnsi="Comic Sans MS" w:cs="Comic Sans MS"/>
          <w:color w:val="FF0000"/>
        </w:rPr>
        <w:t xml:space="preserve"> tane tabağa </w:t>
      </w:r>
      <w:r w:rsidRPr="007C15D3">
        <w:rPr>
          <w:rFonts w:ascii="Comic Sans MS" w:hAnsi="Comic Sans MS" w:cs="Comic Sans MS"/>
          <w:b/>
          <w:bCs/>
          <w:color w:val="FF0000"/>
        </w:rPr>
        <w:t>eşit</w:t>
      </w:r>
      <w:r w:rsidRPr="007C15D3">
        <w:rPr>
          <w:rFonts w:ascii="Comic Sans MS" w:hAnsi="Comic Sans MS" w:cs="Comic Sans MS"/>
          <w:color w:val="FF0000"/>
        </w:rPr>
        <w:t xml:space="preserve"> olarak paylaştırmak istiyor. </w:t>
      </w:r>
      <w:r w:rsidRPr="007C15D3">
        <w:rPr>
          <w:rFonts w:ascii="Comic Sans MS" w:hAnsi="Comic Sans MS" w:cs="Comic Sans MS"/>
          <w:b/>
          <w:bCs/>
          <w:color w:val="FF0000"/>
        </w:rPr>
        <w:t>Bir tabağa</w:t>
      </w:r>
      <w:r w:rsidRPr="007C15D3">
        <w:rPr>
          <w:rFonts w:ascii="Comic Sans MS" w:hAnsi="Comic Sans MS" w:cs="Comic Sans MS"/>
          <w:color w:val="FF0000"/>
        </w:rPr>
        <w:t xml:space="preserve"> kaç tane kurabiye koymalıdır?</w:t>
      </w:r>
    </w:p>
    <w:p w:rsidR="00671DEE" w:rsidRPr="007C15D3" w:rsidRDefault="00671DEE" w:rsidP="007C15D3">
      <w:pPr>
        <w:spacing w:after="0"/>
        <w:rPr>
          <w:rFonts w:ascii="Comic Sans MS" w:hAnsi="Comic Sans MS" w:cs="Comic Sans MS"/>
          <w:color w:val="FF0000"/>
        </w:rPr>
      </w:pPr>
      <w:r w:rsidRPr="007C15D3">
        <w:rPr>
          <w:rFonts w:ascii="Comic Sans MS" w:hAnsi="Comic Sans MS" w:cs="Comic Sans MS"/>
          <w:color w:val="FF0000"/>
        </w:rPr>
        <w:t>A) 24                  B)6                    C)7</w:t>
      </w:r>
    </w:p>
    <w:p w:rsidR="00671DEE" w:rsidRPr="00587D9C" w:rsidRDefault="00671DEE" w:rsidP="007C15D3">
      <w:pPr>
        <w:spacing w:after="0"/>
        <w:rPr>
          <w:rFonts w:ascii="Comic Sans MS" w:hAnsi="Comic Sans MS" w:cs="Comic Sans MS"/>
          <w:color w:val="FF0000"/>
          <w:sz w:val="26"/>
          <w:szCs w:val="26"/>
        </w:rPr>
      </w:pPr>
    </w:p>
    <w:p w:rsidR="00671DEE" w:rsidRPr="003076B3" w:rsidRDefault="00671DEE" w:rsidP="0064710F">
      <w:pPr>
        <w:shd w:val="clear" w:color="auto" w:fill="FFFFFF"/>
        <w:rPr>
          <w:rFonts w:ascii="Times New Roman" w:hAnsi="Times New Roman" w:cs="Times New Roman"/>
          <w:spacing w:val="13"/>
          <w:w w:val="91"/>
          <w:sz w:val="24"/>
          <w:szCs w:val="24"/>
        </w:rPr>
      </w:pPr>
    </w:p>
    <w:p w:rsidR="00671DEE" w:rsidRPr="007C15D3" w:rsidRDefault="00671DEE" w:rsidP="007C15D3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7C15D3">
        <w:rPr>
          <w:rFonts w:ascii="Comic Sans MS" w:hAnsi="Comic Sans MS" w:cs="Comic Sans MS"/>
          <w:sz w:val="24"/>
          <w:szCs w:val="24"/>
        </w:rPr>
        <w:t>)</w:t>
      </w:r>
      <w:r w:rsidRPr="007C15D3">
        <w:rPr>
          <w:rFonts w:ascii="Comic Sans MS" w:hAnsi="Comic Sans MS" w:cs="Comic Sans MS"/>
        </w:rPr>
        <w:t xml:space="preserve"> Tanesi  5 TL olan  kitaptan  4 tane , tanesi 8 TL olan  defterden  3 tane alan  Elif  satıcıya  50  TL  vermiştir. Parasının üstünü  bulunuz .</w:t>
      </w:r>
    </w:p>
    <w:p w:rsidR="00671DEE" w:rsidRPr="003076B3" w:rsidRDefault="00671DEE" w:rsidP="007C15D3">
      <w:pPr>
        <w:ind w:left="12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a)8                     b)7                    c)6</w:t>
      </w:r>
    </w:p>
    <w:p w:rsidR="00671DEE" w:rsidRPr="00E95A9F" w:rsidRDefault="00671DEE" w:rsidP="003076B3">
      <w:pPr>
        <w:ind w:left="1985" w:hanging="1985"/>
        <w:rPr>
          <w:rFonts w:ascii="Times New Roman" w:hAnsi="Times New Roman" w:cs="Times New Roman"/>
          <w:b/>
          <w:bCs/>
          <w:sz w:val="24"/>
          <w:szCs w:val="24"/>
          <w:bdr w:val="single" w:sz="4" w:space="0" w:color="auto"/>
          <w:shd w:val="clear" w:color="auto" w:fill="FFCCCC"/>
        </w:rPr>
      </w:pPr>
    </w:p>
    <w:p w:rsidR="00671DEE" w:rsidRPr="0064710F" w:rsidRDefault="00671DEE" w:rsidP="00087ACE">
      <w:pPr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line id="_x0000_s1026" style="position:absolute;z-index:251657728" from="44.7pt,20.6pt" to="68.7pt,20.6pt"/>
        </w:pict>
      </w:r>
      <w:r>
        <w:rPr>
          <w:noProof/>
          <w:lang w:eastAsia="tr-TR"/>
        </w:rPr>
        <w:pict>
          <v:line id="_x0000_s1027" style="position:absolute;z-index:251656704" from="44.7pt,3.2pt" to="44.7pt,35.8pt"/>
        </w:pict>
      </w:r>
      <w:r>
        <w:rPr>
          <w:rFonts w:ascii="Times New Roman" w:hAnsi="Times New Roman" w:cs="Times New Roman"/>
          <w:sz w:val="24"/>
          <w:szCs w:val="24"/>
        </w:rPr>
        <w:t>16</w:t>
      </w:r>
      <w:r w:rsidRPr="00E95A9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color w:val="000000"/>
          <w:sz w:val="32"/>
          <w:szCs w:val="32"/>
        </w:rPr>
        <w:t xml:space="preserve">24      4  </w:t>
      </w:r>
      <w:r w:rsidRPr="00282DC1">
        <w:rPr>
          <w:color w:val="000000"/>
          <w:sz w:val="32"/>
          <w:szCs w:val="32"/>
        </w:rPr>
        <w:tab/>
      </w:r>
      <w:r w:rsidRPr="0064710F">
        <w:rPr>
          <w:rFonts w:ascii="Comic Sans MS" w:hAnsi="Comic Sans MS" w:cs="Comic Sans MS"/>
          <w:color w:val="000000"/>
        </w:rPr>
        <w:t>işleminin sonucu nedir?</w:t>
      </w:r>
    </w:p>
    <w:p w:rsidR="00671DEE" w:rsidRPr="0064710F" w:rsidRDefault="00671DEE" w:rsidP="00087ACE">
      <w:pPr>
        <w:rPr>
          <w:rFonts w:ascii="Comic Sans MS" w:hAnsi="Comic Sans MS" w:cs="Comic Sans MS"/>
          <w:color w:val="000000"/>
        </w:rPr>
      </w:pPr>
    </w:p>
    <w:p w:rsidR="00671DEE" w:rsidRPr="0064710F" w:rsidRDefault="00671DEE" w:rsidP="00087ACE">
      <w:pPr>
        <w:rPr>
          <w:rFonts w:ascii="Comic Sans MS" w:hAnsi="Comic Sans MS" w:cs="Comic Sans MS"/>
          <w:color w:val="000000"/>
        </w:rPr>
      </w:pPr>
      <w:r w:rsidRPr="0064710F">
        <w:rPr>
          <w:rFonts w:ascii="Comic Sans MS" w:hAnsi="Comic Sans MS" w:cs="Comic Sans MS"/>
          <w:color w:val="000000"/>
        </w:rPr>
        <w:t>a.5                 b.6                    c.7</w:t>
      </w:r>
    </w:p>
    <w:p w:rsidR="00671DEE" w:rsidRPr="00E95A9F" w:rsidRDefault="00671DEE" w:rsidP="00E95A9F">
      <w:pPr>
        <w:rPr>
          <w:rFonts w:ascii="Times New Roman" w:hAnsi="Times New Roman" w:cs="Times New Roman"/>
          <w:sz w:val="24"/>
          <w:szCs w:val="24"/>
        </w:rPr>
      </w:pPr>
    </w:p>
    <w:p w:rsidR="00671DEE" w:rsidRPr="00061A50" w:rsidRDefault="00671DEE" w:rsidP="007C15D3">
      <w:pPr>
        <w:tabs>
          <w:tab w:val="left" w:pos="1320"/>
        </w:tabs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087AC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Comic Sans MS" w:hAnsi="Comic Sans MS" w:cs="Comic Sans MS"/>
        </w:rPr>
        <w:t>Aşağıdaki işlemlerden hangisi yanlıştır</w:t>
      </w:r>
      <w:r w:rsidRPr="00061A50">
        <w:rPr>
          <w:rFonts w:ascii="Comic Sans MS" w:hAnsi="Comic Sans MS" w:cs="Comic Sans MS"/>
        </w:rPr>
        <w:t>?</w:t>
      </w:r>
    </w:p>
    <w:p w:rsidR="00671DEE" w:rsidRDefault="00671DEE" w:rsidP="007C15D3">
      <w:pPr>
        <w:tabs>
          <w:tab w:val="left" w:pos="1320"/>
        </w:tabs>
        <w:rPr>
          <w:rFonts w:ascii="Comic Sans MS" w:hAnsi="Comic Sans MS" w:cs="Comic Sans MS"/>
        </w:rPr>
      </w:pPr>
      <w:r w:rsidRPr="00061A50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23+ 14 =47            </w:t>
      </w:r>
      <w:r w:rsidRPr="00061A50">
        <w:rPr>
          <w:rFonts w:ascii="Comic Sans MS" w:hAnsi="Comic Sans MS" w:cs="Comic Sans MS"/>
        </w:rPr>
        <w:t>B) 5</w:t>
      </w:r>
      <w:r>
        <w:rPr>
          <w:rFonts w:ascii="Comic Sans MS" w:hAnsi="Comic Sans MS" w:cs="Comic Sans MS"/>
        </w:rPr>
        <w:t>3-14=39</w:t>
      </w:r>
    </w:p>
    <w:p w:rsidR="00671DEE" w:rsidRPr="00061A50" w:rsidRDefault="00671DEE" w:rsidP="007C15D3">
      <w:pPr>
        <w:tabs>
          <w:tab w:val="left" w:pos="132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</w:t>
      </w:r>
      <w:r w:rsidRPr="00061A50">
        <w:rPr>
          <w:rFonts w:ascii="Comic Sans MS" w:hAnsi="Comic Sans MS" w:cs="Comic Sans MS"/>
        </w:rPr>
        <w:t>C) 6</w:t>
      </w:r>
      <w:r>
        <w:rPr>
          <w:rFonts w:ascii="Comic Sans MS" w:hAnsi="Comic Sans MS" w:cs="Comic Sans MS"/>
        </w:rPr>
        <w:t>3+13=50</w:t>
      </w:r>
    </w:p>
    <w:p w:rsidR="00671DEE" w:rsidRPr="00E95A9F" w:rsidRDefault="00671DEE" w:rsidP="00CC03A0">
      <w:pPr>
        <w:rPr>
          <w:rFonts w:ascii="Times New Roman" w:hAnsi="Times New Roman" w:cs="Times New Roman"/>
          <w:sz w:val="24"/>
          <w:szCs w:val="24"/>
        </w:rPr>
      </w:pPr>
    </w:p>
    <w:p w:rsidR="00671DEE" w:rsidRPr="00E95A9F" w:rsidRDefault="00671DEE" w:rsidP="00CC0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HAYAT  BİLGİSİ</w:t>
      </w:r>
    </w:p>
    <w:p w:rsidR="00671DEE" w:rsidRDefault="00671DEE" w:rsidP="0064710F">
      <w:pPr>
        <w:rPr>
          <w:rFonts w:ascii="Comic Sans MS" w:hAnsi="Comic Sans MS" w:cs="Comic Sans MS"/>
        </w:rPr>
      </w:pPr>
      <w:r w:rsidRPr="00087ACE">
        <w:rPr>
          <w:rFonts w:ascii="Times New Roman" w:hAnsi="Times New Roman" w:cs="Times New Roman"/>
          <w:sz w:val="24"/>
          <w:szCs w:val="24"/>
        </w:rPr>
        <w:t>18.</w:t>
      </w:r>
      <w:r w:rsidRPr="00AA7CC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>Okulların açıldığı ay ve mevsim hangi şıkta doğru verilmiştir?</w:t>
      </w:r>
    </w:p>
    <w:p w:rsidR="00671DEE" w:rsidRDefault="00671DEE" w:rsidP="0064710F">
      <w:pPr>
        <w:pStyle w:val="ListParagraph"/>
        <w:numPr>
          <w:ilvl w:val="0"/>
          <w:numId w:val="17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Ekim – Sonbahar</w:t>
      </w:r>
    </w:p>
    <w:p w:rsidR="00671DEE" w:rsidRDefault="00671DEE" w:rsidP="0064710F">
      <w:pPr>
        <w:pStyle w:val="ListParagraph"/>
        <w:numPr>
          <w:ilvl w:val="0"/>
          <w:numId w:val="17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Eylül – Sonbahar</w:t>
      </w:r>
    </w:p>
    <w:p w:rsidR="00671DEE" w:rsidRDefault="00671DEE" w:rsidP="0064710F">
      <w:pPr>
        <w:pStyle w:val="ListParagraph"/>
        <w:numPr>
          <w:ilvl w:val="0"/>
          <w:numId w:val="17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Eylül – Kış</w:t>
      </w:r>
    </w:p>
    <w:p w:rsidR="00671DEE" w:rsidRDefault="00671DEE" w:rsidP="00E95A9F">
      <w:pPr>
        <w:rPr>
          <w:rFonts w:ascii="Times New Roman" w:hAnsi="Times New Roman" w:cs="Times New Roman"/>
          <w:sz w:val="24"/>
          <w:szCs w:val="24"/>
        </w:rPr>
      </w:pPr>
    </w:p>
    <w:p w:rsidR="00671DEE" w:rsidRPr="007C15D3" w:rsidRDefault="00671DEE" w:rsidP="007C15D3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AA7CC6">
        <w:rPr>
          <w:rFonts w:ascii="Times New Roman" w:hAnsi="Times New Roman" w:cs="Times New Roman"/>
          <w:sz w:val="24"/>
          <w:szCs w:val="24"/>
        </w:rPr>
        <w:t xml:space="preserve">. </w:t>
      </w:r>
      <w:r w:rsidRPr="007C15D3">
        <w:rPr>
          <w:rFonts w:ascii="Comic Sans MS" w:hAnsi="Comic Sans MS" w:cs="Comic Sans MS"/>
        </w:rPr>
        <w:t>“Su doğada üç halde bulunur. Buz suyun ……… halidir. “ cümlesinde noktalı yere   hangisi yazılmalıdır?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C15D3">
        <w:rPr>
          <w:rFonts w:ascii="Comic Sans MS" w:hAnsi="Comic Sans MS" w:cs="Comic Sans MS"/>
        </w:rPr>
        <w:t xml:space="preserve">A. katı </w:t>
      </w:r>
      <w:r w:rsidRPr="007C15D3">
        <w:rPr>
          <w:rFonts w:ascii="Comic Sans MS" w:hAnsi="Comic Sans MS" w:cs="Comic Sans MS"/>
        </w:rPr>
        <w:tab/>
        <w:t xml:space="preserve">   B.  sıvı </w:t>
      </w:r>
      <w:r w:rsidRPr="007C15D3">
        <w:rPr>
          <w:rFonts w:ascii="Comic Sans MS" w:hAnsi="Comic Sans MS" w:cs="Comic Sans MS"/>
        </w:rPr>
        <w:tab/>
      </w:r>
      <w:r w:rsidRPr="007C15D3">
        <w:rPr>
          <w:rFonts w:ascii="Comic Sans MS" w:hAnsi="Comic Sans MS" w:cs="Comic Sans MS"/>
        </w:rPr>
        <w:tab/>
        <w:t xml:space="preserve">  </w:t>
      </w:r>
      <w:r>
        <w:rPr>
          <w:rFonts w:ascii="Comic Sans MS" w:hAnsi="Comic Sans MS" w:cs="Comic Sans MS"/>
        </w:rPr>
        <w:t xml:space="preserve">        </w:t>
      </w:r>
      <w:r w:rsidRPr="007C15D3">
        <w:rPr>
          <w:rFonts w:ascii="Comic Sans MS" w:hAnsi="Comic Sans MS" w:cs="Comic Sans MS"/>
        </w:rPr>
        <w:t xml:space="preserve"> C. gaz</w:t>
      </w:r>
    </w:p>
    <w:p w:rsidR="00671DEE" w:rsidRDefault="00671DEE" w:rsidP="007C15D3">
      <w:pPr>
        <w:rPr>
          <w:rFonts w:ascii="Times New Roman" w:hAnsi="Times New Roman" w:cs="Times New Roman"/>
          <w:sz w:val="24"/>
          <w:szCs w:val="24"/>
        </w:rPr>
      </w:pPr>
    </w:p>
    <w:p w:rsidR="00671DEE" w:rsidRDefault="00671DEE" w:rsidP="00AA7CC6">
      <w:pPr>
        <w:rPr>
          <w:rFonts w:ascii="Times New Roman" w:hAnsi="Times New Roman" w:cs="Times New Roman"/>
          <w:sz w:val="24"/>
          <w:szCs w:val="24"/>
        </w:rPr>
      </w:pPr>
    </w:p>
    <w:p w:rsidR="00671DEE" w:rsidRPr="00232884" w:rsidRDefault="00671DEE" w:rsidP="00232884">
      <w:pPr>
        <w:pStyle w:val="Default"/>
        <w:rPr>
          <w:rFonts w:ascii="Comic Sans MS" w:hAnsi="Comic Sans MS" w:cs="Comic Sans MS"/>
          <w:sz w:val="22"/>
          <w:szCs w:val="22"/>
        </w:rPr>
      </w:pPr>
      <w:r>
        <w:rPr>
          <w:rFonts w:ascii="Times New Roman" w:hAnsi="Times New Roman" w:cs="Times New Roman"/>
        </w:rPr>
        <w:t>20.</w:t>
      </w:r>
      <w:r w:rsidRPr="00232884">
        <w:rPr>
          <w:rFonts w:ascii="Comic Sans MS" w:hAnsi="Comic Sans MS" w:cs="Comic Sans MS"/>
          <w:sz w:val="28"/>
          <w:szCs w:val="28"/>
        </w:rPr>
        <w:t xml:space="preserve"> </w:t>
      </w:r>
      <w:r w:rsidRPr="00232884">
        <w:rPr>
          <w:rFonts w:ascii="Comic Sans MS" w:hAnsi="Comic Sans MS" w:cs="Comic Sans MS"/>
          <w:sz w:val="22"/>
          <w:szCs w:val="22"/>
        </w:rPr>
        <w:t xml:space="preserve">İnsanlar büyüdükçe aşağıdakilerden hangisi değişmez? </w:t>
      </w:r>
    </w:p>
    <w:p w:rsidR="00671DEE" w:rsidRPr="00232884" w:rsidRDefault="00671DEE" w:rsidP="00232884">
      <w:pPr>
        <w:pStyle w:val="Default"/>
        <w:rPr>
          <w:rFonts w:ascii="Comic Sans MS" w:hAnsi="Comic Sans MS" w:cs="Comic Sans MS"/>
          <w:sz w:val="22"/>
          <w:szCs w:val="22"/>
        </w:rPr>
      </w:pPr>
      <w:r w:rsidRPr="00232884">
        <w:rPr>
          <w:rFonts w:ascii="Comic Sans MS" w:hAnsi="Comic Sans MS" w:cs="Comic Sans MS"/>
          <w:sz w:val="22"/>
          <w:szCs w:val="22"/>
        </w:rPr>
        <w:t xml:space="preserve">A. Göz rengi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232884">
        <w:rPr>
          <w:rFonts w:ascii="Comic Sans MS" w:hAnsi="Comic Sans MS" w:cs="Comic Sans MS"/>
          <w:sz w:val="22"/>
          <w:szCs w:val="22"/>
        </w:rPr>
        <w:tab/>
        <w:t xml:space="preserve">B. Boy uzunluğu </w:t>
      </w: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232884">
        <w:rPr>
          <w:rFonts w:ascii="Comic Sans MS" w:hAnsi="Comic Sans MS" w:cs="Comic Sans MS"/>
          <w:sz w:val="22"/>
          <w:szCs w:val="22"/>
        </w:rPr>
        <w:t xml:space="preserve">C. Ağırlığı </w:t>
      </w:r>
    </w:p>
    <w:p w:rsidR="00671DEE" w:rsidRDefault="00671DEE" w:rsidP="00AA7CC6">
      <w:pPr>
        <w:rPr>
          <w:rFonts w:ascii="Times New Roman" w:hAnsi="Times New Roman" w:cs="Times New Roman"/>
          <w:sz w:val="24"/>
          <w:szCs w:val="24"/>
        </w:rPr>
      </w:pP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AA7CC6">
        <w:rPr>
          <w:rFonts w:ascii="Comic Sans MS" w:hAnsi="Comic Sans MS" w:cs="Comic Sans MS"/>
          <w:sz w:val="24"/>
          <w:szCs w:val="24"/>
        </w:rPr>
        <w:t xml:space="preserve"> </w:t>
      </w:r>
      <w:r w:rsidRPr="00232884">
        <w:rPr>
          <w:rFonts w:ascii="Comic Sans MS" w:hAnsi="Comic Sans MS" w:cs="Comic Sans MS"/>
          <w:color w:val="000000"/>
          <w:lang w:eastAsia="tr-TR"/>
        </w:rPr>
        <w:t>Mevsimlerin oluşmasına aşağıdaki olaylardan hangisi neden olur?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lang w:eastAsia="tr-TR"/>
        </w:rPr>
      </w:pPr>
      <w:r w:rsidRPr="00232884">
        <w:rPr>
          <w:rFonts w:ascii="Comic Sans MS" w:hAnsi="Comic Sans MS" w:cs="Comic Sans MS"/>
          <w:color w:val="000000"/>
          <w:lang w:eastAsia="tr-TR"/>
        </w:rPr>
        <w:t>A. Ay’ın Dünya’mızın çevresinde dönmesi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lang w:eastAsia="tr-TR"/>
        </w:rPr>
      </w:pPr>
      <w:r w:rsidRPr="00232884">
        <w:rPr>
          <w:rFonts w:ascii="Comic Sans MS" w:hAnsi="Comic Sans MS" w:cs="Comic Sans MS"/>
          <w:color w:val="000000"/>
          <w:lang w:eastAsia="tr-TR"/>
        </w:rPr>
        <w:t>B. Dünya’mızın Güneş’in çevresinde dönmesi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lang w:eastAsia="tr-TR"/>
        </w:rPr>
      </w:pPr>
      <w:r w:rsidRPr="00232884">
        <w:rPr>
          <w:rFonts w:ascii="Comic Sans MS" w:hAnsi="Comic Sans MS" w:cs="Comic Sans MS"/>
          <w:color w:val="000000"/>
          <w:lang w:eastAsia="tr-TR"/>
        </w:rPr>
        <w:t>C. Dünya’mızın kendi çevresinde dönmesi</w:t>
      </w:r>
    </w:p>
    <w:p w:rsidR="00671DEE" w:rsidRDefault="00671DEE" w:rsidP="00AA7CC6">
      <w:pPr>
        <w:rPr>
          <w:rFonts w:ascii="Times New Roman" w:hAnsi="Times New Roman" w:cs="Times New Roman"/>
          <w:sz w:val="24"/>
          <w:szCs w:val="24"/>
        </w:rPr>
      </w:pP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232884">
        <w:rPr>
          <w:rFonts w:ascii="Times New Roman" w:hAnsi="Times New Roman" w:cs="Times New Roman"/>
          <w:sz w:val="24"/>
          <w:szCs w:val="24"/>
        </w:rPr>
        <w:t>.</w:t>
      </w:r>
      <w:r w:rsidRPr="00232884">
        <w:rPr>
          <w:rFonts w:ascii="Comic Sans MS" w:hAnsi="Comic Sans MS" w:cs="Comic Sans MS"/>
          <w:sz w:val="24"/>
          <w:szCs w:val="24"/>
        </w:rPr>
        <w:t xml:space="preserve"> </w:t>
      </w:r>
      <w:r w:rsidRPr="00232884">
        <w:rPr>
          <w:rFonts w:ascii="Comic Sans MS" w:hAnsi="Comic Sans MS" w:cs="Comic Sans MS"/>
          <w:color w:val="000000"/>
        </w:rPr>
        <w:t>Kış mevsiminin ayları hangisinde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</w:rPr>
      </w:pPr>
      <w:r w:rsidRPr="00232884">
        <w:rPr>
          <w:rFonts w:ascii="Comic Sans MS" w:hAnsi="Comic Sans MS" w:cs="Comic Sans MS"/>
          <w:color w:val="000000"/>
        </w:rPr>
        <w:t>doğru olarak verilmiştir</w:t>
      </w:r>
      <w:r w:rsidRPr="00232884">
        <w:rPr>
          <w:rFonts w:ascii="Comic Sans MS" w:hAnsi="Comic Sans MS" w:cs="Comic Sans MS"/>
          <w:b/>
          <w:bCs/>
          <w:color w:val="000000"/>
        </w:rPr>
        <w:t>?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32884">
        <w:rPr>
          <w:rFonts w:ascii="Comic Sans MS" w:hAnsi="Comic Sans MS" w:cs="Comic Sans MS"/>
          <w:color w:val="000000"/>
        </w:rPr>
        <w:t>A) mart - nisan - mayıs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32884">
        <w:rPr>
          <w:rFonts w:ascii="Comic Sans MS" w:hAnsi="Comic Sans MS" w:cs="Comic Sans MS"/>
          <w:color w:val="000000"/>
        </w:rPr>
        <w:t>B) eylül - ekim - kasım</w:t>
      </w:r>
    </w:p>
    <w:p w:rsidR="00671DEE" w:rsidRPr="00232884" w:rsidRDefault="00671DEE" w:rsidP="0023288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32884">
        <w:rPr>
          <w:rFonts w:ascii="Comic Sans MS" w:hAnsi="Comic Sans MS" w:cs="Comic Sans MS"/>
          <w:color w:val="000000"/>
        </w:rPr>
        <w:t>C) aralık - ocak – şubat</w:t>
      </w:r>
    </w:p>
    <w:p w:rsidR="00671DEE" w:rsidRDefault="00671DEE" w:rsidP="00AA7CC6">
      <w:pPr>
        <w:rPr>
          <w:rFonts w:ascii="Times New Roman" w:hAnsi="Times New Roman" w:cs="Times New Roman"/>
          <w:sz w:val="24"/>
          <w:szCs w:val="24"/>
        </w:rPr>
      </w:pPr>
    </w:p>
    <w:p w:rsidR="00671DEE" w:rsidRPr="00143364" w:rsidRDefault="00671DEE" w:rsidP="00232884">
      <w:pPr>
        <w:rPr>
          <w:rFonts w:ascii="Comic Sans MS" w:hAnsi="Comic Sans MS" w:cs="Comic Sans MS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Pr="00232884">
        <w:rPr>
          <w:rFonts w:ascii="Comic Sans MS" w:hAnsi="Comic Sans MS" w:cs="Comic Sans MS"/>
          <w:color w:val="FF0000"/>
        </w:rPr>
        <w:t xml:space="preserve"> </w:t>
      </w:r>
      <w:r w:rsidRPr="00A33414">
        <w:rPr>
          <w:rFonts w:ascii="Comic Sans MS" w:hAnsi="Comic Sans MS" w:cs="Comic Sans MS"/>
          <w:color w:val="FF0000"/>
        </w:rPr>
        <w:t>Aşağıdakilerden hangisi Atatürk ‘ün eğitim gördüğü okullardan biri değildir</w:t>
      </w:r>
      <w:r w:rsidRPr="00143364">
        <w:rPr>
          <w:rFonts w:ascii="Comic Sans MS" w:hAnsi="Comic Sans MS" w:cs="Comic Sans MS"/>
        </w:rPr>
        <w:t xml:space="preserve"> ?</w:t>
      </w:r>
    </w:p>
    <w:p w:rsidR="00671DEE" w:rsidRPr="00143364" w:rsidRDefault="00671DEE" w:rsidP="00232884">
      <w:pPr>
        <w:rPr>
          <w:rFonts w:ascii="Comic Sans MS" w:hAnsi="Comic Sans MS" w:cs="Comic Sans MS"/>
        </w:rPr>
      </w:pPr>
      <w:r w:rsidRPr="00143364">
        <w:rPr>
          <w:rFonts w:ascii="Comic Sans MS" w:hAnsi="Comic Sans MS" w:cs="Comic Sans MS"/>
        </w:rPr>
        <w:t xml:space="preserve">      A. Şemsi Efendi İlkokulu</w:t>
      </w:r>
    </w:p>
    <w:p w:rsidR="00671DEE" w:rsidRPr="00143364" w:rsidRDefault="00671DEE" w:rsidP="00232884">
      <w:pPr>
        <w:rPr>
          <w:rFonts w:ascii="Comic Sans MS" w:hAnsi="Comic Sans MS" w:cs="Comic Sans MS"/>
        </w:rPr>
      </w:pPr>
      <w:r w:rsidRPr="00143364">
        <w:rPr>
          <w:rFonts w:ascii="Comic Sans MS" w:hAnsi="Comic Sans MS" w:cs="Comic Sans MS"/>
        </w:rPr>
        <w:t xml:space="preserve">      B.İstanbul Atatürk Okulu</w:t>
      </w:r>
    </w:p>
    <w:p w:rsidR="00671DEE" w:rsidRPr="00232884" w:rsidRDefault="00671DEE" w:rsidP="00232884">
      <w:pPr>
        <w:rPr>
          <w:rFonts w:ascii="Comic Sans MS" w:hAnsi="Comic Sans MS" w:cs="Comic Sans MS"/>
        </w:rPr>
      </w:pPr>
      <w:r w:rsidRPr="00143364">
        <w:rPr>
          <w:rFonts w:ascii="Comic Sans MS" w:hAnsi="Comic Sans MS" w:cs="Comic Sans MS"/>
        </w:rPr>
        <w:t xml:space="preserve">      C.Selanik Askeri Rüştiyesi</w:t>
      </w:r>
    </w:p>
    <w:p w:rsidR="00671DEE" w:rsidRDefault="00671DEE" w:rsidP="00232884">
      <w:pPr>
        <w:rPr>
          <w:rFonts w:ascii="Times New Roman" w:hAnsi="Times New Roman" w:cs="Times New Roman"/>
        </w:rPr>
      </w:pPr>
    </w:p>
    <w:p w:rsidR="00671DEE" w:rsidRPr="00232884" w:rsidRDefault="00671DEE" w:rsidP="00232884">
      <w:pPr>
        <w:rPr>
          <w:rFonts w:ascii="Comic Sans MS" w:hAnsi="Comic Sans MS" w:cs="Comic Sans MS"/>
          <w:i/>
          <w:iCs/>
        </w:rPr>
      </w:pPr>
      <w:r>
        <w:rPr>
          <w:rFonts w:ascii="Times New Roman" w:hAnsi="Times New Roman" w:cs="Times New Roman"/>
        </w:rPr>
        <w:t>24)</w:t>
      </w:r>
      <w:r w:rsidRPr="00AA7CC6">
        <w:rPr>
          <w:rFonts w:ascii="Comic Sans MS" w:hAnsi="Comic Sans MS" w:cs="Comic Sans MS"/>
          <w:sz w:val="24"/>
          <w:szCs w:val="24"/>
        </w:rPr>
        <w:t xml:space="preserve"> </w:t>
      </w:r>
      <w:r w:rsidRPr="00232884">
        <w:rPr>
          <w:rFonts w:ascii="Comic Sans MS" w:hAnsi="Comic Sans MS" w:cs="Comic Sans MS"/>
          <w:i/>
          <w:iCs/>
        </w:rPr>
        <w:t>.    * 23 Nisan Ulusal Egemenlik ve Çocuk Bayramı</w:t>
      </w:r>
    </w:p>
    <w:p w:rsidR="00671DEE" w:rsidRPr="00232884" w:rsidRDefault="00671DEE" w:rsidP="00232884">
      <w:pPr>
        <w:ind w:left="720"/>
        <w:rPr>
          <w:rFonts w:ascii="Comic Sans MS" w:hAnsi="Comic Sans MS" w:cs="Comic Sans MS"/>
          <w:i/>
          <w:iCs/>
        </w:rPr>
      </w:pPr>
      <w:r w:rsidRPr="00232884">
        <w:rPr>
          <w:rFonts w:ascii="Comic Sans MS" w:hAnsi="Comic Sans MS" w:cs="Comic Sans MS"/>
          <w:i/>
          <w:iCs/>
        </w:rPr>
        <w:t xml:space="preserve">    * Ramazan Bayramı</w:t>
      </w:r>
    </w:p>
    <w:p w:rsidR="00671DEE" w:rsidRPr="00232884" w:rsidRDefault="00671DEE" w:rsidP="00232884">
      <w:pPr>
        <w:ind w:left="720"/>
        <w:rPr>
          <w:rFonts w:ascii="Comic Sans MS" w:hAnsi="Comic Sans MS" w:cs="Comic Sans MS"/>
          <w:i/>
          <w:iCs/>
        </w:rPr>
      </w:pPr>
      <w:r w:rsidRPr="00232884">
        <w:rPr>
          <w:rFonts w:ascii="Comic Sans MS" w:hAnsi="Comic Sans MS" w:cs="Comic Sans MS"/>
          <w:i/>
          <w:iCs/>
        </w:rPr>
        <w:t xml:space="preserve">    *Kurban Bayramı</w:t>
      </w:r>
    </w:p>
    <w:p w:rsidR="00671DEE" w:rsidRPr="00232884" w:rsidRDefault="00671DEE" w:rsidP="00232884">
      <w:pPr>
        <w:rPr>
          <w:rFonts w:ascii="Comic Sans MS" w:hAnsi="Comic Sans MS" w:cs="Comic Sans MS"/>
          <w:color w:val="FF0000"/>
        </w:rPr>
      </w:pPr>
      <w:r w:rsidRPr="00232884">
        <w:rPr>
          <w:rFonts w:ascii="Comic Sans MS" w:hAnsi="Comic Sans MS" w:cs="Comic Sans MS"/>
          <w:color w:val="FF0000"/>
        </w:rPr>
        <w:t>Yukarıdaki bayramlardan kaç tanesi dini bayramlarımızdandır ?</w:t>
      </w:r>
    </w:p>
    <w:p w:rsidR="00671DEE" w:rsidRPr="00232884" w:rsidRDefault="00671DEE" w:rsidP="00AA7CC6">
      <w:pPr>
        <w:rPr>
          <w:rFonts w:ascii="Comic Sans MS" w:hAnsi="Comic Sans MS" w:cs="Comic Sans MS"/>
        </w:rPr>
      </w:pPr>
      <w:r w:rsidRPr="00232884">
        <w:rPr>
          <w:rFonts w:ascii="Comic Sans MS" w:hAnsi="Comic Sans MS" w:cs="Comic Sans MS"/>
        </w:rPr>
        <w:t>A. 1                    B.2                     C.3</w: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79.55pt;margin-top:22.6pt;width:189pt;height:54pt;z-index:251658752;mso-position-horizontal-relative:text;mso-position-vertical-relative:text" adj="749,0">
            <v:textbox>
              <w:txbxContent>
                <w:p w:rsidR="00671DEE" w:rsidRDefault="00671DEE" w:rsidP="00232884">
                  <w:r>
                    <w:t>Artık kapının zilini çalabiliyorum.</w:t>
                  </w:r>
                </w:p>
              </w:txbxContent>
            </v:textbox>
          </v:shape>
        </w:pict>
      </w:r>
    </w:p>
    <w:p w:rsidR="00671DEE" w:rsidRDefault="00671DEE" w:rsidP="002328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25.</w:t>
      </w:r>
      <w:r w:rsidRPr="009444B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" o:spid="_x0000_i1025" type="#_x0000_t75" alt="river" style="width:36pt;height:41.25pt;visibility:visible">
            <v:imagedata r:id="rId6" o:title=""/>
          </v:shape>
        </w:pict>
      </w:r>
    </w:p>
    <w:p w:rsidR="00671DEE" w:rsidRPr="00232884" w:rsidRDefault="00671DEE" w:rsidP="00232884">
      <w:pPr>
        <w:rPr>
          <w:rFonts w:ascii="Comic Sans MS" w:hAnsi="Comic Sans MS" w:cs="Comic Sans MS"/>
          <w:i/>
          <w:iCs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32884">
        <w:rPr>
          <w:rFonts w:ascii="Comic Sans MS" w:hAnsi="Comic Sans MS" w:cs="Comic Sans MS"/>
        </w:rPr>
        <w:t xml:space="preserve">Buna göre Ali için </w:t>
      </w:r>
      <w:r w:rsidRPr="00232884">
        <w:rPr>
          <w:rFonts w:ascii="Comic Sans MS" w:hAnsi="Comic Sans MS" w:cs="Comic Sans MS"/>
          <w:i/>
          <w:iCs/>
          <w:u w:val="single"/>
        </w:rPr>
        <w:t>ne söyleyebiliriz?</w:t>
      </w:r>
    </w:p>
    <w:p w:rsidR="00671DEE" w:rsidRPr="00232884" w:rsidRDefault="00671DEE" w:rsidP="00232884">
      <w:pPr>
        <w:rPr>
          <w:rFonts w:ascii="Comic Sans MS" w:hAnsi="Comic Sans MS" w:cs="Comic Sans MS"/>
        </w:rPr>
      </w:pPr>
      <w:r w:rsidRPr="00232884">
        <w:rPr>
          <w:rFonts w:ascii="Comic Sans MS" w:hAnsi="Comic Sans MS" w:cs="Comic Sans MS"/>
        </w:rPr>
        <w:t>A. Kolları artık güçlenmiştir.</w:t>
      </w:r>
    </w:p>
    <w:p w:rsidR="00671DEE" w:rsidRPr="00232884" w:rsidRDefault="00671DEE" w:rsidP="00232884">
      <w:pPr>
        <w:rPr>
          <w:rFonts w:ascii="Comic Sans MS" w:hAnsi="Comic Sans MS" w:cs="Comic Sans MS"/>
        </w:rPr>
      </w:pPr>
      <w:r w:rsidRPr="00232884">
        <w:rPr>
          <w:rFonts w:ascii="Comic Sans MS" w:hAnsi="Comic Sans MS" w:cs="Comic Sans MS"/>
        </w:rPr>
        <w:t>B. Duyguları değişmiştir.</w:t>
      </w:r>
    </w:p>
    <w:p w:rsidR="00671DEE" w:rsidRPr="00232884" w:rsidRDefault="00671DEE" w:rsidP="00232884">
      <w:pPr>
        <w:rPr>
          <w:rFonts w:ascii="Comic Sans MS" w:hAnsi="Comic Sans MS" w:cs="Comic Sans MS"/>
        </w:rPr>
      </w:pPr>
      <w:r w:rsidRPr="00232884">
        <w:rPr>
          <w:rFonts w:ascii="Comic Sans MS" w:hAnsi="Comic Sans MS" w:cs="Comic Sans MS"/>
        </w:rPr>
        <w:t>C. Boyu uzamıştır.</w:t>
      </w:r>
    </w:p>
    <w:p w:rsidR="00671DEE" w:rsidRPr="00232884" w:rsidRDefault="00671DEE" w:rsidP="00AA7CC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</w:p>
    <w:sectPr w:rsidR="00671DEE" w:rsidRPr="00232884" w:rsidSect="00823AAA">
      <w:pgSz w:w="11906" w:h="16838"/>
      <w:pgMar w:top="426" w:right="424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D7B"/>
    <w:multiLevelType w:val="hybridMultilevel"/>
    <w:tmpl w:val="38ACABD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20916"/>
    <w:multiLevelType w:val="hybridMultilevel"/>
    <w:tmpl w:val="C5200182"/>
    <w:lvl w:ilvl="0" w:tplc="041F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5901B88"/>
    <w:multiLevelType w:val="hybridMultilevel"/>
    <w:tmpl w:val="BC5246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96B2A"/>
    <w:multiLevelType w:val="hybridMultilevel"/>
    <w:tmpl w:val="D1A437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01144"/>
    <w:multiLevelType w:val="hybridMultilevel"/>
    <w:tmpl w:val="2E5AB4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A36875"/>
    <w:multiLevelType w:val="hybridMultilevel"/>
    <w:tmpl w:val="B0F8A2E6"/>
    <w:lvl w:ilvl="0" w:tplc="DE529E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778A8"/>
    <w:multiLevelType w:val="hybridMultilevel"/>
    <w:tmpl w:val="2F7020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12A54"/>
    <w:multiLevelType w:val="hybridMultilevel"/>
    <w:tmpl w:val="5EA67E24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51B85993"/>
    <w:multiLevelType w:val="hybridMultilevel"/>
    <w:tmpl w:val="65D87E72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D282109"/>
    <w:multiLevelType w:val="hybridMultilevel"/>
    <w:tmpl w:val="CF4E88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010F4"/>
    <w:multiLevelType w:val="hybridMultilevel"/>
    <w:tmpl w:val="38186350"/>
    <w:lvl w:ilvl="0" w:tplc="041F0017">
      <w:start w:val="1"/>
      <w:numFmt w:val="lowerLetter"/>
      <w:lvlText w:val="%1)"/>
      <w:lvlJc w:val="left"/>
      <w:pPr>
        <w:ind w:left="765" w:hanging="360"/>
      </w:p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63CC53A7"/>
    <w:multiLevelType w:val="hybridMultilevel"/>
    <w:tmpl w:val="CBF65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56117E1"/>
    <w:multiLevelType w:val="hybridMultilevel"/>
    <w:tmpl w:val="B2223B78"/>
    <w:lvl w:ilvl="0" w:tplc="D5603B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52C0"/>
    <w:multiLevelType w:val="hybridMultilevel"/>
    <w:tmpl w:val="423673FC"/>
    <w:lvl w:ilvl="0" w:tplc="AD562F6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5E72C80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B1CB1"/>
    <w:multiLevelType w:val="hybridMultilevel"/>
    <w:tmpl w:val="DE7833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41CF7"/>
    <w:multiLevelType w:val="hybridMultilevel"/>
    <w:tmpl w:val="E6F859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E1B76"/>
    <w:multiLevelType w:val="hybridMultilevel"/>
    <w:tmpl w:val="445266F4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  <w:num w:numId="13">
    <w:abstractNumId w:val="15"/>
  </w:num>
  <w:num w:numId="14">
    <w:abstractNumId w:val="2"/>
  </w:num>
  <w:num w:numId="15">
    <w:abstractNumId w:val="9"/>
  </w:num>
  <w:num w:numId="16">
    <w:abstractNumId w:val="16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AAA"/>
    <w:rsid w:val="00006320"/>
    <w:rsid w:val="00053320"/>
    <w:rsid w:val="00053AE6"/>
    <w:rsid w:val="00061A50"/>
    <w:rsid w:val="00064FD4"/>
    <w:rsid w:val="00087ACE"/>
    <w:rsid w:val="00087BEA"/>
    <w:rsid w:val="00143364"/>
    <w:rsid w:val="00214EC0"/>
    <w:rsid w:val="00232884"/>
    <w:rsid w:val="002522B8"/>
    <w:rsid w:val="00282DC1"/>
    <w:rsid w:val="00291F30"/>
    <w:rsid w:val="002E10CC"/>
    <w:rsid w:val="00303EEB"/>
    <w:rsid w:val="003076B3"/>
    <w:rsid w:val="003902FB"/>
    <w:rsid w:val="0049643F"/>
    <w:rsid w:val="004E5932"/>
    <w:rsid w:val="00516A73"/>
    <w:rsid w:val="00587D9C"/>
    <w:rsid w:val="005C5F67"/>
    <w:rsid w:val="00623246"/>
    <w:rsid w:val="0064710F"/>
    <w:rsid w:val="00670796"/>
    <w:rsid w:val="00671DEE"/>
    <w:rsid w:val="007C15D3"/>
    <w:rsid w:val="00823AAA"/>
    <w:rsid w:val="008F177F"/>
    <w:rsid w:val="009444B9"/>
    <w:rsid w:val="009D30FD"/>
    <w:rsid w:val="009E55FE"/>
    <w:rsid w:val="00A309B7"/>
    <w:rsid w:val="00A33414"/>
    <w:rsid w:val="00A350D2"/>
    <w:rsid w:val="00A946F8"/>
    <w:rsid w:val="00AA253D"/>
    <w:rsid w:val="00AA7CC6"/>
    <w:rsid w:val="00AC1582"/>
    <w:rsid w:val="00BD73CB"/>
    <w:rsid w:val="00BE2C37"/>
    <w:rsid w:val="00C0689E"/>
    <w:rsid w:val="00CC03A0"/>
    <w:rsid w:val="00DA4362"/>
    <w:rsid w:val="00E72568"/>
    <w:rsid w:val="00E86646"/>
    <w:rsid w:val="00E95A9F"/>
    <w:rsid w:val="00EF0F67"/>
    <w:rsid w:val="00F845FE"/>
    <w:rsid w:val="00FD016E"/>
    <w:rsid w:val="00FD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A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324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D3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30F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946F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64710F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2E10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561</Words>
  <Characters>3200</Characters>
  <Application>Microsoft Office Outlook</Application>
  <DocSecurity>0</DocSecurity>
  <Lines>0</Lines>
  <Paragraphs>0</Paragraphs>
  <ScaleCrop>false</ScaleCrop>
  <Manager>www.sorubak.com</Manager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MRTGNDZ</dc:creator>
  <cp:keywords>www.sorubak.com</cp:keywords>
  <dc:description>www.sorubak.com</dc:description>
  <cp:lastModifiedBy>EDANUR</cp:lastModifiedBy>
  <cp:revision>3</cp:revision>
  <dcterms:created xsi:type="dcterms:W3CDTF">2012-05-16T21:27:00Z</dcterms:created>
  <dcterms:modified xsi:type="dcterms:W3CDTF">2013-01-28T20:59:00Z</dcterms:modified>
  <cp:category>www.sorubak.com</cp:category>
  <cp:contentType>www.sorubak.com</cp:contentType>
  <cp:contentStatus>www.sorubak.com</cp:contentStatus>
  <cp:version>www.sorubak.com</cp:version>
</cp:coreProperties>
</file>