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F7" w:rsidRPr="007330E6" w:rsidRDefault="00C563F7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hyperlink r:id="rId5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E978F7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6" o:title=""/>
          </v:shape>
        </w:pict>
      </w:r>
    </w:p>
    <w:p w:rsidR="00C563F7" w:rsidRDefault="00C563F7" w:rsidP="00EB0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C563F7" w:rsidRPr="00EB0835" w:rsidRDefault="00C563F7" w:rsidP="00EB0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  <w:r w:rsidRPr="00EB0835">
        <w:rPr>
          <w:b/>
          <w:color w:val="FF0000"/>
          <w:sz w:val="28"/>
          <w:szCs w:val="28"/>
        </w:rPr>
        <w:tab/>
      </w:r>
    </w:p>
    <w:p w:rsidR="00C563F7" w:rsidRPr="004A4DDC" w:rsidRDefault="00C563F7">
      <w:pPr>
        <w:rPr>
          <w:b/>
          <w:color w:val="1F497D"/>
          <w:sz w:val="36"/>
          <w:szCs w:val="36"/>
          <w:u w:val="single"/>
        </w:rPr>
      </w:pPr>
      <w:r>
        <w:tab/>
      </w:r>
      <w:r>
        <w:tab/>
      </w:r>
      <w:r w:rsidRPr="004A4DDC">
        <w:rPr>
          <w:color w:val="1F497D"/>
          <w:u w:val="single"/>
        </w:rPr>
        <w:t xml:space="preserve">    </w:t>
      </w:r>
      <w:r w:rsidRPr="004A4DDC">
        <w:rPr>
          <w:b/>
          <w:color w:val="1F497D"/>
          <w:sz w:val="36"/>
          <w:szCs w:val="36"/>
          <w:u w:val="single"/>
        </w:rPr>
        <w:t>2/B SINIFI GENEL  DEĞERLENDİRME SINAVI  1</w:t>
      </w:r>
    </w:p>
    <w:p w:rsidR="00C563F7" w:rsidRPr="00AF0279" w:rsidRDefault="00C563F7">
      <w:pPr>
        <w:rPr>
          <w:b/>
          <w:i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 w:rsidRPr="007330E6">
        <w:rPr>
          <w:b/>
          <w:color w:val="0070C0"/>
          <w:sz w:val="36"/>
          <w:szCs w:val="36"/>
        </w:rPr>
        <w:t xml:space="preserve">                           </w:t>
      </w:r>
      <w:r>
        <w:rPr>
          <w:b/>
          <w:color w:val="0070C0"/>
          <w:sz w:val="36"/>
          <w:szCs w:val="36"/>
        </w:rPr>
        <w:t xml:space="preserve">      </w:t>
      </w:r>
      <w:r w:rsidRPr="007330E6">
        <w:rPr>
          <w:b/>
          <w:color w:val="0070C0"/>
          <w:sz w:val="36"/>
          <w:szCs w:val="36"/>
        </w:rPr>
        <w:t xml:space="preserve"> </w:t>
      </w:r>
      <w:r w:rsidRPr="00AF0279">
        <w:rPr>
          <w:b/>
          <w:i/>
          <w:color w:val="0070C0"/>
          <w:sz w:val="36"/>
          <w:szCs w:val="36"/>
        </w:rPr>
        <w:t>TÜRKÇE</w:t>
      </w:r>
    </w:p>
    <w:p w:rsidR="00C563F7" w:rsidRDefault="00C563F7" w:rsidP="007330E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330E6">
        <w:rPr>
          <w:sz w:val="28"/>
          <w:szCs w:val="28"/>
        </w:rPr>
        <w:t>Ece alfabemizin ilk ve son harfiyle başlayan iki hayvan ismi yazıyor</w:t>
      </w:r>
      <w:r>
        <w:rPr>
          <w:sz w:val="28"/>
          <w:szCs w:val="28"/>
        </w:rPr>
        <w:t>. Ece hayvanların ismini aşağıdaki seçeneklerin hangisinde doğru yazmıştır?</w:t>
      </w:r>
    </w:p>
    <w:p w:rsidR="00C563F7" w:rsidRDefault="00C563F7" w:rsidP="00F90591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Arı – Timsah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Fare-Zürafa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c)Aslan – Zebra</w:t>
      </w:r>
    </w:p>
    <w:p w:rsidR="00C563F7" w:rsidRDefault="00C563F7" w:rsidP="00721061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21061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 ifadelerden hangisi yanlıştır?</w:t>
      </w:r>
    </w:p>
    <w:p w:rsidR="00C563F7" w:rsidRDefault="00C563F7" w:rsidP="00721061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Alfabeyi oluşturan işaretlerin her birine rakam denir</w:t>
      </w:r>
    </w:p>
    <w:p w:rsidR="00C563F7" w:rsidRDefault="00C563F7" w:rsidP="00721061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Alfabemizde  8 tane  ünlü harf vardır.</w:t>
      </w:r>
    </w:p>
    <w:p w:rsidR="00C563F7" w:rsidRDefault="00C563F7" w:rsidP="00721061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Alfabemizde  21 tane ünsüz harf vardır.</w:t>
      </w:r>
    </w:p>
    <w:p w:rsidR="00C563F7" w:rsidRDefault="00C563F7" w:rsidP="006A6C1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varlıklardan hangisinin adı yazılırken ‘ ü ‘ sesli harfi kullanılmaz ?</w:t>
      </w:r>
    </w:p>
    <w:p w:rsidR="00C563F7" w:rsidRDefault="00C563F7" w:rsidP="00F269DF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b)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c)</w:t>
      </w:r>
    </w:p>
    <w:p w:rsidR="00C563F7" w:rsidRDefault="00C563F7" w:rsidP="003D0ED1">
      <w:pPr>
        <w:rPr>
          <w:sz w:val="28"/>
          <w:szCs w:val="28"/>
        </w:rPr>
      </w:pPr>
      <w:r w:rsidRPr="00E978F7">
        <w:rPr>
          <w:noProof/>
          <w:sz w:val="18"/>
          <w:szCs w:val="18"/>
          <w:lang w:eastAsia="tr-TR"/>
        </w:rPr>
        <w:pict>
          <v:shape id="bigImage" o:spid="_x0000_i1026" type="#_x0000_t75" alt="http://ts3.mm.bing.net/th?id=I.4576507501872470&amp;pid=15.1&amp;W=160&amp;H=160" style="width:60pt;height:60pt;visibility:visible">
            <v:imagedata r:id="rId7" o:title=""/>
          </v:shape>
        </w:pict>
      </w:r>
      <w:r>
        <w:rPr>
          <w:sz w:val="28"/>
          <w:szCs w:val="28"/>
        </w:rPr>
        <w:t xml:space="preserve">                             </w:t>
      </w:r>
      <w:hyperlink r:id="rId8" w:history="1">
        <w:r w:rsidRPr="00E978F7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7" type="#_x0000_t75" alt="http://t0.gstatic.com/images?q=tbn:ANd9GcTPXzfK1fl2oDcE-oUWw3DuPXpPz3uvz9V3TNDGftYzkWmiPytDPg" href="http://www.google.com.tr/imgres?q=kolye+%C5%9Fablonlar%C4%B1&amp;start=194&amp;hl=tr&amp;sa=X&amp;biw=1366&amp;bih=621&amp;tbm=isch&amp;prmd=imvns&amp;tbnid=cNp4u-tlJNfG0M:&amp;imgrefurl=http://yagmurunmodasi.blogspot.com/2011/09/cok-suslu-kolyeler.html&amp;docid=fkWhz-i8oJmWrM&amp;imgurl=http://4.bp.blogspot.com/-fvrrY2iQOgY/TnPVFf2fOuI/AAAAAAAABQU/CUHfR1v3Z-4/s1600/kolye+modelleri+%25282%2529.jpg&amp;w=380&amp;h=456&amp;ei=68W3ULPJDuns0gX98IHwDw&amp;zoom=1&amp;iact=hc&amp;vpx=841&amp;vpy=277&amp;dur=2431&amp;hovh=246&amp;hovw=205&amp;tx=96&amp;ty=148&amp;sig=101888976886277340921&amp;page=8&amp;tbnh=157&amp;tbnw=142&amp;ndsp=27&amp;ved=1t:429,r:18,s:200,i:" style="width:44.25pt;height:53.25pt;visibility:visible" o:button="t">
              <v:fill o:detectmouseclick="t"/>
              <v:imagedata r:id="rId9" o:title=""/>
            </v:shape>
          </w:pict>
        </w:r>
      </w:hyperlink>
      <w:r>
        <w:rPr>
          <w:sz w:val="28"/>
          <w:szCs w:val="28"/>
        </w:rPr>
        <w:t xml:space="preserve">                              </w:t>
      </w:r>
      <w:r w:rsidRPr="00E978F7">
        <w:rPr>
          <w:noProof/>
          <w:sz w:val="18"/>
          <w:szCs w:val="18"/>
          <w:lang w:eastAsia="tr-TR"/>
        </w:rPr>
        <w:pict>
          <v:shape id="_x0000_i1028" type="#_x0000_t75" alt="http://ts4.mm.bing.net/th?id=I.4512714375431903&amp;pid=15.1&amp;W=160&amp;H=156" style="width:66pt;height:65.25pt;visibility:visible">
            <v:imagedata r:id="rId10" o:title=""/>
          </v:shape>
        </w:pict>
      </w:r>
    </w:p>
    <w:p w:rsidR="00C563F7" w:rsidRDefault="00C563F7" w:rsidP="003D0ED1">
      <w:pPr>
        <w:rPr>
          <w:sz w:val="28"/>
          <w:szCs w:val="28"/>
        </w:rPr>
      </w:pPr>
      <w:r w:rsidRPr="008655F9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>.Aşağıda verilenlerden hangisi cümle değildir?</w:t>
      </w:r>
    </w:p>
    <w:p w:rsidR="00C563F7" w:rsidRDefault="00C563F7" w:rsidP="003D0ED1">
      <w:pPr>
        <w:rPr>
          <w:sz w:val="28"/>
          <w:szCs w:val="28"/>
        </w:rPr>
      </w:pPr>
      <w:r>
        <w:rPr>
          <w:sz w:val="28"/>
          <w:szCs w:val="28"/>
        </w:rPr>
        <w:t xml:space="preserve">   a) Ağaçta kuş</w:t>
      </w:r>
      <w:r>
        <w:rPr>
          <w:sz w:val="28"/>
          <w:szCs w:val="28"/>
        </w:rPr>
        <w:tab/>
        <w:t xml:space="preserve">      b) Teyzemler bize gelecek.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Ali hasta olmuş.</w:t>
      </w:r>
    </w:p>
    <w:p w:rsidR="00C563F7" w:rsidRDefault="00C563F7" w:rsidP="003D0ED1">
      <w:pPr>
        <w:rPr>
          <w:sz w:val="28"/>
          <w:szCs w:val="28"/>
        </w:rPr>
      </w:pPr>
      <w:r w:rsidRPr="008655F9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>.’Dışarıda oyun oynadı. Eve geldi. Elini yüzünü yıkadı. Sofraya oturdu.’      açıklamasında kaç tane cümle vardır ?</w:t>
      </w:r>
    </w:p>
    <w:p w:rsidR="00C563F7" w:rsidRDefault="00C563F7" w:rsidP="003D0ED1">
      <w:pPr>
        <w:rPr>
          <w:sz w:val="28"/>
          <w:szCs w:val="28"/>
        </w:rPr>
      </w:pPr>
      <w:r>
        <w:rPr>
          <w:sz w:val="28"/>
          <w:szCs w:val="28"/>
        </w:rPr>
        <w:t xml:space="preserve">    a)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c)3</w:t>
      </w:r>
    </w:p>
    <w:p w:rsidR="00C563F7" w:rsidRDefault="00C563F7" w:rsidP="003D0ED1">
      <w:pPr>
        <w:rPr>
          <w:sz w:val="28"/>
          <w:szCs w:val="28"/>
        </w:rPr>
      </w:pPr>
      <w:r w:rsidRPr="008655F9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>. ‘Annem kardeşime uyurken ninni söyler.’ Cümlesi kaç sözcükten (kelimeden) oluşur.</w:t>
      </w:r>
    </w:p>
    <w:p w:rsidR="00C563F7" w:rsidRDefault="00C563F7" w:rsidP="003D0ED1">
      <w:pPr>
        <w:rPr>
          <w:sz w:val="28"/>
          <w:szCs w:val="28"/>
        </w:rPr>
      </w:pPr>
      <w:r>
        <w:rPr>
          <w:sz w:val="28"/>
          <w:szCs w:val="28"/>
        </w:rPr>
        <w:t xml:space="preserve">  a)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c)5</w:t>
      </w:r>
    </w:p>
    <w:p w:rsidR="00C563F7" w:rsidRDefault="00C563F7" w:rsidP="008655F9">
      <w:pPr>
        <w:rPr>
          <w:color w:val="FF0000"/>
          <w:sz w:val="28"/>
          <w:szCs w:val="28"/>
        </w:rPr>
      </w:pPr>
    </w:p>
    <w:p w:rsidR="00C563F7" w:rsidRDefault="00C563F7" w:rsidP="008655F9">
      <w:pPr>
        <w:rPr>
          <w:sz w:val="28"/>
          <w:szCs w:val="28"/>
          <w:bdr w:val="single" w:sz="4" w:space="0" w:color="auto"/>
        </w:rPr>
      </w:pPr>
      <w:r w:rsidRPr="008655F9">
        <w:rPr>
          <w:color w:val="FF0000"/>
          <w:sz w:val="28"/>
          <w:szCs w:val="28"/>
        </w:rPr>
        <w:t>7.</w:t>
      </w:r>
      <w:r w:rsidRPr="008655F9">
        <w:rPr>
          <w:sz w:val="28"/>
          <w:szCs w:val="28"/>
        </w:rPr>
        <w:t xml:space="preserve"> </w:t>
      </w:r>
      <w:r w:rsidRPr="008655F9">
        <w:rPr>
          <w:sz w:val="28"/>
          <w:szCs w:val="28"/>
          <w:bdr w:val="single" w:sz="4" w:space="0" w:color="auto"/>
        </w:rPr>
        <w:t xml:space="preserve">Okul </w:t>
      </w:r>
      <w:r w:rsidRPr="008655F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</w:t>
      </w:r>
      <w:r w:rsidRPr="008655F9">
        <w:rPr>
          <w:sz w:val="28"/>
          <w:szCs w:val="28"/>
        </w:rPr>
        <w:t xml:space="preserve">       </w:t>
      </w:r>
      <w:r w:rsidRPr="008655F9">
        <w:rPr>
          <w:sz w:val="28"/>
          <w:szCs w:val="28"/>
          <w:bdr w:val="single" w:sz="4" w:space="0" w:color="auto"/>
        </w:rPr>
        <w:t xml:space="preserve">Ela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655F9">
        <w:rPr>
          <w:sz w:val="28"/>
          <w:szCs w:val="28"/>
          <w:bdr w:val="single" w:sz="4" w:space="0" w:color="auto"/>
        </w:rPr>
        <w:t>sevgi</w:t>
      </w:r>
    </w:p>
    <w:p w:rsidR="00C563F7" w:rsidRDefault="00C563F7" w:rsidP="008655F9">
      <w:pPr>
        <w:rPr>
          <w:sz w:val="28"/>
          <w:szCs w:val="28"/>
        </w:rPr>
      </w:pPr>
      <w:r w:rsidRPr="00D75B56">
        <w:rPr>
          <w:sz w:val="28"/>
          <w:szCs w:val="28"/>
        </w:rPr>
        <w:t>Ayşe yukarıda</w:t>
      </w:r>
      <w:r>
        <w:rPr>
          <w:sz w:val="28"/>
          <w:szCs w:val="28"/>
        </w:rPr>
        <w:t>ki sözcükleri kullanarak bir hikaye yazıyor. Buna göre Ayşe’nin yazdığı hikayenin başlığı aşağıdakilerden hangisi olabilir?</w:t>
      </w:r>
    </w:p>
    <w:p w:rsidR="00C563F7" w:rsidRDefault="00C563F7" w:rsidP="00EF4E79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Okuldaki  çocuklar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Ela’nın okul sevgisi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Arkadaşlık</w:t>
      </w:r>
    </w:p>
    <w:p w:rsidR="00C563F7" w:rsidRDefault="00C563F7" w:rsidP="00B83A88">
      <w:pPr>
        <w:rPr>
          <w:sz w:val="28"/>
          <w:szCs w:val="28"/>
        </w:rPr>
      </w:pPr>
      <w:r w:rsidRPr="00B83A88">
        <w:rPr>
          <w:color w:val="FF0000"/>
          <w:sz w:val="28"/>
          <w:szCs w:val="28"/>
        </w:rPr>
        <w:t>8.</w:t>
      </w:r>
      <w:r>
        <w:rPr>
          <w:color w:val="FF0000"/>
          <w:sz w:val="28"/>
          <w:szCs w:val="28"/>
        </w:rPr>
        <w:t xml:space="preserve"> </w:t>
      </w:r>
      <w:r w:rsidRPr="00B83A88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 noktalama işaretlerinden hangisi cümle sonunda kullanılır?</w:t>
      </w:r>
    </w:p>
    <w:p w:rsidR="00C563F7" w:rsidRDefault="00C563F7" w:rsidP="00B83A8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a) nokta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virgül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c)soru işareti</w:t>
      </w:r>
    </w:p>
    <w:p w:rsidR="00C563F7" w:rsidRDefault="00C563F7" w:rsidP="00B83A88">
      <w:pPr>
        <w:rPr>
          <w:color w:val="FF0000"/>
          <w:sz w:val="28"/>
          <w:szCs w:val="28"/>
        </w:rPr>
      </w:pPr>
      <w:r w:rsidRPr="003B662A">
        <w:rPr>
          <w:color w:val="FF0000"/>
          <w:sz w:val="28"/>
          <w:szCs w:val="28"/>
        </w:rPr>
        <w:t>9.</w:t>
      </w:r>
      <w:r w:rsidRPr="00E978F7">
        <w:rPr>
          <w:noProof/>
          <w:color w:val="FF0000"/>
          <w:sz w:val="28"/>
          <w:szCs w:val="28"/>
          <w:lang w:eastAsia="tr-TR"/>
        </w:rPr>
        <w:pict>
          <v:shape id="Resim 17" o:spid="_x0000_i1029" type="#_x0000_t75" style="width:58.5pt;height:44.25pt;visibility:visible">
            <v:imagedata r:id="rId11" o:title=""/>
          </v:shape>
        </w:pict>
      </w:r>
      <w:r>
        <w:rPr>
          <w:color w:val="FF0000"/>
          <w:sz w:val="28"/>
          <w:szCs w:val="28"/>
        </w:rPr>
        <w:t xml:space="preserve">                                     </w:t>
      </w:r>
      <w:r w:rsidRPr="00E978F7">
        <w:rPr>
          <w:noProof/>
          <w:color w:val="FF0000"/>
          <w:sz w:val="28"/>
          <w:szCs w:val="28"/>
          <w:lang w:eastAsia="tr-TR"/>
        </w:rPr>
        <w:pict>
          <v:shape id="Resim 18" o:spid="_x0000_i1030" type="#_x0000_t75" style="width:60pt;height:61.5pt;visibility:visible">
            <v:imagedata r:id="rId12" o:title=""/>
          </v:shape>
        </w:pict>
      </w:r>
      <w:r>
        <w:rPr>
          <w:color w:val="FF0000"/>
          <w:sz w:val="28"/>
          <w:szCs w:val="28"/>
        </w:rPr>
        <w:t xml:space="preserve">                                         </w:t>
      </w:r>
      <w:r w:rsidRPr="00E978F7">
        <w:rPr>
          <w:noProof/>
          <w:color w:val="FF0000"/>
          <w:sz w:val="28"/>
          <w:szCs w:val="28"/>
          <w:lang w:eastAsia="tr-TR"/>
        </w:rPr>
        <w:pict>
          <v:shape id="Resim 29" o:spid="_x0000_i1031" type="#_x0000_t75" style="width:45.75pt;height:54pt;visibility:visible">
            <v:imagedata r:id="rId13" o:title=""/>
          </v:shape>
        </w:pict>
      </w:r>
    </w:p>
    <w:p w:rsidR="00C563F7" w:rsidRDefault="00C563F7" w:rsidP="00B83A88">
      <w:pPr>
        <w:rPr>
          <w:b/>
          <w:sz w:val="28"/>
          <w:szCs w:val="28"/>
        </w:rPr>
      </w:pPr>
      <w:r w:rsidRPr="003B662A">
        <w:rPr>
          <w:b/>
          <w:sz w:val="28"/>
          <w:szCs w:val="28"/>
        </w:rPr>
        <w:t xml:space="preserve">           (</w:t>
      </w:r>
      <w:r>
        <w:rPr>
          <w:color w:val="FF0000"/>
          <w:sz w:val="28"/>
          <w:szCs w:val="28"/>
        </w:rPr>
        <w:t xml:space="preserve">  </w:t>
      </w:r>
      <w:r w:rsidRPr="003B662A">
        <w:rPr>
          <w:b/>
          <w:sz w:val="28"/>
          <w:szCs w:val="28"/>
        </w:rPr>
        <w:t xml:space="preserve">;   </w:t>
      </w:r>
      <w:r>
        <w:rPr>
          <w:b/>
          <w:sz w:val="28"/>
          <w:szCs w:val="28"/>
        </w:rPr>
        <w:t>)</w:t>
      </w:r>
      <w:r w:rsidRPr="003B662A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(   .   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   ?   )</w:t>
      </w:r>
      <w:r>
        <w:rPr>
          <w:b/>
          <w:sz w:val="28"/>
          <w:szCs w:val="28"/>
        </w:rPr>
        <w:tab/>
      </w:r>
    </w:p>
    <w:p w:rsidR="00C563F7" w:rsidRDefault="00C563F7" w:rsidP="00B83A88">
      <w:pPr>
        <w:rPr>
          <w:sz w:val="28"/>
          <w:szCs w:val="28"/>
        </w:rPr>
      </w:pPr>
      <w:r w:rsidRPr="003B662A">
        <w:rPr>
          <w:sz w:val="28"/>
          <w:szCs w:val="28"/>
        </w:rPr>
        <w:t xml:space="preserve">Emre katıldığı bir gezide </w:t>
      </w:r>
      <w:r w:rsidRPr="003B662A">
        <w:rPr>
          <w:sz w:val="28"/>
          <w:szCs w:val="28"/>
        </w:rPr>
        <w:tab/>
      </w:r>
      <w:r>
        <w:rPr>
          <w:sz w:val="28"/>
          <w:szCs w:val="28"/>
        </w:rPr>
        <w:t xml:space="preserve">üzerinde </w:t>
      </w:r>
      <w:r w:rsidRPr="003B662A">
        <w:rPr>
          <w:b/>
          <w:i/>
          <w:sz w:val="28"/>
          <w:szCs w:val="28"/>
        </w:rPr>
        <w:t xml:space="preserve">sıra bildiren sayılardan </w:t>
      </w:r>
      <w:r>
        <w:rPr>
          <w:sz w:val="28"/>
          <w:szCs w:val="28"/>
        </w:rPr>
        <w:t>sonra kullanılan noktalama işaretinin olduğu araca bindi. Buna göre Emre hangi araca binmiştir.</w:t>
      </w:r>
    </w:p>
    <w:p w:rsidR="00C563F7" w:rsidRDefault="00C563F7" w:rsidP="003B662A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Traktör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b) Gemi</w:t>
      </w:r>
      <w:r w:rsidRPr="003B662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Balon</w:t>
      </w:r>
      <w:r w:rsidRPr="003B662A">
        <w:rPr>
          <w:sz w:val="28"/>
          <w:szCs w:val="28"/>
        </w:rPr>
        <w:t xml:space="preserve"> </w:t>
      </w:r>
      <w:r w:rsidRPr="003B662A">
        <w:rPr>
          <w:sz w:val="28"/>
          <w:szCs w:val="28"/>
        </w:rPr>
        <w:tab/>
        <w:t xml:space="preserve">         </w:t>
      </w:r>
    </w:p>
    <w:p w:rsidR="00C563F7" w:rsidRDefault="00C563F7" w:rsidP="00E04019">
      <w:pPr>
        <w:rPr>
          <w:color w:val="FF0000"/>
          <w:sz w:val="28"/>
          <w:szCs w:val="28"/>
        </w:rPr>
      </w:pPr>
    </w:p>
    <w:p w:rsidR="00C563F7" w:rsidRDefault="00C563F7" w:rsidP="00E04019">
      <w:pPr>
        <w:rPr>
          <w:sz w:val="28"/>
          <w:szCs w:val="28"/>
        </w:rPr>
      </w:pPr>
      <w:r w:rsidRPr="00E04019">
        <w:rPr>
          <w:color w:val="FF0000"/>
          <w:sz w:val="28"/>
          <w:szCs w:val="28"/>
        </w:rPr>
        <w:t xml:space="preserve">10.  </w:t>
      </w:r>
      <w:r>
        <w:rPr>
          <w:sz w:val="28"/>
          <w:szCs w:val="28"/>
        </w:rPr>
        <w:t>Pınar yazdığı bir yazıda dört tane nokta kullanmıştır. Buna göre Pınar’ın yazısı kaç cümleden oluşmuş olabilir?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ab/>
        <w:t>a)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c)4</w:t>
      </w:r>
    </w:p>
    <w:p w:rsidR="00C563F7" w:rsidRDefault="00C563F7" w:rsidP="00E04019">
      <w:pPr>
        <w:rPr>
          <w:sz w:val="28"/>
          <w:szCs w:val="28"/>
        </w:rPr>
      </w:pPr>
      <w:r w:rsidRPr="001223FC">
        <w:rPr>
          <w:color w:val="FF0000"/>
          <w:sz w:val="28"/>
          <w:szCs w:val="28"/>
        </w:rPr>
        <w:t xml:space="preserve">11. </w:t>
      </w:r>
      <w:r>
        <w:rPr>
          <w:color w:val="FF0000"/>
          <w:sz w:val="28"/>
          <w:szCs w:val="28"/>
        </w:rPr>
        <w:t xml:space="preserve"> </w:t>
      </w:r>
      <w:r w:rsidRPr="001223FC">
        <w:rPr>
          <w:sz w:val="28"/>
          <w:szCs w:val="28"/>
        </w:rPr>
        <w:t xml:space="preserve">Aşağıdaki  </w:t>
      </w:r>
      <w:r>
        <w:rPr>
          <w:sz w:val="28"/>
          <w:szCs w:val="28"/>
        </w:rPr>
        <w:t>cümlelerden hangisinin sonuna soru işareti konmaz?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ab/>
        <w:t>a) Baban geldi mi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ab/>
        <w:t>b) Yaşasın, sınavdan iyi not aldım.</w:t>
      </w:r>
    </w:p>
    <w:p w:rsidR="00C563F7" w:rsidRDefault="00C563F7" w:rsidP="00E04019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c) Köye gittin mi</w:t>
      </w:r>
      <w:r w:rsidRPr="001223FC">
        <w:rPr>
          <w:color w:val="FF0000"/>
          <w:sz w:val="28"/>
          <w:szCs w:val="28"/>
        </w:rPr>
        <w:t xml:space="preserve">                 </w:t>
      </w:r>
    </w:p>
    <w:p w:rsidR="00C563F7" w:rsidRDefault="00C563F7" w:rsidP="00E04019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12.’"/>
        </w:smartTagPr>
        <w:r>
          <w:rPr>
            <w:color w:val="FF0000"/>
            <w:sz w:val="28"/>
            <w:szCs w:val="28"/>
          </w:rPr>
          <w:t>12.’</w:t>
        </w:r>
      </w:smartTag>
      <w:r>
        <w:rPr>
          <w:color w:val="FF0000"/>
          <w:sz w:val="28"/>
          <w:szCs w:val="28"/>
        </w:rPr>
        <w:t xml:space="preserve"> </w:t>
      </w:r>
      <w:r w:rsidRPr="00420BC8">
        <w:rPr>
          <w:sz w:val="28"/>
          <w:szCs w:val="28"/>
        </w:rPr>
        <w:t xml:space="preserve">Öğrenciler </w:t>
      </w:r>
      <w:r>
        <w:rPr>
          <w:sz w:val="28"/>
          <w:szCs w:val="28"/>
        </w:rPr>
        <w:t>düzgünce veya sıraya girmişti.’ Cümlesinde hangi kelime anlamı bozmaktadır.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ab/>
        <w:t>a) sıraya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b)öğrenciler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veya</w:t>
      </w:r>
    </w:p>
    <w:p w:rsidR="00C563F7" w:rsidRDefault="00C563F7" w:rsidP="00E04019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52.15pt;margin-top:-3.35pt;width:87pt;height:57.75pt;z-index:251658240" adj="1117,25191">
            <v:textbox>
              <w:txbxContent>
                <w:p w:rsidR="00C563F7" w:rsidRDefault="00C563F7">
                  <w:r>
                    <w:t>Dayım ve dedemle  gideceğim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>13.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4" w:tooltip="&quot;anne ve çocuk resimleri&quot; " w:history="1">
        <w:r w:rsidRPr="00E978F7">
          <w:rPr>
            <w:rFonts w:ascii="Trebuchet MS" w:hAnsi="Trebuchet MS"/>
            <w:noProof/>
            <w:color w:val="800080"/>
            <w:sz w:val="18"/>
            <w:szCs w:val="18"/>
            <w:lang w:eastAsia="tr-TR"/>
          </w:rPr>
          <w:pict>
            <v:shape id="current_img" o:spid="_x0000_i1032" type="#_x0000_t75" alt="anne ve çocuk resimleri" href="http://www.sendeyim.com/resim-galerisi/cocuk-resimleri/anne-ve-cocuk-resimleri-albumu/resim" title="&quot;anne ve çocuk resimleri&quot;" style="width:55.5pt;height:87.75pt;visibility:visible" o:button="t">
              <v:fill o:detectmouseclick="t"/>
              <v:imagedata r:id="rId15" o:title=""/>
            </v:shape>
          </w:pict>
        </w:r>
      </w:hyperlink>
      <w:r>
        <w:rPr>
          <w:sz w:val="28"/>
          <w:szCs w:val="28"/>
        </w:rPr>
        <w:t xml:space="preserve"> diye cevap veren Nehir’e hangi soru sorulmuştur?</w:t>
      </w:r>
    </w:p>
    <w:p w:rsidR="00C563F7" w:rsidRDefault="00C563F7" w:rsidP="004318F0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Kiminle gideceksin?</w:t>
      </w:r>
      <w:r>
        <w:rPr>
          <w:sz w:val="28"/>
          <w:szCs w:val="28"/>
        </w:rPr>
        <w:tab/>
      </w:r>
    </w:p>
    <w:p w:rsidR="00C563F7" w:rsidRDefault="00C563F7" w:rsidP="004318F0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Deden de sizinle gelecek mi?</w:t>
      </w:r>
    </w:p>
    <w:p w:rsidR="00C563F7" w:rsidRDefault="00C563F7" w:rsidP="004318F0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Nasıl gideceksiniz?</w:t>
      </w:r>
    </w:p>
    <w:p w:rsidR="00C563F7" w:rsidRDefault="00C563F7" w:rsidP="00E04019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14.’"/>
        </w:smartTagPr>
        <w:r>
          <w:rPr>
            <w:color w:val="FF0000"/>
            <w:sz w:val="28"/>
            <w:szCs w:val="28"/>
          </w:rPr>
          <w:t>14.</w:t>
        </w:r>
        <w:r w:rsidRPr="00615A51">
          <w:rPr>
            <w:sz w:val="28"/>
            <w:szCs w:val="28"/>
          </w:rPr>
          <w:t>’</w:t>
        </w:r>
      </w:smartTag>
      <w:r w:rsidRPr="00615A51">
        <w:rPr>
          <w:sz w:val="28"/>
          <w:szCs w:val="28"/>
        </w:rPr>
        <w:t xml:space="preserve"> Cemre  ödevlerini yaptı</w:t>
      </w:r>
      <w:r>
        <w:rPr>
          <w:sz w:val="28"/>
          <w:szCs w:val="28"/>
        </w:rPr>
        <w:t>. Ama bundan önce yemeğini yemişti. Daha sonra arkadaşı Sema’ya gitti. Birlikte oynadılar.’</w:t>
      </w:r>
    </w:p>
    <w:p w:rsidR="00C563F7" w:rsidRDefault="00C563F7" w:rsidP="00E04019">
      <w:pPr>
        <w:rPr>
          <w:sz w:val="28"/>
          <w:szCs w:val="28"/>
        </w:rPr>
      </w:pPr>
      <w:r>
        <w:rPr>
          <w:sz w:val="28"/>
          <w:szCs w:val="28"/>
        </w:rPr>
        <w:tab/>
        <w:t>Yukarıdaki paragrafta belirtilen olaylardan hangisi ilk önce gerçekleşmiştir?</w:t>
      </w:r>
    </w:p>
    <w:p w:rsidR="00C563F7" w:rsidRDefault="00C563F7" w:rsidP="00CE33B5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E33B5">
        <w:rPr>
          <w:sz w:val="28"/>
          <w:szCs w:val="28"/>
        </w:rPr>
        <w:t>Arkadaşına gitmesi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Ödevini yapması</w:t>
      </w:r>
      <w:r>
        <w:rPr>
          <w:sz w:val="28"/>
          <w:szCs w:val="28"/>
        </w:rPr>
        <w:tab/>
        <w:t>c)Yemek yemesi</w:t>
      </w:r>
    </w:p>
    <w:p w:rsidR="00C563F7" w:rsidRDefault="00C563F7" w:rsidP="00E50C9E">
      <w:pPr>
        <w:rPr>
          <w:sz w:val="28"/>
          <w:szCs w:val="28"/>
        </w:rPr>
      </w:pPr>
      <w:r>
        <w:rPr>
          <w:sz w:val="28"/>
          <w:szCs w:val="28"/>
        </w:rPr>
        <w:t>15. Yazılırken satır sonuna sığmayan ‘kelebek’ kelimesi hangi seçenekte doğru bölünmüştür?</w:t>
      </w:r>
    </w:p>
    <w:p w:rsidR="00C563F7" w:rsidRDefault="00C563F7" w:rsidP="00E50C9E">
      <w:pPr>
        <w:rPr>
          <w:sz w:val="28"/>
          <w:szCs w:val="28"/>
        </w:rPr>
      </w:pPr>
      <w:r>
        <w:rPr>
          <w:sz w:val="28"/>
          <w:szCs w:val="28"/>
        </w:rPr>
        <w:tab/>
        <w:t>a) kel-ebek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keleb-ek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c)kele-bek</w:t>
      </w:r>
    </w:p>
    <w:p w:rsidR="00C563F7" w:rsidRDefault="00C563F7" w:rsidP="00E50C9E">
      <w:pPr>
        <w:rPr>
          <w:sz w:val="28"/>
          <w:szCs w:val="28"/>
        </w:rPr>
      </w:pPr>
    </w:p>
    <w:p w:rsidR="00C563F7" w:rsidRDefault="00C563F7" w:rsidP="00E50C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Başarılar</w:t>
      </w:r>
    </w:p>
    <w:p w:rsidR="00C563F7" w:rsidRPr="00E50C9E" w:rsidRDefault="00C563F7" w:rsidP="00E50C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Pınar YAZICI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  <w:t xml:space="preserve">    2/B Sınıf Öğretmeni</w:t>
      </w:r>
    </w:p>
    <w:sectPr w:rsidR="00C563F7" w:rsidRPr="00E50C9E" w:rsidSect="00C81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14E"/>
    <w:multiLevelType w:val="hybridMultilevel"/>
    <w:tmpl w:val="5BC61D2E"/>
    <w:lvl w:ilvl="0" w:tplc="D4045D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FDE7BDD"/>
    <w:multiLevelType w:val="hybridMultilevel"/>
    <w:tmpl w:val="22C2AF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AA42E0"/>
    <w:multiLevelType w:val="hybridMultilevel"/>
    <w:tmpl w:val="077C94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E51771"/>
    <w:multiLevelType w:val="hybridMultilevel"/>
    <w:tmpl w:val="00AE73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63192F"/>
    <w:multiLevelType w:val="hybridMultilevel"/>
    <w:tmpl w:val="C554B01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C9E70FC"/>
    <w:multiLevelType w:val="hybridMultilevel"/>
    <w:tmpl w:val="9708B7F6"/>
    <w:lvl w:ilvl="0" w:tplc="2D14CF76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47583313"/>
    <w:multiLevelType w:val="hybridMultilevel"/>
    <w:tmpl w:val="223A8212"/>
    <w:lvl w:ilvl="0" w:tplc="459A8648">
      <w:start w:val="1"/>
      <w:numFmt w:val="low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>
    <w:nsid w:val="5B5632AD"/>
    <w:multiLevelType w:val="hybridMultilevel"/>
    <w:tmpl w:val="1062D6A0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3760495"/>
    <w:multiLevelType w:val="hybridMultilevel"/>
    <w:tmpl w:val="DF708714"/>
    <w:lvl w:ilvl="0" w:tplc="ABE6297C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67242CBA"/>
    <w:multiLevelType w:val="hybridMultilevel"/>
    <w:tmpl w:val="6EF07DA2"/>
    <w:lvl w:ilvl="0" w:tplc="7B0C138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762A6847"/>
    <w:multiLevelType w:val="hybridMultilevel"/>
    <w:tmpl w:val="8E62EA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BE3800"/>
    <w:multiLevelType w:val="hybridMultilevel"/>
    <w:tmpl w:val="AA6EC0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1"/>
  </w:num>
  <w:num w:numId="9">
    <w:abstractNumId w:val="1"/>
  </w:num>
  <w:num w:numId="10">
    <w:abstractNumId w:val="8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0E6"/>
    <w:rsid w:val="001223FC"/>
    <w:rsid w:val="00262A07"/>
    <w:rsid w:val="002863F1"/>
    <w:rsid w:val="00371F39"/>
    <w:rsid w:val="003B662A"/>
    <w:rsid w:val="003D0ED1"/>
    <w:rsid w:val="00420BC8"/>
    <w:rsid w:val="004248C2"/>
    <w:rsid w:val="004318F0"/>
    <w:rsid w:val="004A4DDC"/>
    <w:rsid w:val="00531E1C"/>
    <w:rsid w:val="00615A51"/>
    <w:rsid w:val="006A6C15"/>
    <w:rsid w:val="00721061"/>
    <w:rsid w:val="007330E6"/>
    <w:rsid w:val="00763AB7"/>
    <w:rsid w:val="008655F9"/>
    <w:rsid w:val="00A760A3"/>
    <w:rsid w:val="00AC700C"/>
    <w:rsid w:val="00AF0279"/>
    <w:rsid w:val="00B7591F"/>
    <w:rsid w:val="00B83A88"/>
    <w:rsid w:val="00C563F7"/>
    <w:rsid w:val="00C81293"/>
    <w:rsid w:val="00CA6FDB"/>
    <w:rsid w:val="00CE33B5"/>
    <w:rsid w:val="00D45F2C"/>
    <w:rsid w:val="00D735BA"/>
    <w:rsid w:val="00D75B56"/>
    <w:rsid w:val="00D77EBA"/>
    <w:rsid w:val="00E04019"/>
    <w:rsid w:val="00E22920"/>
    <w:rsid w:val="00E50C9E"/>
    <w:rsid w:val="00E978F7"/>
    <w:rsid w:val="00EB0835"/>
    <w:rsid w:val="00EC4635"/>
    <w:rsid w:val="00EC6156"/>
    <w:rsid w:val="00ED6576"/>
    <w:rsid w:val="00EF4E79"/>
    <w:rsid w:val="00F269DF"/>
    <w:rsid w:val="00F90591"/>
    <w:rsid w:val="00FE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2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30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21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10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863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olye+%C5%9Fablonlar%C4%B1&amp;start=194&amp;hl=tr&amp;sa=X&amp;biw=1366&amp;bih=621&amp;tbm=isch&amp;prmd=imvns&amp;tbnid=cNp4u-tlJNfG0M:&amp;imgrefurl=http://yagmurunmodasi.blogspot.com/2011/09/cok-suslu-kolyeler.html&amp;docid=fkWhz-i8oJmWrM&amp;imgurl=http://4.bp.blogspot.com/-fvrrY2iQOgY/TnPVFf2fOuI/AAAAAAAABQU/CUHfR1v3Z-4/s1600/kolye+modelleri+%25282%2529.jpg&amp;w=380&amp;h=456&amp;ei=68W3ULPJDuns0gX98IHwDw&amp;zoom=1&amp;iact=hc&amp;vpx=841&amp;vpy=277&amp;dur=2431&amp;hovh=246&amp;hovw=205&amp;tx=96&amp;ty=148&amp;sig=101888976886277340921&amp;page=8&amp;tbnh=157&amp;tbnw=142&amp;ndsp=27&amp;ved=1t:429,r:18,s:200,i:58" TargetMode="External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endeyim.com/resim-galerisi/cocuk-resimleri/anne-ve-cocuk-resimleri-albumu/resim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3</Pages>
  <Words>550</Words>
  <Characters>3135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22</cp:revision>
  <dcterms:created xsi:type="dcterms:W3CDTF">2012-11-29T20:05:00Z</dcterms:created>
  <dcterms:modified xsi:type="dcterms:W3CDTF">2012-12-30T21:17:00Z</dcterms:modified>
  <cp:category>www.sorubak.com</cp:category>
</cp:coreProperties>
</file>