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6E" w:rsidRPr="0047241F" w:rsidRDefault="002A036E" w:rsidP="006433B4">
      <w:pPr>
        <w:jc w:val="center"/>
        <w:rPr>
          <w:rFonts w:ascii="ALFABET98" w:hAnsi="ALFABET98"/>
          <w:b/>
          <w:sz w:val="26"/>
          <w:szCs w:val="26"/>
        </w:rPr>
      </w:pPr>
      <w:r w:rsidRPr="0047241F">
        <w:rPr>
          <w:rFonts w:ascii="ALFABET98" w:hAnsi="ALFABET98"/>
          <w:b/>
          <w:sz w:val="26"/>
          <w:szCs w:val="26"/>
        </w:rPr>
        <w:t xml:space="preserve">19 MAYIS İLKOKULU 2/B SINIFI TÜRKÇE DERSİ EŞ ANLAMLI </w:t>
      </w:r>
      <w:r>
        <w:rPr>
          <w:rFonts w:ascii="ALFABET98" w:hAnsi="ALFABET98"/>
          <w:b/>
          <w:sz w:val="26"/>
          <w:szCs w:val="26"/>
        </w:rPr>
        <w:t xml:space="preserve"> </w:t>
      </w:r>
      <w:r w:rsidRPr="0047241F">
        <w:rPr>
          <w:rFonts w:ascii="ALFABET98" w:hAnsi="ALFABET98"/>
          <w:b/>
          <w:sz w:val="26"/>
          <w:szCs w:val="26"/>
        </w:rPr>
        <w:t>KELİMELER ETKİNLİK SAYFASI</w:t>
      </w:r>
    </w:p>
    <w:p w:rsidR="002A036E" w:rsidRPr="0047241F" w:rsidRDefault="002A036E" w:rsidP="006433B4">
      <w:pPr>
        <w:rPr>
          <w:rFonts w:ascii="ALFABET98" w:hAnsi="ALFABET98"/>
          <w:b/>
          <w:sz w:val="26"/>
          <w:szCs w:val="26"/>
        </w:rPr>
      </w:pPr>
      <w:r w:rsidRPr="0047241F">
        <w:rPr>
          <w:rFonts w:ascii="ALFABET98" w:hAnsi="ALFABET98"/>
          <w:b/>
          <w:sz w:val="26"/>
          <w:szCs w:val="26"/>
        </w:rPr>
        <w:t>Adı-Soyadı:</w:t>
      </w:r>
      <w:r w:rsidRPr="0047241F">
        <w:rPr>
          <w:rFonts w:ascii="ALFABET98" w:hAnsi="ALFABET98"/>
          <w:b/>
          <w:sz w:val="26"/>
          <w:szCs w:val="26"/>
        </w:rPr>
        <w:tab/>
      </w:r>
      <w:r w:rsidRPr="0047241F">
        <w:rPr>
          <w:rFonts w:ascii="ALFABET98" w:hAnsi="ALFABET98"/>
          <w:b/>
          <w:sz w:val="26"/>
          <w:szCs w:val="26"/>
        </w:rPr>
        <w:tab/>
      </w:r>
      <w:r w:rsidRPr="0047241F">
        <w:rPr>
          <w:rFonts w:ascii="ALFABET98" w:hAnsi="ALFABET98"/>
          <w:b/>
          <w:sz w:val="26"/>
          <w:szCs w:val="26"/>
        </w:rPr>
        <w:tab/>
      </w:r>
      <w:r w:rsidRPr="0047241F">
        <w:rPr>
          <w:rFonts w:ascii="ALFABET98" w:hAnsi="ALFABET98"/>
          <w:b/>
          <w:sz w:val="26"/>
          <w:szCs w:val="26"/>
        </w:rPr>
        <w:tab/>
      </w:r>
      <w:r w:rsidRPr="0047241F">
        <w:rPr>
          <w:rFonts w:ascii="ALFABET98" w:hAnsi="ALFABET98"/>
          <w:b/>
          <w:sz w:val="26"/>
          <w:szCs w:val="26"/>
        </w:rPr>
        <w:tab/>
        <w:t xml:space="preserve">      No:                             Puan:</w:t>
      </w:r>
    </w:p>
    <w:p w:rsidR="002A036E" w:rsidRDefault="002A036E" w:rsidP="006433B4">
      <w:pPr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1" o:spid="_x0000_s1026" style="position:absolute;margin-left:.15pt;margin-top:26.5pt;width:542.25pt;height:172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" strokecolor="#0070c0" strokeweight="2pt">
            <v:textbox>
              <w:txbxContent>
                <w:p w:rsidR="002A036E" w:rsidRDefault="002A036E" w:rsidP="0047241F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Siyah =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Yaşlı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………….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Kırmızı =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</w:p>
                <w:p w:rsidR="002A036E" w:rsidRDefault="002A036E" w:rsidP="0047241F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Öğretmen =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.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Okul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..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Öğrenci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..</w:t>
                  </w:r>
                </w:p>
                <w:p w:rsidR="002A036E" w:rsidRDefault="002A036E" w:rsidP="0047241F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Rüzgar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..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 xml:space="preserve">Ad =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Vazife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</w:p>
                <w:p w:rsidR="002A036E" w:rsidRDefault="002A036E" w:rsidP="0047241F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Sene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Hatıra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Doktor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</w:t>
                  </w:r>
                </w:p>
                <w:p w:rsidR="002A036E" w:rsidRPr="0047241F" w:rsidRDefault="002A036E" w:rsidP="0047241F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7241F">
                    <w:rPr>
                      <w:rFonts w:ascii="ALFABET98" w:hAnsi="ALFABET98"/>
                      <w:sz w:val="26"/>
                      <w:szCs w:val="26"/>
                    </w:rPr>
                    <w:t>Öykü =</w:t>
                  </w:r>
                  <w:r w:rsidRPr="0047241F">
                    <w:rPr>
                      <w:rFonts w:ascii="Times New Roman" w:hAnsi="Times New Roman"/>
                      <w:sz w:val="26"/>
                      <w:szCs w:val="26"/>
                    </w:rPr>
                    <w:t>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Misafir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Sözcük =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  <w:r w:rsidRPr="0047241F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</w:p>
                <w:p w:rsidR="002A036E" w:rsidRDefault="002A036E" w:rsidP="0047241F">
                  <w:pPr>
                    <w:jc w:val="center"/>
                  </w:pPr>
                </w:p>
              </w:txbxContent>
            </v:textbox>
          </v:roundrect>
        </w:pict>
      </w:r>
      <w:r w:rsidRPr="0047241F">
        <w:rPr>
          <w:rFonts w:ascii="ALFABET98" w:hAnsi="ALFABET98"/>
          <w:b/>
          <w:sz w:val="26"/>
          <w:szCs w:val="26"/>
        </w:rPr>
        <w:t xml:space="preserve">Aşağıdaki kelimelerin karşısına </w:t>
      </w:r>
      <w:r w:rsidRPr="0047241F">
        <w:rPr>
          <w:rFonts w:ascii="ALFABET98" w:hAnsi="ALFABET98"/>
          <w:b/>
          <w:sz w:val="26"/>
          <w:szCs w:val="26"/>
          <w:u w:val="single"/>
        </w:rPr>
        <w:t xml:space="preserve">eş anlamlılarını </w:t>
      </w:r>
      <w:r w:rsidRPr="0047241F">
        <w:rPr>
          <w:rFonts w:ascii="ALFABET98" w:hAnsi="ALFABET98"/>
          <w:b/>
          <w:sz w:val="26"/>
          <w:szCs w:val="26"/>
        </w:rPr>
        <w:t>yazınız.</w:t>
      </w:r>
    </w:p>
    <w:p w:rsidR="002A036E" w:rsidRDefault="002A036E" w:rsidP="006433B4">
      <w:pPr>
        <w:rPr>
          <w:rFonts w:ascii="ALFABET98" w:hAnsi="ALFABET98"/>
          <w:b/>
          <w:sz w:val="26"/>
          <w:szCs w:val="26"/>
        </w:rPr>
      </w:pPr>
    </w:p>
    <w:p w:rsidR="002A036E" w:rsidRPr="0047241F" w:rsidRDefault="002A036E" w:rsidP="0047241F">
      <w:pPr>
        <w:rPr>
          <w:rFonts w:ascii="ALFABET98" w:hAnsi="ALFABET98"/>
          <w:sz w:val="26"/>
          <w:szCs w:val="26"/>
        </w:rPr>
      </w:pPr>
    </w:p>
    <w:p w:rsidR="002A036E" w:rsidRPr="0047241F" w:rsidRDefault="002A036E" w:rsidP="0047241F">
      <w:pPr>
        <w:rPr>
          <w:rFonts w:ascii="ALFABET98" w:hAnsi="ALFABET98"/>
          <w:sz w:val="26"/>
          <w:szCs w:val="26"/>
        </w:rPr>
      </w:pPr>
    </w:p>
    <w:p w:rsidR="002A036E" w:rsidRPr="0047241F" w:rsidRDefault="002A036E" w:rsidP="0047241F">
      <w:pPr>
        <w:rPr>
          <w:rFonts w:ascii="ALFABET98" w:hAnsi="ALFABET98"/>
          <w:sz w:val="26"/>
          <w:szCs w:val="26"/>
        </w:rPr>
      </w:pPr>
    </w:p>
    <w:p w:rsidR="002A036E" w:rsidRPr="0047241F" w:rsidRDefault="002A036E" w:rsidP="0047241F">
      <w:pPr>
        <w:rPr>
          <w:rFonts w:ascii="ALFABET98" w:hAnsi="ALFABET98"/>
          <w:sz w:val="26"/>
          <w:szCs w:val="26"/>
        </w:rPr>
      </w:pPr>
    </w:p>
    <w:p w:rsidR="002A036E" w:rsidRDefault="002A036E" w:rsidP="0047241F">
      <w:pPr>
        <w:rPr>
          <w:rFonts w:ascii="ALFABET98" w:hAnsi="ALFABET98"/>
          <w:sz w:val="26"/>
          <w:szCs w:val="26"/>
        </w:rPr>
      </w:pPr>
    </w:p>
    <w:p w:rsidR="002A036E" w:rsidRDefault="002A036E" w:rsidP="0047241F">
      <w:pPr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3" o:spid="_x0000_s1027" style="position:absolute;margin-left:21.9pt;margin-top:25.9pt;width:57.75pt;height:26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" fillcolor="#f2dbdb" strokeweight="2pt">
            <v:textbox>
              <w:txbxContent>
                <w:p w:rsidR="002A036E" w:rsidRPr="002440FD" w:rsidRDefault="002A036E" w:rsidP="002440F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440FD">
                    <w:rPr>
                      <w:rFonts w:ascii="ALFABET98" w:hAnsi="ALFABET98"/>
                      <w:sz w:val="28"/>
                      <w:szCs w:val="28"/>
                    </w:rPr>
                    <w:t>Fakir</w:t>
                  </w:r>
                </w:p>
                <w:p w:rsidR="002A036E" w:rsidRDefault="002A036E" w:rsidP="002440FD">
                  <w:pPr>
                    <w:jc w:val="center"/>
                  </w:pPr>
                </w:p>
              </w:txbxContent>
            </v:textbox>
          </v:roundrect>
        </w:pict>
      </w:r>
      <w:r w:rsidRPr="0047241F">
        <w:rPr>
          <w:rFonts w:ascii="ALFABET98" w:hAnsi="ALFABET98"/>
          <w:b/>
          <w:sz w:val="26"/>
          <w:szCs w:val="26"/>
        </w:rPr>
        <w:t>Aşağıda verilen soruların doğru cevabını işaretleyiniz.</w:t>
      </w:r>
    </w:p>
    <w:p w:rsidR="002A036E" w:rsidRDefault="002A036E" w:rsidP="0047241F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F            Kelimesinin eş anlamlısı aşağıdakilerden hangisidir?</w:t>
      </w:r>
    </w:p>
    <w:p w:rsidR="002A036E" w:rsidRDefault="002A036E" w:rsidP="002440FD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</w:p>
    <w:p w:rsidR="002A036E" w:rsidRDefault="002A036E" w:rsidP="00323220">
      <w:pPr>
        <w:pStyle w:val="ListParagraph"/>
        <w:ind w:left="1068" w:firstLine="348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A-)  Yoksul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Arkadaş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İhtiyar</w:t>
      </w:r>
    </w:p>
    <w:p w:rsidR="002A036E" w:rsidRDefault="002A036E" w:rsidP="002440FD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4" o:spid="_x0000_s1028" style="position:absolute;left:0;text-align:left;margin-left:21.9pt;margin-top:16.7pt;width:57.75pt;height:26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" fillcolor="#eaf1dd" strokecolor="windowText" strokeweight="2pt">
            <v:textbox>
              <w:txbxContent>
                <w:p w:rsidR="002A036E" w:rsidRPr="002440FD" w:rsidRDefault="002A036E" w:rsidP="002440F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Lider</w:t>
                  </w:r>
                </w:p>
                <w:p w:rsidR="002A036E" w:rsidRDefault="002A036E" w:rsidP="002440FD">
                  <w:pPr>
                    <w:jc w:val="center"/>
                  </w:pPr>
                </w:p>
              </w:txbxContent>
            </v:textbox>
          </v:roundrect>
        </w:pict>
      </w:r>
    </w:p>
    <w:p w:rsidR="002A036E" w:rsidRDefault="002A036E" w:rsidP="002440FD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Kelimesinin eş anlamlısı aşağıdakilerden hangisidir?</w:t>
      </w:r>
    </w:p>
    <w:p w:rsidR="002A036E" w:rsidRDefault="002A036E" w:rsidP="002440FD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</w:p>
    <w:p w:rsidR="002A036E" w:rsidRDefault="002A036E" w:rsidP="00323220">
      <w:pPr>
        <w:pStyle w:val="ListParagraph"/>
        <w:ind w:left="1068" w:firstLine="348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A-)  Dost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Önder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Düşman</w:t>
      </w:r>
    </w:p>
    <w:p w:rsidR="002A036E" w:rsidRDefault="002A036E" w:rsidP="002440FD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5" o:spid="_x0000_s1029" style="position:absolute;left:0;text-align:left;margin-left:17.4pt;margin-top:7.05pt;width:102.75pt;height:31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" fillcolor="#daeef3" strokecolor="windowText" strokeweight="2pt">
            <v:textbox>
              <w:txbxContent>
                <w:p w:rsidR="002A036E" w:rsidRPr="002440FD" w:rsidRDefault="002A036E" w:rsidP="002440F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Medeniyet     </w:t>
                  </w:r>
                </w:p>
                <w:p w:rsidR="002A036E" w:rsidRDefault="002A036E" w:rsidP="002440FD">
                  <w:pPr>
                    <w:jc w:val="center"/>
                  </w:pPr>
                </w:p>
              </w:txbxContent>
            </v:textbox>
          </v:roundrect>
        </w:pict>
      </w:r>
    </w:p>
    <w:p w:rsidR="002A036E" w:rsidRPr="00323220" w:rsidRDefault="002A036E" w:rsidP="002440FD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     Kelimesinin eş anlamlısı aşağıdakilerden hangisidir?</w:t>
      </w:r>
    </w:p>
    <w:p w:rsidR="002A036E" w:rsidRDefault="002A036E" w:rsidP="00323220">
      <w:pPr>
        <w:ind w:left="1068" w:firstLine="348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A-) Armağan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Millet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Uygarlık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</w:p>
    <w:p w:rsidR="002A036E" w:rsidRPr="002440FD" w:rsidRDefault="002A036E" w:rsidP="002440FD">
      <w:pPr>
        <w:ind w:left="360"/>
        <w:rPr>
          <w:rFonts w:ascii="ALFABET98" w:hAnsi="ALFABET98"/>
          <w:b/>
          <w:sz w:val="26"/>
          <w:szCs w:val="26"/>
        </w:rPr>
      </w:pPr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  <w:r>
        <w:rPr>
          <w:noProof/>
          <w:lang w:eastAsia="tr-TR"/>
        </w:rPr>
        <w:pict>
          <v:roundrect id="Yuvarlatılmış Dikdörtgen 6" o:spid="_x0000_s1030" style="position:absolute;left:0;text-align:left;margin-left:17.4pt;margin-top:14.9pt;width:77.25pt;height:31.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" fillcolor="#fde9d9" strokecolor="windowText" strokeweight="2pt">
            <v:textbox>
              <w:txbxContent>
                <w:p w:rsidR="002A036E" w:rsidRPr="002440FD" w:rsidRDefault="002A036E" w:rsidP="0032322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Cümle    </w:t>
                  </w:r>
                </w:p>
                <w:p w:rsidR="002A036E" w:rsidRDefault="002A036E" w:rsidP="00323220">
                  <w:pPr>
                    <w:jc w:val="center"/>
                  </w:pPr>
                </w:p>
              </w:txbxContent>
            </v:textbox>
          </v:roundrect>
        </w:pict>
      </w:r>
    </w:p>
    <w:p w:rsidR="002A036E" w:rsidRPr="00323220" w:rsidRDefault="002A036E" w:rsidP="00323220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 Kelimesinin eş anlamlısı aşağıdakilerden hangisidir?</w:t>
      </w:r>
    </w:p>
    <w:p w:rsidR="002A036E" w:rsidRDefault="002A036E" w:rsidP="00323220">
      <w:pPr>
        <w:ind w:left="1068" w:firstLine="348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A-) Tümce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Sözcük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Hece</w:t>
      </w:r>
      <w:r>
        <w:rPr>
          <w:rFonts w:ascii="ALFABET98" w:hAnsi="ALFABET98"/>
          <w:b/>
          <w:sz w:val="26"/>
          <w:szCs w:val="26"/>
        </w:rPr>
        <w:tab/>
      </w:r>
    </w:p>
    <w:p w:rsidR="002A036E" w:rsidRDefault="002A036E" w:rsidP="00323220">
      <w:pPr>
        <w:ind w:left="1068" w:firstLine="348"/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7" o:spid="_x0000_s1031" style="position:absolute;left:0;text-align:left;margin-left:17.4pt;margin-top:15.7pt;width:77.25pt;height:31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" fillcolor="#e5dfec" strokecolor="windowText" strokeweight="2pt">
            <v:textbox>
              <w:txbxContent>
                <w:p w:rsidR="002A036E" w:rsidRPr="002440FD" w:rsidRDefault="002A036E" w:rsidP="0032322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Cevap   </w:t>
                  </w:r>
                </w:p>
                <w:p w:rsidR="002A036E" w:rsidRDefault="002A036E" w:rsidP="00323220">
                  <w:pPr>
                    <w:jc w:val="center"/>
                  </w:pPr>
                </w:p>
              </w:txbxContent>
            </v:textbox>
          </v:roundrect>
        </w:pict>
      </w:r>
    </w:p>
    <w:p w:rsidR="002A036E" w:rsidRPr="00323220" w:rsidRDefault="002A036E" w:rsidP="00323220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 Kelimesinin eş anlamlısı aşağıdakilerden hangisidir?</w:t>
      </w:r>
    </w:p>
    <w:p w:rsidR="002A036E" w:rsidRDefault="002A036E" w:rsidP="00323220">
      <w:pPr>
        <w:pStyle w:val="ListParagraph"/>
        <w:ind w:left="1068" w:firstLine="348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A-) Soru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Yanıt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Harf</w:t>
      </w:r>
    </w:p>
    <w:p w:rsidR="002A036E" w:rsidRDefault="002A036E" w:rsidP="00323220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</w:p>
    <w:p w:rsidR="002A036E" w:rsidRDefault="002A036E" w:rsidP="00323220">
      <w:pPr>
        <w:pStyle w:val="ListParagraph"/>
        <w:ind w:left="360"/>
        <w:rPr>
          <w:rFonts w:ascii="ALFABET98" w:hAnsi="ALFABET98"/>
          <w:b/>
          <w:sz w:val="26"/>
          <w:szCs w:val="26"/>
        </w:rPr>
      </w:pPr>
      <w:r>
        <w:rPr>
          <w:noProof/>
          <w:lang w:eastAsia="tr-TR"/>
        </w:rPr>
        <w:pict>
          <v:roundrect id="Yuvarlatılmış Dikdörtgen 8" o:spid="_x0000_s1032" style="position:absolute;left:0;text-align:left;margin-left:21.9pt;margin-top:6.5pt;width:77.25pt;height:31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" fillcolor="#ddd8c2" strokecolor="windowText" strokeweight="2pt">
            <v:textbox>
              <w:txbxContent>
                <w:p w:rsidR="002A036E" w:rsidRPr="002440FD" w:rsidRDefault="002A036E" w:rsidP="0032322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Ayakkabı  </w:t>
                  </w:r>
                </w:p>
                <w:p w:rsidR="002A036E" w:rsidRDefault="002A036E" w:rsidP="00323220">
                  <w:pPr>
                    <w:jc w:val="center"/>
                  </w:pPr>
                </w:p>
              </w:txbxContent>
            </v:textbox>
          </v:roundrect>
        </w:pict>
      </w:r>
    </w:p>
    <w:p w:rsidR="002A036E" w:rsidRPr="00323220" w:rsidRDefault="002A036E" w:rsidP="00323220">
      <w:pPr>
        <w:pStyle w:val="ListParagraph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              Kelimesinin eş anlamlısı aşağıdakilerden hangisidir?</w:t>
      </w:r>
    </w:p>
    <w:p w:rsidR="002A036E" w:rsidRDefault="002A036E" w:rsidP="00323220">
      <w:pPr>
        <w:pStyle w:val="ListParagraph"/>
        <w:ind w:left="1068" w:firstLine="348"/>
      </w:pPr>
      <w:r>
        <w:rPr>
          <w:rFonts w:ascii="ALFABET98" w:hAnsi="ALFABET98"/>
          <w:b/>
          <w:sz w:val="26"/>
          <w:szCs w:val="26"/>
        </w:rPr>
        <w:t>A-) Çizme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B-) Bot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  <w:t>C-) Kundura                 Seval ÇAKIN</w:t>
      </w:r>
    </w:p>
    <w:sectPr w:rsidR="002A036E" w:rsidSect="006433B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433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3B4"/>
    <w:rsid w:val="002440FD"/>
    <w:rsid w:val="002A036E"/>
    <w:rsid w:val="00323220"/>
    <w:rsid w:val="00446E8E"/>
    <w:rsid w:val="0047241F"/>
    <w:rsid w:val="005F7D09"/>
    <w:rsid w:val="006433B4"/>
    <w:rsid w:val="00785D6F"/>
    <w:rsid w:val="008818D2"/>
    <w:rsid w:val="008F0B06"/>
    <w:rsid w:val="00B02D87"/>
    <w:rsid w:val="00BA1EE5"/>
    <w:rsid w:val="00D22082"/>
    <w:rsid w:val="00DD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D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24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F0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styleId="Hyperlink">
    <w:name w:val="Hyperlink"/>
    <w:basedOn w:val="DefaultParagraphFont"/>
    <w:uiPriority w:val="99"/>
    <w:rsid w:val="005F7D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</Pages>
  <Words>150</Words>
  <Characters>858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BB</dc:creator>
  <cp:keywords>www.sorubak.com</cp:keywords>
  <dc:description>www.sorubak.com</dc:description>
  <cp:lastModifiedBy>edanur</cp:lastModifiedBy>
  <cp:revision>4</cp:revision>
  <cp:lastPrinted>2012-11-09T09:34:00Z</cp:lastPrinted>
  <dcterms:created xsi:type="dcterms:W3CDTF">2012-11-08T21:38:00Z</dcterms:created>
  <dcterms:modified xsi:type="dcterms:W3CDTF">2012-12-07T20:31:00Z</dcterms:modified>
  <cp:category>www.sorubak.com</cp:category>
</cp:coreProperties>
</file>