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D68" w:rsidRDefault="004E0D68" w:rsidP="00E714A5">
      <w:pPr>
        <w:jc w:val="center"/>
        <w:rPr>
          <w:b/>
          <w:bCs/>
          <w:sz w:val="28"/>
          <w:szCs w:val="28"/>
        </w:rPr>
      </w:pPr>
      <w:r w:rsidRPr="00E714A5">
        <w:rPr>
          <w:b/>
          <w:bCs/>
          <w:sz w:val="28"/>
          <w:szCs w:val="28"/>
        </w:rPr>
        <w:t>EŞ ANLAMLI  KELİMELER</w:t>
      </w:r>
      <w:r>
        <w:rPr>
          <w:b/>
          <w:bCs/>
          <w:sz w:val="28"/>
          <w:szCs w:val="28"/>
        </w:rPr>
        <w:t xml:space="preserve"> </w:t>
      </w:r>
      <w:hyperlink r:id="rId6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</w:p>
    <w:p w:rsidR="004E0D68" w:rsidRDefault="004E0D68" w:rsidP="00E714A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Aşağıdaki tabloda verilen kelimelerin eş anlamlılarını bulup işaretleyiniz.</w:t>
      </w:r>
    </w:p>
    <w:tbl>
      <w:tblPr>
        <w:tblW w:w="101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"/>
        <w:gridCol w:w="723"/>
        <w:gridCol w:w="723"/>
        <w:gridCol w:w="723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9"/>
      </w:tblGrid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bookmarkStart w:id="0" w:name="_GoBack"/>
            <w:bookmarkEnd w:id="0"/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J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G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N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G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C</w:t>
            </w:r>
          </w:p>
        </w:tc>
      </w:tr>
      <w:tr w:rsidR="004E0D68" w:rsidRPr="003C661A">
        <w:trPr>
          <w:trHeight w:val="542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M</w:t>
            </w:r>
          </w:p>
        </w:tc>
      </w:tr>
      <w:tr w:rsidR="004E0D68" w:rsidRPr="003C661A">
        <w:trPr>
          <w:trHeight w:val="542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G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L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</w:tr>
      <w:tr w:rsidR="004E0D68" w:rsidRPr="003C661A">
        <w:trPr>
          <w:trHeight w:val="542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Ğ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X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Ş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</w:tr>
      <w:tr w:rsidR="004E0D68" w:rsidRPr="003C661A">
        <w:trPr>
          <w:trHeight w:val="542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Ğ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S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X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P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N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</w:tr>
      <w:tr w:rsidR="004E0D68" w:rsidRPr="003C661A">
        <w:trPr>
          <w:trHeight w:val="542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Ö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Ğ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L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Ö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S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T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Ğ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O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C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</w:tr>
      <w:tr w:rsidR="004E0D68" w:rsidRPr="003C661A">
        <w:trPr>
          <w:trHeight w:val="542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U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M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 xml:space="preserve">T  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Ğ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P</w:t>
            </w:r>
          </w:p>
        </w:tc>
      </w:tr>
      <w:tr w:rsidR="004E0D68" w:rsidRPr="003C661A">
        <w:trPr>
          <w:trHeight w:val="519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W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V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D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İ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</w:tr>
      <w:tr w:rsidR="004E0D68" w:rsidRPr="003C661A">
        <w:trPr>
          <w:trHeight w:val="542"/>
        </w:trPr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B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3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Y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A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E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Ç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Ö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Z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G</w:t>
            </w:r>
          </w:p>
        </w:tc>
        <w:tc>
          <w:tcPr>
            <w:tcW w:w="725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Ü</w:t>
            </w:r>
          </w:p>
        </w:tc>
        <w:tc>
          <w:tcPr>
            <w:tcW w:w="729" w:type="dxa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3C661A">
              <w:rPr>
                <w:b/>
                <w:bCs/>
                <w:sz w:val="44"/>
                <w:szCs w:val="44"/>
              </w:rPr>
              <w:t>R</w:t>
            </w:r>
          </w:p>
        </w:tc>
      </w:tr>
      <w:tr w:rsidR="004E0D68" w:rsidRPr="003C661A">
        <w:trPr>
          <w:trHeight w:val="3889"/>
        </w:trPr>
        <w:tc>
          <w:tcPr>
            <w:tcW w:w="10143" w:type="dxa"/>
            <w:gridSpan w:val="14"/>
          </w:tcPr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C661A">
              <w:rPr>
                <w:b/>
                <w:bCs/>
                <w:sz w:val="28"/>
                <w:szCs w:val="28"/>
              </w:rPr>
              <w:t>ÖĞRENCİ   -   DOKTOR   -   TÜMCE -     KARA  -     AK  -   UÇAK   -    CİMRİ   -   US -</w:t>
            </w:r>
          </w:p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C661A">
              <w:rPr>
                <w:b/>
                <w:bCs/>
                <w:sz w:val="28"/>
                <w:szCs w:val="28"/>
              </w:rPr>
              <w:t>BİLGİN   -   BİR    -    FENA    -   UFAK   -    SÖZCÜK    -    ZAYIF  -       GÜZ   -    ANI</w:t>
            </w:r>
          </w:p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C661A">
              <w:rPr>
                <w:b/>
                <w:bCs/>
                <w:sz w:val="28"/>
                <w:szCs w:val="28"/>
              </w:rPr>
              <w:t>ARMAĞAN     -  MİLLET -      İRİ    -   UZAK   -   TUTSAK   -    ZAMAN   -    HÜR   -</w:t>
            </w:r>
          </w:p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E0D68" w:rsidRPr="003C661A" w:rsidRDefault="004E0D68" w:rsidP="003C661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C661A">
              <w:rPr>
                <w:b/>
                <w:bCs/>
                <w:sz w:val="28"/>
                <w:szCs w:val="28"/>
              </w:rPr>
              <w:t xml:space="preserve">AŞ     -    TABİAT </w:t>
            </w:r>
          </w:p>
        </w:tc>
      </w:tr>
    </w:tbl>
    <w:p w:rsidR="004E0D68" w:rsidRDefault="004E0D68" w:rsidP="003359F9">
      <w:pPr>
        <w:jc w:val="right"/>
        <w:rPr>
          <w:b/>
          <w:bCs/>
        </w:rPr>
      </w:pPr>
    </w:p>
    <w:sectPr w:rsidR="004E0D68" w:rsidSect="00E714A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D68" w:rsidRDefault="004E0D68" w:rsidP="003359F9">
      <w:pPr>
        <w:spacing w:after="0" w:line="240" w:lineRule="auto"/>
      </w:pPr>
      <w:r>
        <w:separator/>
      </w:r>
    </w:p>
  </w:endnote>
  <w:endnote w:type="continuationSeparator" w:id="0">
    <w:p w:rsidR="004E0D68" w:rsidRDefault="004E0D68" w:rsidP="00335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D68" w:rsidRPr="003359F9" w:rsidRDefault="004E0D68" w:rsidP="003359F9">
    <w:pPr>
      <w:jc w:val="right"/>
      <w:rPr>
        <w:b/>
        <w:bCs/>
      </w:rPr>
    </w:pPr>
    <w:r>
      <w:rPr>
        <w:b/>
        <w:bCs/>
      </w:rPr>
      <w:t>2A SINIF ÖĞRETMENİ   G.ŞİMŞEK</w:t>
    </w:r>
  </w:p>
  <w:p w:rsidR="004E0D68" w:rsidRDefault="004E0D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D68" w:rsidRDefault="004E0D68" w:rsidP="003359F9">
      <w:pPr>
        <w:spacing w:after="0" w:line="240" w:lineRule="auto"/>
      </w:pPr>
      <w:r>
        <w:separator/>
      </w:r>
    </w:p>
  </w:footnote>
  <w:footnote w:type="continuationSeparator" w:id="0">
    <w:p w:rsidR="004E0D68" w:rsidRDefault="004E0D68" w:rsidP="003359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4A5"/>
    <w:rsid w:val="00061CEB"/>
    <w:rsid w:val="00183EFD"/>
    <w:rsid w:val="00205CB7"/>
    <w:rsid w:val="002D4B63"/>
    <w:rsid w:val="003359F9"/>
    <w:rsid w:val="003516F3"/>
    <w:rsid w:val="003C661A"/>
    <w:rsid w:val="004E0D68"/>
    <w:rsid w:val="00513CA4"/>
    <w:rsid w:val="00A32B91"/>
    <w:rsid w:val="00A95B8C"/>
    <w:rsid w:val="00B62E6F"/>
    <w:rsid w:val="00E714A5"/>
    <w:rsid w:val="00EC3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EB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14A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35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359F9"/>
  </w:style>
  <w:style w:type="paragraph" w:styleId="Footer">
    <w:name w:val="footer"/>
    <w:basedOn w:val="Normal"/>
    <w:link w:val="FooterChar"/>
    <w:uiPriority w:val="99"/>
    <w:rsid w:val="00335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359F9"/>
  </w:style>
  <w:style w:type="character" w:styleId="Hyperlink">
    <w:name w:val="Hyperlink"/>
    <w:basedOn w:val="DefaultParagraphFont"/>
    <w:uiPriority w:val="99"/>
    <w:rsid w:val="00061C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136</Words>
  <Characters>779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gülen</dc:creator>
  <cp:keywords>www.sorubak.com</cp:keywords>
  <dc:description>www.sorubak.com</dc:description>
  <cp:lastModifiedBy>EDANUR</cp:lastModifiedBy>
  <cp:revision>6</cp:revision>
  <dcterms:created xsi:type="dcterms:W3CDTF">2012-04-17T16:55:00Z</dcterms:created>
  <dcterms:modified xsi:type="dcterms:W3CDTF">2013-01-28T20:59:00Z</dcterms:modified>
  <cp:category>www.sorubak.com</cp:category>
  <cp:contentType>www.sorubak.com</cp:contentType>
  <cp:contentStatus>www.sorubak.com</cp:contentStatus>
  <cp:version>www.sorubak.com</cp:version>
</cp:coreProperties>
</file>