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"/>
        <w:tblOverlap w:val="never"/>
        <w:tblW w:w="1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18"/>
        <w:gridCol w:w="5518"/>
      </w:tblGrid>
      <w:tr w:rsidR="00727DDE" w:rsidRPr="00A063D4">
        <w:trPr>
          <w:trHeight w:val="2796"/>
        </w:trPr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DDE" w:rsidRPr="001805D8" w:rsidRDefault="00727DDE" w:rsidP="001805D8">
            <w:pPr>
              <w:rPr>
                <w:rFonts w:ascii="ALFABET98" w:hAnsi="ALFABET98" w:cs="ALFABET98"/>
                <w:sz w:val="28"/>
                <w:szCs w:val="28"/>
              </w:rPr>
            </w:pPr>
            <w:r w:rsidRPr="001805D8">
              <w:rPr>
                <w:rFonts w:ascii="ALFABET98 Tur" w:hAnsi="ALFABET98 Tur" w:cs="ALFABET98 Tur"/>
                <w:sz w:val="28"/>
                <w:szCs w:val="28"/>
              </w:rPr>
              <w:t>Zeynep’in 70 lirası var. 32 lirasına kitap, 15 lirasına çikolata aldı. Zeynep’in kaç lirası kaldı?</w:t>
            </w:r>
          </w:p>
          <w:p w:rsidR="00727DDE" w:rsidRPr="00C57B81" w:rsidRDefault="00727DDE" w:rsidP="00C57B81">
            <w:pPr>
              <w:rPr>
                <w:rFonts w:ascii="ALFABET98" w:hAnsi="ALFABET98" w:cs="ALFABET98"/>
                <w:sz w:val="28"/>
                <w:szCs w:val="28"/>
              </w:rPr>
            </w:pPr>
          </w:p>
        </w:tc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DDE" w:rsidRPr="001805D8" w:rsidRDefault="00727DD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>
              <w:rPr>
                <w:rFonts w:ascii="ALFABET98" w:hAnsi="ALFABET98" w:cs="ALFABET98"/>
                <w:sz w:val="28"/>
                <w:szCs w:val="28"/>
              </w:rPr>
              <w:t xml:space="preserve">Nida </w:t>
            </w:r>
            <w:r w:rsidRPr="001805D8">
              <w:rPr>
                <w:rFonts w:ascii="ALFABET98 Tur" w:hAnsi="ALFABET98 Tur" w:cs="ALFABET98 Tur"/>
                <w:sz w:val="28"/>
                <w:szCs w:val="28"/>
              </w:rPr>
              <w:t>22 yaşında; kardeşi Nida’dan 14 yaş küçük, kardeşinin yaşı kaçtır?</w:t>
            </w:r>
          </w:p>
        </w:tc>
      </w:tr>
      <w:tr w:rsidR="00727DDE" w:rsidRPr="00A063D4">
        <w:trPr>
          <w:trHeight w:val="2749"/>
        </w:trPr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DDE" w:rsidRDefault="00727DDE" w:rsidP="00D23463">
            <w:pPr>
              <w:rPr>
                <w:rFonts w:ascii="Comic Sans MS" w:hAnsi="Comic Sans MS" w:cs="Comic Sans MS"/>
              </w:rPr>
            </w:pPr>
            <w:r w:rsidRPr="001805D8">
              <w:rPr>
                <w:rFonts w:ascii="ALFABET98" w:hAnsi="ALFABET98" w:cs="ALFABET98"/>
                <w:sz w:val="28"/>
                <w:szCs w:val="28"/>
              </w:rPr>
              <w:t>Haftada 22 ekmek</w:t>
            </w:r>
            <w:r w:rsidRPr="001805D8">
              <w:rPr>
                <w:rFonts w:ascii="ALFABET98 Tur" w:hAnsi="ALFABET98 Tur" w:cs="ALFABET98 Tur"/>
                <w:sz w:val="28"/>
                <w:szCs w:val="28"/>
              </w:rPr>
              <w:t xml:space="preserve"> alan bir aile 3 haftada kaç ekmek alır?</w:t>
            </w:r>
            <w:hyperlink r:id="rId7" w:history="1">
              <w:r>
                <w:rPr>
                  <w:rStyle w:val="Hyperlink"/>
                  <w:rFonts w:ascii="Comic Sans MS" w:hAnsi="Comic Sans MS" w:cs="Comic Sans MS"/>
                </w:rPr>
                <w:t>www.sorubak.com</w:t>
              </w:r>
            </w:hyperlink>
            <w:r>
              <w:rPr>
                <w:rFonts w:ascii="Comic Sans MS" w:hAnsi="Comic Sans MS" w:cs="Comic Sans MS"/>
              </w:rPr>
              <w:t xml:space="preserve"> </w:t>
            </w:r>
          </w:p>
          <w:p w:rsidR="00727DDE" w:rsidRPr="001805D8" w:rsidRDefault="00727DDE" w:rsidP="00C57B81">
            <w:pPr>
              <w:rPr>
                <w:rFonts w:ascii="ALFABET98" w:hAnsi="ALFABET98" w:cs="ALFABET98"/>
                <w:sz w:val="28"/>
                <w:szCs w:val="28"/>
              </w:rPr>
            </w:pPr>
          </w:p>
        </w:tc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DDE" w:rsidRPr="001805D8" w:rsidRDefault="00727DD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1805D8">
              <w:rPr>
                <w:rFonts w:ascii="ALFABET98 Tur" w:hAnsi="ALFABET98 Tur" w:cs="ALFABET98 Tur"/>
                <w:sz w:val="28"/>
                <w:szCs w:val="28"/>
              </w:rPr>
              <w:t>Biz 4 kardeşiz.Her birimizin 4 bebeği var.Toplam kaç oyuncak bebeğimiz var?</w:t>
            </w:r>
          </w:p>
        </w:tc>
      </w:tr>
      <w:tr w:rsidR="00727DDE" w:rsidRPr="00A063D4">
        <w:trPr>
          <w:trHeight w:val="2819"/>
        </w:trPr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DDE" w:rsidRPr="001805D8" w:rsidRDefault="00727DD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1805D8">
              <w:rPr>
                <w:rFonts w:ascii="ALFABET98 Tur" w:hAnsi="ALFABET98 Tur" w:cs="ALFABET98 Tur"/>
                <w:sz w:val="28"/>
                <w:szCs w:val="28"/>
              </w:rPr>
              <w:t>Deniz bir ahıra girip ineklerin ayaklarını saydığında 20  ayak olduğunu gördü. Bu ahırda kaç inek vardır?</w:t>
            </w:r>
          </w:p>
        </w:tc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DDE" w:rsidRPr="001805D8" w:rsidRDefault="00727DD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1805D8">
              <w:rPr>
                <w:rFonts w:ascii="ALFABET98 Tur" w:hAnsi="ALFABET98 Tur" w:cs="ALFABET98 Tur"/>
                <w:sz w:val="28"/>
                <w:szCs w:val="28"/>
              </w:rPr>
              <w:t>Annem yaptığı 30 tane ay kurabiyesini 5 arkadaşıma paylaştırdı. Her birine kaç tane ay kurabiyesi vermiş olur?</w:t>
            </w:r>
          </w:p>
        </w:tc>
      </w:tr>
      <w:tr w:rsidR="00727DDE" w:rsidRPr="00A063D4">
        <w:trPr>
          <w:trHeight w:val="2785"/>
        </w:trPr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DDE" w:rsidRPr="00C57B81" w:rsidRDefault="00727DD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>
              <w:rPr>
                <w:rFonts w:ascii="ALFABET98 Tur" w:hAnsi="ALFABET98 Tur" w:cs="ALFABET98 Tur"/>
                <w:sz w:val="28"/>
                <w:szCs w:val="28"/>
              </w:rPr>
              <w:t>Doğukan’ın 24 kalemi vardır. Alperen’in ise Doğukan’ın kalem sayısının 3 katından 15 fazladır. Alperen’in kaç kalemi vardır?</w:t>
            </w:r>
          </w:p>
        </w:tc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DDE" w:rsidRPr="00C57B81" w:rsidRDefault="00727DD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>
              <w:rPr>
                <w:rFonts w:ascii="ALFABET98 Tur" w:hAnsi="ALFABET98 Tur" w:cs="ALFABET98 Tur"/>
                <w:sz w:val="28"/>
                <w:szCs w:val="28"/>
              </w:rPr>
              <w:t>Bir sınıfta 38 öğrenci vardır.8 öğrenci o gün derse gelmemiştir. Kalan öğrenciler 6 gruba ayrılmıştır. Her grup kaç kişi olmuştur?</w:t>
            </w:r>
          </w:p>
        </w:tc>
      </w:tr>
      <w:tr w:rsidR="00727DDE" w:rsidRPr="00A063D4">
        <w:trPr>
          <w:trHeight w:val="3222"/>
        </w:trPr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DDE" w:rsidRPr="00457054" w:rsidRDefault="00727DDE" w:rsidP="00457054">
            <w:pPr>
              <w:autoSpaceDE w:val="0"/>
              <w:autoSpaceDN w:val="0"/>
              <w:adjustRightInd w:val="0"/>
              <w:rPr>
                <w:rFonts w:ascii="ALFABET98" w:hAnsi="ALFABET98" w:cs="ALFABET98"/>
                <w:color w:val="231F20"/>
                <w:sz w:val="28"/>
                <w:szCs w:val="28"/>
                <w:lang w:eastAsia="tr-TR"/>
              </w:rPr>
            </w:pPr>
            <w:r w:rsidRPr="00457054">
              <w:rPr>
                <w:rFonts w:ascii="ALFABET98" w:hAnsi="ALFABET98" w:cs="ALFABET98"/>
                <w:color w:val="231F20"/>
                <w:sz w:val="28"/>
                <w:szCs w:val="28"/>
                <w:lang w:eastAsia="tr-TR"/>
              </w:rPr>
              <w:t>Her biri 4 kilogram olan 6 karpuz</w:t>
            </w:r>
            <w:r>
              <w:rPr>
                <w:rFonts w:ascii="ALFABET98" w:hAnsi="ALFABET98" w:cs="ALFABET98"/>
                <w:color w:val="231F20"/>
                <w:sz w:val="28"/>
                <w:szCs w:val="28"/>
                <w:lang w:eastAsia="tr-TR"/>
              </w:rPr>
              <w:t>,</w:t>
            </w:r>
            <w:r w:rsidRPr="00457054">
              <w:rPr>
                <w:rFonts w:ascii="ALFABET98" w:hAnsi="ALFABET98" w:cs="ALFABET98"/>
                <w:color w:val="231F20"/>
                <w:sz w:val="28"/>
                <w:szCs w:val="28"/>
                <w:lang w:eastAsia="tr-TR"/>
              </w:rPr>
              <w:t xml:space="preserve"> 40 kilog</w:t>
            </w:r>
            <w:r>
              <w:rPr>
                <w:rFonts w:ascii="ALFABET98" w:hAnsi="ALFABET98" w:cs="ALFABET98"/>
                <w:color w:val="231F20"/>
                <w:sz w:val="28"/>
                <w:szCs w:val="28"/>
                <w:lang w:eastAsia="tr-TR"/>
              </w:rPr>
              <w:t xml:space="preserve">ram kavundan </w:t>
            </w:r>
            <w:r w:rsidRPr="00457054">
              <w:rPr>
                <w:rFonts w:ascii="ALFABET98 Tur" w:hAnsi="ALFABET98 Tur" w:cs="ALFABET98 Tur"/>
                <w:color w:val="231F20"/>
                <w:sz w:val="28"/>
                <w:szCs w:val="28"/>
                <w:lang w:eastAsia="tr-TR"/>
              </w:rPr>
              <w:t>kaç kilogram azdır?</w:t>
            </w:r>
          </w:p>
        </w:tc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7DDE" w:rsidRPr="00457054" w:rsidRDefault="00727DDE" w:rsidP="00457054">
            <w:pPr>
              <w:autoSpaceDE w:val="0"/>
              <w:autoSpaceDN w:val="0"/>
              <w:adjustRightInd w:val="0"/>
              <w:rPr>
                <w:rFonts w:ascii="ALFABET98" w:hAnsi="ALFABET98" w:cs="ALFABET98"/>
                <w:color w:val="231F20"/>
                <w:sz w:val="28"/>
                <w:szCs w:val="28"/>
                <w:lang w:eastAsia="tr-TR"/>
              </w:rPr>
            </w:pPr>
            <w:r w:rsidRPr="00457054">
              <w:rPr>
                <w:rFonts w:ascii="ALFABET98 Tur" w:hAnsi="ALFABET98 Tur" w:cs="ALFABET98 Tur"/>
                <w:color w:val="231F20"/>
                <w:sz w:val="28"/>
                <w:szCs w:val="28"/>
                <w:lang w:eastAsia="tr-TR"/>
              </w:rPr>
              <w:t>Aslı tanesi 5 kilogram gelen boya kutuların</w:t>
            </w:r>
            <w:r>
              <w:rPr>
                <w:rFonts w:ascii="ALFABET98" w:hAnsi="ALFABET98" w:cs="ALFABET98"/>
                <w:color w:val="231F20"/>
                <w:sz w:val="28"/>
                <w:szCs w:val="28"/>
                <w:lang w:eastAsia="tr-TR"/>
              </w:rPr>
              <w:t xml:space="preserve">dan 8 </w:t>
            </w:r>
            <w:r w:rsidRPr="00457054">
              <w:rPr>
                <w:rFonts w:ascii="ALFABET98 Tur" w:hAnsi="ALFABET98 Tur" w:cs="ALFABET98 Tur"/>
                <w:color w:val="231F20"/>
                <w:sz w:val="28"/>
                <w:szCs w:val="28"/>
                <w:lang w:eastAsia="tr-TR"/>
              </w:rPr>
              <w:t>tanesini taşıdı. Aslı 30 kilogram da alçı taşımıştı. Aslı</w:t>
            </w:r>
            <w:r>
              <w:rPr>
                <w:rFonts w:ascii="ALFABET98" w:hAnsi="ALFABET98" w:cs="ALFABET98"/>
                <w:color w:val="231F20"/>
                <w:sz w:val="28"/>
                <w:szCs w:val="28"/>
                <w:lang w:eastAsia="tr-TR"/>
              </w:rPr>
              <w:t xml:space="preserve"> </w:t>
            </w:r>
            <w:r w:rsidRPr="00457054">
              <w:rPr>
                <w:rFonts w:ascii="ALFABET98 Tur" w:hAnsi="ALFABET98 Tur" w:cs="ALFABET98 Tur"/>
                <w:color w:val="231F20"/>
                <w:sz w:val="28"/>
                <w:szCs w:val="28"/>
                <w:lang w:eastAsia="tr-TR"/>
              </w:rPr>
              <w:t>toplam kaç kilogram yük taşımış olur?</w:t>
            </w:r>
          </w:p>
        </w:tc>
      </w:tr>
    </w:tbl>
    <w:p w:rsidR="00727DDE" w:rsidRDefault="00727DDE" w:rsidP="008E3F32">
      <w:pPr>
        <w:jc w:val="both"/>
      </w:pPr>
    </w:p>
    <w:p w:rsidR="00727DDE" w:rsidRDefault="00727DDE" w:rsidP="008E3F32">
      <w:pPr>
        <w:jc w:val="both"/>
      </w:pPr>
    </w:p>
    <w:p w:rsidR="00727DDE" w:rsidRDefault="00727DDE" w:rsidP="008E3F32">
      <w:pPr>
        <w:jc w:val="both"/>
      </w:pPr>
    </w:p>
    <w:p w:rsidR="00727DDE" w:rsidRPr="00F32EC6" w:rsidRDefault="00727DDE" w:rsidP="008E3F32">
      <w:pPr>
        <w:jc w:val="both"/>
      </w:pPr>
    </w:p>
    <w:sectPr w:rsidR="00727DDE" w:rsidRPr="00F32EC6" w:rsidSect="00CB6EB3">
      <w:headerReference w:type="default" r:id="rId8"/>
      <w:pgSz w:w="11906" w:h="16838" w:code="9"/>
      <w:pgMar w:top="567" w:right="567" w:bottom="567" w:left="567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DDE" w:rsidRDefault="00727DDE" w:rsidP="00CB6EB3">
      <w:r>
        <w:separator/>
      </w:r>
    </w:p>
  </w:endnote>
  <w:endnote w:type="continuationSeparator" w:id="0">
    <w:p w:rsidR="00727DDE" w:rsidRDefault="00727DDE" w:rsidP="00CB6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DDE" w:rsidRDefault="00727DDE" w:rsidP="00CB6EB3">
      <w:r>
        <w:separator/>
      </w:r>
    </w:p>
  </w:footnote>
  <w:footnote w:type="continuationSeparator" w:id="0">
    <w:p w:rsidR="00727DDE" w:rsidRDefault="00727DDE" w:rsidP="00CB6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DDE" w:rsidRPr="00C57B81" w:rsidRDefault="00727DDE" w:rsidP="00C57B81">
    <w:pPr>
      <w:pStyle w:val="Header"/>
      <w:tabs>
        <w:tab w:val="left" w:pos="2190"/>
        <w:tab w:val="center" w:pos="5386"/>
      </w:tabs>
      <w:jc w:val="center"/>
      <w:rPr>
        <w:rFonts w:ascii="ALFABET98" w:hAnsi="ALFABET98" w:cs="ALFABET98"/>
        <w:b/>
        <w:bCs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4457"/>
    <w:multiLevelType w:val="hybridMultilevel"/>
    <w:tmpl w:val="BBE83E08"/>
    <w:lvl w:ilvl="0" w:tplc="D0BE8D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FF0FD5"/>
    <w:multiLevelType w:val="hybridMultilevel"/>
    <w:tmpl w:val="727C7F1A"/>
    <w:lvl w:ilvl="0" w:tplc="A7C6E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0715F"/>
    <w:multiLevelType w:val="hybridMultilevel"/>
    <w:tmpl w:val="F3B2B7E4"/>
    <w:lvl w:ilvl="0" w:tplc="46D847B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3F9"/>
    <w:rsid w:val="00040E7C"/>
    <w:rsid w:val="001805D8"/>
    <w:rsid w:val="00252053"/>
    <w:rsid w:val="002A5FAB"/>
    <w:rsid w:val="0032437F"/>
    <w:rsid w:val="0033751E"/>
    <w:rsid w:val="003723F9"/>
    <w:rsid w:val="003C1495"/>
    <w:rsid w:val="003E3041"/>
    <w:rsid w:val="00457054"/>
    <w:rsid w:val="004B5633"/>
    <w:rsid w:val="004E4BDA"/>
    <w:rsid w:val="00513853"/>
    <w:rsid w:val="005823D9"/>
    <w:rsid w:val="005C0A82"/>
    <w:rsid w:val="00630EE6"/>
    <w:rsid w:val="00662B81"/>
    <w:rsid w:val="006C6A4F"/>
    <w:rsid w:val="00727DDE"/>
    <w:rsid w:val="00750634"/>
    <w:rsid w:val="00780369"/>
    <w:rsid w:val="00893207"/>
    <w:rsid w:val="008C7D63"/>
    <w:rsid w:val="008E3F32"/>
    <w:rsid w:val="00A063D4"/>
    <w:rsid w:val="00A71404"/>
    <w:rsid w:val="00AD25C3"/>
    <w:rsid w:val="00BA33FD"/>
    <w:rsid w:val="00BF69D5"/>
    <w:rsid w:val="00C2429D"/>
    <w:rsid w:val="00C57B81"/>
    <w:rsid w:val="00CB6EB3"/>
    <w:rsid w:val="00D23463"/>
    <w:rsid w:val="00DB6FDC"/>
    <w:rsid w:val="00E26D02"/>
    <w:rsid w:val="00EF6148"/>
    <w:rsid w:val="00F3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29D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6E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6EB3"/>
  </w:style>
  <w:style w:type="paragraph" w:styleId="Footer">
    <w:name w:val="footer"/>
    <w:basedOn w:val="Normal"/>
    <w:link w:val="FooterChar"/>
    <w:uiPriority w:val="99"/>
    <w:semiHidden/>
    <w:rsid w:val="00CB6E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6EB3"/>
  </w:style>
  <w:style w:type="paragraph" w:styleId="ListParagraph">
    <w:name w:val="List Paragraph"/>
    <w:basedOn w:val="Normal"/>
    <w:uiPriority w:val="99"/>
    <w:qFormat/>
    <w:rsid w:val="00CB6EB3"/>
    <w:pPr>
      <w:ind w:left="720"/>
    </w:pPr>
  </w:style>
  <w:style w:type="table" w:styleId="TableGrid">
    <w:name w:val="Table Grid"/>
    <w:basedOn w:val="TableNormal"/>
    <w:uiPriority w:val="99"/>
    <w:rsid w:val="00F32EC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234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05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158</Words>
  <Characters>907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2011-03-30T10:21:00Z</cp:lastPrinted>
  <dcterms:created xsi:type="dcterms:W3CDTF">2012-03-20T17:55:00Z</dcterms:created>
  <dcterms:modified xsi:type="dcterms:W3CDTF">2013-01-28T20:22:00Z</dcterms:modified>
  <cp:category>www.sorubak.com</cp:category>
  <cp:contentType>www.sorubak.com</cp:contentType>
  <cp:contentStatus>www.sorubak.com</cp:contentStatus>
  <cp:version>www.sorubak.com</cp:version>
</cp:coreProperties>
</file>