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6C" w:rsidRDefault="002C6E6C" w:rsidP="007C2D34">
      <w:pPr>
        <w:jc w:val="center"/>
        <w:rPr>
          <w:rFonts w:ascii="Comic Sans MS" w:hAnsi="Comic Sans MS" w:cs="Comic Sans MS"/>
          <w:color w:val="FF0000"/>
        </w:rPr>
      </w:pPr>
      <w:r w:rsidRPr="0084314E">
        <w:rPr>
          <w:rFonts w:ascii="Comic Sans MS" w:hAnsi="Comic Sans MS" w:cs="Comic Sans MS"/>
          <w:color w:val="FF0000"/>
        </w:rPr>
        <w:t>DOĞAL VE YAPAY ÇEVRE</w:t>
      </w:r>
    </w:p>
    <w:p w:rsidR="002C6E6C" w:rsidRPr="0084314E" w:rsidRDefault="002C6E6C" w:rsidP="007C2D34">
      <w:pPr>
        <w:jc w:val="center"/>
        <w:rPr>
          <w:rFonts w:ascii="Comic Sans MS" w:hAnsi="Comic Sans MS" w:cs="Comic Sans MS"/>
          <w:color w:val="FF0000"/>
        </w:rPr>
      </w:pPr>
      <w:hyperlink r:id="rId4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</w:p>
    <w:p w:rsidR="002C6E6C" w:rsidRPr="0084314E" w:rsidRDefault="002C6E6C" w:rsidP="007C2D34">
      <w:pPr>
        <w:jc w:val="center"/>
        <w:rPr>
          <w:rFonts w:ascii="Comic Sans MS" w:hAnsi="Comic Sans MS" w:cs="Comic Sans MS"/>
        </w:rPr>
      </w:pPr>
    </w:p>
    <w:p w:rsidR="002C6E6C" w:rsidRPr="0084314E" w:rsidRDefault="002C6E6C" w:rsidP="007C2D34">
      <w:pPr>
        <w:jc w:val="both"/>
        <w:rPr>
          <w:rFonts w:ascii="Comic Sans MS" w:hAnsi="Comic Sans MS" w:cs="Comic Sans MS"/>
          <w:color w:val="1F497D"/>
        </w:rPr>
      </w:pPr>
      <w:r w:rsidRPr="0084314E">
        <w:rPr>
          <w:rFonts w:ascii="Comic Sans MS" w:hAnsi="Comic Sans MS" w:cs="Comic Sans MS"/>
          <w:color w:val="1F497D"/>
        </w:rPr>
        <w:t>Aşağıdaki resimleri keserek tablodaki uygun yerlere yapıştıralım.</w:t>
      </w:r>
    </w:p>
    <w:p w:rsidR="002C6E6C" w:rsidRPr="0084314E" w:rsidRDefault="002C6E6C" w:rsidP="007C2D34">
      <w:pPr>
        <w:jc w:val="both"/>
        <w:rPr>
          <w:rFonts w:ascii="Comic Sans MS" w:hAnsi="Comic Sans MS" w:cs="Comic Sans MS"/>
        </w:rPr>
      </w:pPr>
    </w:p>
    <w:p w:rsidR="002C6E6C" w:rsidRPr="0084314E" w:rsidRDefault="002C6E6C" w:rsidP="007C2D34">
      <w:pPr>
        <w:jc w:val="both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group id="_x0000_s1026" style="position:absolute;left:0;text-align:left;margin-left:0;margin-top:.2pt;width:481.7pt;height:402.2pt;z-index:251653120;mso-position-horizontal:center;mso-position-horizontal-relative:margin" coordorigin="546,2086" coordsize="9634,804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46;top:2086;width:4817;height:8044" strokecolor="red" strokeweight="1pt">
              <v:textbox>
                <w:txbxContent>
                  <w:p w:rsidR="002C6E6C" w:rsidRPr="0084314E" w:rsidRDefault="002C6E6C" w:rsidP="007C2D34">
                    <w:pPr>
                      <w:jc w:val="center"/>
                      <w:rPr>
                        <w:rFonts w:ascii="Comic Sans MS" w:hAnsi="Comic Sans MS" w:cs="Comic Sans MS"/>
                        <w:color w:val="1F497D"/>
                      </w:rPr>
                    </w:pPr>
                    <w:r w:rsidRPr="0084314E">
                      <w:rPr>
                        <w:rFonts w:ascii="Comic Sans MS" w:hAnsi="Comic Sans MS" w:cs="Comic Sans MS"/>
                        <w:color w:val="1F497D"/>
                      </w:rPr>
                      <w:t>DOĞAL ÇEVRE</w:t>
                    </w:r>
                  </w:p>
                </w:txbxContent>
              </v:textbox>
            </v:shape>
            <v:shape id="_x0000_s1028" type="#_x0000_t202" style="position:absolute;left:5363;top:2086;width:4817;height:8044" strokecolor="red" strokeweight="1pt">
              <v:textbox>
                <w:txbxContent>
                  <w:p w:rsidR="002C6E6C" w:rsidRPr="0084314E" w:rsidRDefault="002C6E6C" w:rsidP="007C2D34">
                    <w:pPr>
                      <w:jc w:val="center"/>
                      <w:rPr>
                        <w:rFonts w:ascii="Comic Sans MS" w:hAnsi="Comic Sans MS" w:cs="Comic Sans MS"/>
                        <w:color w:val="1F497D"/>
                      </w:rPr>
                    </w:pPr>
                    <w:r w:rsidRPr="0084314E">
                      <w:rPr>
                        <w:rFonts w:ascii="Comic Sans MS" w:hAnsi="Comic Sans MS" w:cs="Comic Sans MS"/>
                        <w:color w:val="1F497D"/>
                      </w:rPr>
                      <w:t>YAPAY ÇEVRE</w:t>
                    </w:r>
                  </w:p>
                </w:txbxContent>
              </v:textbox>
            </v:shape>
            <w10:wrap anchorx="margin"/>
          </v:group>
        </w:pict>
      </w: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  <w:color w:val="1F497D"/>
        </w:rPr>
      </w:pPr>
    </w:p>
    <w:p w:rsidR="002C6E6C" w:rsidRPr="0084314E" w:rsidRDefault="002C6E6C" w:rsidP="007C2D34">
      <w:pPr>
        <w:rPr>
          <w:rFonts w:ascii="Comic Sans MS" w:hAnsi="Comic Sans MS" w:cs="Comic Sans MS"/>
          <w:color w:val="1F497D"/>
        </w:rPr>
      </w:pPr>
    </w:p>
    <w:p w:rsidR="002C6E6C" w:rsidRPr="0084314E" w:rsidRDefault="002C6E6C" w:rsidP="007C2D34">
      <w:pPr>
        <w:rPr>
          <w:rFonts w:ascii="Comic Sans MS" w:hAnsi="Comic Sans MS" w:cs="Comic Sans MS"/>
          <w:color w:val="1F497D"/>
        </w:rPr>
      </w:pPr>
      <w:r w:rsidRPr="0084314E">
        <w:rPr>
          <w:rFonts w:ascii="Comic Sans MS" w:hAnsi="Comic Sans MS" w:cs="Comic Sans MS"/>
          <w:color w:val="1F497D"/>
        </w:rPr>
        <w:t xml:space="preserve">   ADIN SOYADIN: …………………………………………………….</w:t>
      </w: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rPr>
          <w:rFonts w:ascii="Comic Sans MS" w:hAnsi="Comic Sans MS" w:cs="Comic Sans MS"/>
        </w:rPr>
      </w:pPr>
    </w:p>
    <w:p w:rsidR="002C6E6C" w:rsidRPr="0084314E" w:rsidRDefault="002C6E6C" w:rsidP="007C2D34">
      <w:pPr>
        <w:tabs>
          <w:tab w:val="left" w:pos="3009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9" type="#_x0000_t75" style="position:absolute;margin-left:2.25pt;margin-top:117.35pt;width:141.65pt;height:92.7pt;z-index:-251661312;visibility:visible" stroked="t" strokecolor="#7030a0" strokeweight="1.5pt">
            <v:imagedata r:id="rId5" o:title=""/>
          </v:shape>
        </w:pict>
      </w:r>
      <w:r>
        <w:rPr>
          <w:noProof/>
          <w:lang w:eastAsia="tr-TR"/>
        </w:rPr>
        <w:pict>
          <v:shape id="Resim 16" o:spid="_x0000_s1030" type="#_x0000_t75" style="position:absolute;margin-left:159.15pt;margin-top:117.35pt;width:107.3pt;height:80.4pt;z-index:-251658240;visibility:visible" stroked="t" strokecolor="#7030a0" strokeweight="1.5pt">
            <v:imagedata r:id="rId6" o:title=""/>
          </v:shape>
        </w:pict>
      </w:r>
      <w:r>
        <w:rPr>
          <w:noProof/>
          <w:lang w:eastAsia="tr-TR"/>
        </w:rPr>
        <w:pict>
          <v:shape id="Resim 26" o:spid="_x0000_s1031" type="#_x0000_t75" style="position:absolute;margin-left:273.1pt;margin-top:120.6pt;width:106.1pt;height:89pt;z-index:-251655168;visibility:visible" stroked="t" strokecolor="#7030a0" strokeweight="1.5pt">
            <v:imagedata r:id="rId7" o:title=""/>
          </v:shape>
        </w:pict>
      </w:r>
      <w:r>
        <w:rPr>
          <w:noProof/>
          <w:lang w:eastAsia="tr-TR"/>
        </w:rPr>
        <w:pict>
          <v:shape id="Resim 4" o:spid="_x0000_s1032" type="#_x0000_t75" style="position:absolute;margin-left:21.6pt;margin-top:21.7pt;width:94.25pt;height:81.5pt;z-index:-251662336;visibility:visible" stroked="t" strokecolor="#7030a0" strokeweight="1.5pt">
            <v:imagedata r:id="rId8" o:title=""/>
          </v:shape>
        </w:pict>
      </w:r>
      <w:r>
        <w:rPr>
          <w:noProof/>
          <w:lang w:eastAsia="tr-TR"/>
        </w:rPr>
        <w:pict>
          <v:shape id="Resim 10" o:spid="_x0000_s1033" type="#_x0000_t75" style="position:absolute;margin-left:131.25pt;margin-top:21.7pt;width:88.55pt;height:83.65pt;z-index:-251660288;visibility:visible" stroked="t" strokecolor="#7030a0" strokeweight="1.5pt">
            <v:imagedata r:id="rId9" o:title=""/>
          </v:shape>
        </w:pict>
      </w:r>
      <w:r>
        <w:rPr>
          <w:noProof/>
          <w:lang w:eastAsia="tr-TR"/>
        </w:rPr>
        <w:pict>
          <v:shape id="Resim 13" o:spid="_x0000_s1034" type="#_x0000_t75" style="position:absolute;margin-left:235.9pt;margin-top:21.7pt;width:51.25pt;height:83.8pt;z-index:-251659264;visibility:visible" stroked="t" strokecolor="#7030a0" strokeweight="1.5pt">
            <v:imagedata r:id="rId10" o:title=""/>
          </v:shape>
        </w:pict>
      </w:r>
      <w:r>
        <w:rPr>
          <w:noProof/>
          <w:lang w:eastAsia="tr-TR"/>
        </w:rPr>
        <w:pict>
          <v:shape id="Resim 22" o:spid="_x0000_s1035" type="#_x0000_t75" style="position:absolute;margin-left:301pt;margin-top:21.7pt;width:91.9pt;height:92.05pt;z-index:-251657216;visibility:visible" stroked="t" strokecolor="#7030a0" strokeweight="1.5pt">
            <v:imagedata r:id="rId11" o:title=""/>
          </v:shape>
        </w:pict>
      </w:r>
      <w:r>
        <w:rPr>
          <w:noProof/>
          <w:lang w:eastAsia="tr-TR"/>
        </w:rPr>
        <w:pict>
          <v:shape id="Resim 23" o:spid="_x0000_s1036" type="#_x0000_t75" style="position:absolute;margin-left:400.95pt;margin-top:21.7pt;width:133.85pt;height:92.7pt;z-index:-251656192;visibility:visible" stroked="t" strokecolor="#7030a0">
            <v:imagedata r:id="rId12" o:title=""/>
          </v:shape>
        </w:pict>
      </w:r>
      <w:r>
        <w:rPr>
          <w:noProof/>
          <w:lang w:eastAsia="tr-TR"/>
        </w:rPr>
        <w:pict>
          <v:shape id="Resim 32" o:spid="_x0000_s1037" type="#_x0000_t75" style="position:absolute;margin-left:387pt;margin-top:121.7pt;width:156.8pt;height:75.85pt;z-index:-251654144;visibility:visible" stroked="t" strokecolor="#7030a0" strokeweight="1.5pt">
            <v:imagedata r:id="rId13" o:title=""/>
          </v:shape>
        </w:pict>
      </w:r>
      <w:r w:rsidRPr="0084314E">
        <w:rPr>
          <w:rFonts w:ascii="Comic Sans MS" w:hAnsi="Comic Sans MS" w:cs="Comic Sans MS"/>
        </w:rPr>
        <w:tab/>
      </w:r>
    </w:p>
    <w:sectPr w:rsidR="002C6E6C" w:rsidRPr="0084314E" w:rsidSect="001846F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D34"/>
    <w:rsid w:val="000E20D4"/>
    <w:rsid w:val="001846FC"/>
    <w:rsid w:val="001B3382"/>
    <w:rsid w:val="002C6E6C"/>
    <w:rsid w:val="003254ED"/>
    <w:rsid w:val="00391B7A"/>
    <w:rsid w:val="003E3041"/>
    <w:rsid w:val="005C0A82"/>
    <w:rsid w:val="007C2D34"/>
    <w:rsid w:val="00826234"/>
    <w:rsid w:val="0084314E"/>
    <w:rsid w:val="00893207"/>
    <w:rsid w:val="00A0035C"/>
    <w:rsid w:val="00BD69DD"/>
    <w:rsid w:val="00C2429D"/>
    <w:rsid w:val="00CB0354"/>
    <w:rsid w:val="00E01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="Calibri" w:hAnsi="ALFABET98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9D"/>
    <w:rPr>
      <w:rFonts w:cs="ALFABET98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003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32</Words>
  <Characters>188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EDANUR</cp:lastModifiedBy>
  <cp:revision>3</cp:revision>
  <dcterms:created xsi:type="dcterms:W3CDTF">2012-05-15T06:59:00Z</dcterms:created>
  <dcterms:modified xsi:type="dcterms:W3CDTF">2013-01-28T21:00:00Z</dcterms:modified>
  <cp:category>www.sorubak.com</cp:category>
  <cp:version>www.sorubak.com</cp:version>
</cp:coreProperties>
</file>