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3D1" w:rsidRDefault="002613D1"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26.25pt;margin-top:516.1pt;width:499.35pt;height:60.25pt;z-index:251679744" fillcolor="#d8d8d8" strokecolor="#4bacc6" strokeweight="5pt">
            <v:stroke linestyle="thickThin"/>
            <v:shadow color="#868686"/>
            <v:textbox style="mso-next-textbox:#_x0000_s1026">
              <w:txbxContent>
                <w:p w:rsidR="002613D1" w:rsidRPr="0049462E" w:rsidRDefault="002613D1" w:rsidP="00A11529">
                  <w:pPr>
                    <w:rPr>
                      <w:rFonts w:ascii="Tahoma" w:hAnsi="Tahoma" w:cs="Tahoma"/>
                      <w:color w:val="7030A0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Aşağıda verilen sayı gruplarını inceleyerek boşlukları </w:t>
                  </w:r>
                  <w:r w:rsidRPr="0049462E">
                    <w:rPr>
                      <w:rFonts w:ascii="Tahoma" w:hAnsi="Tahoma" w:cs="Tahoma"/>
                      <w:b/>
                      <w:color w:val="7030A0"/>
                      <w:sz w:val="28"/>
                      <w:szCs w:val="28"/>
                      <w:u w:val="single"/>
                    </w:rPr>
                    <w:t>eşittir, büyüktür, küçüktür</w:t>
                  </w:r>
                  <w:r>
                    <w:rPr>
                      <w:rFonts w:ascii="Tahoma" w:hAnsi="Tahoma" w:cs="Tahoma"/>
                      <w:color w:val="7030A0"/>
                      <w:sz w:val="28"/>
                      <w:szCs w:val="28"/>
                    </w:rPr>
                    <w:t xml:space="preserve"> </w:t>
                  </w:r>
                  <w:r w:rsidRPr="0049462E">
                    <w:rPr>
                      <w:rFonts w:ascii="Tahoma" w:hAnsi="Tahoma" w:cs="Tahoma"/>
                      <w:sz w:val="28"/>
                      <w:szCs w:val="28"/>
                    </w:rPr>
                    <w:t>ifadelerinden uygun olanı ile dolduralım.</w:t>
                  </w:r>
                  <w:r w:rsidRPr="0049462E">
                    <w:rPr>
                      <w:rFonts w:ascii="Tahoma" w:hAnsi="Tahoma" w:cs="Tahoma"/>
                      <w:b/>
                      <w:color w:val="7030A0"/>
                      <w:sz w:val="28"/>
                      <w:szCs w:val="28"/>
                      <w:u w:val="single"/>
                    </w:rPr>
                    <w:t xml:space="preserve"> </w:t>
                  </w:r>
                  <w:hyperlink r:id="rId6" w:history="1">
                    <w:r w:rsidRPr="00A760A3">
                      <w:rPr>
                        <w:rStyle w:val="Hyperlink"/>
                        <w:rFonts w:ascii="Hand writing Mutlu" w:hAnsi="Hand writing Mutlu"/>
                      </w:rPr>
                      <w:t>www.sorubak.com</w:t>
                    </w:r>
                  </w:hyperlink>
                </w:p>
                <w:p w:rsidR="002613D1" w:rsidRDefault="002613D1" w:rsidP="007A0D78"/>
              </w:txbxContent>
            </v:textbox>
          </v:shape>
        </w:pict>
      </w:r>
      <w:r>
        <w:rPr>
          <w:noProof/>
          <w:lang w:eastAsia="tr-TR"/>
        </w:rPr>
        <w:pict>
          <v:roundrect id="_x0000_s1027" style="position:absolute;margin-left:246.6pt;margin-top:664.4pt;width:226.5pt;height:25.5pt;z-index:251693056" arcsize="10923f">
            <v:textbox style="mso-next-textbox:#_x0000_s1027">
              <w:txbxContent>
                <w:p w:rsidR="002613D1" w:rsidRDefault="002613D1" w:rsidP="00A11529">
                  <w:pPr>
                    <w:rPr>
                      <w:rFonts w:ascii="Verdana" w:hAnsi="Verdana"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sz w:val="28"/>
                      <w:szCs w:val="28"/>
                    </w:rPr>
                    <w:t>64, 69’dan 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246.6pt;margin-top:623.9pt;width:226.5pt;height:25.5pt;z-index:251692032" arcsize="10923f">
            <v:textbox style="mso-next-textbox:#_x0000_s1028">
              <w:txbxContent>
                <w:p w:rsidR="002613D1" w:rsidRDefault="002613D1" w:rsidP="00A11529">
                  <w:pPr>
                    <w:rPr>
                      <w:rFonts w:ascii="Verdana" w:hAnsi="Verdana"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sz w:val="28"/>
                      <w:szCs w:val="28"/>
                    </w:rPr>
                    <w:t>37, 15’den 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246.6pt;margin-top:583.4pt;width:226.5pt;height:25.5pt;z-index:251691008" arcsize="10923f">
            <v:textbox style="mso-next-textbox:#_x0000_s1029">
              <w:txbxContent>
                <w:p w:rsidR="002613D1" w:rsidRDefault="002613D1" w:rsidP="00A11529">
                  <w:pPr>
                    <w:rPr>
                      <w:rFonts w:ascii="Verdana" w:hAnsi="Verdana"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sz w:val="28"/>
                      <w:szCs w:val="28"/>
                    </w:rPr>
                    <w:t>46, 46’ya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ab/>
                    <w:t xml:space="preserve"> 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-14.05pt;margin-top:703.4pt;width:226.5pt;height:25.5pt;z-index:251689984" arcsize="10923f">
            <v:textbox style="mso-next-textbox:#_x0000_s1030">
              <w:txbxContent>
                <w:p w:rsidR="002613D1" w:rsidRDefault="002613D1" w:rsidP="00A11529">
                  <w:pPr>
                    <w:rPr>
                      <w:rFonts w:ascii="Verdana" w:hAnsi="Verdana"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sz w:val="28"/>
                      <w:szCs w:val="28"/>
                    </w:rPr>
                    <w:t>72, 72’ye</w:t>
                  </w:r>
                  <w:r>
                    <w:rPr>
                      <w:rFonts w:ascii="Verdana" w:hAnsi="Verdana"/>
                      <w:sz w:val="28"/>
                      <w:szCs w:val="28"/>
                    </w:rPr>
                    <w:tab/>
                    <w:t xml:space="preserve"> 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-14.05pt;margin-top:664.4pt;width:226.5pt;height:25.5pt;z-index:251688960" arcsize="10923f">
            <v:textbox style="mso-next-textbox:#_x0000_s1031">
              <w:txbxContent>
                <w:p w:rsidR="002613D1" w:rsidRDefault="002613D1" w:rsidP="00A11529">
                  <w:pPr>
                    <w:rPr>
                      <w:rFonts w:ascii="Verdana" w:hAnsi="Verdana"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sz w:val="28"/>
                      <w:szCs w:val="28"/>
                    </w:rPr>
                    <w:t>96, 91’den 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-14.05pt;margin-top:623.9pt;width:226.5pt;height:25.5pt;z-index:251687936" arcsize="10923f">
            <v:textbox style="mso-next-textbox:#_x0000_s1032">
              <w:txbxContent>
                <w:p w:rsidR="002613D1" w:rsidRPr="0049462E" w:rsidRDefault="002613D1" w:rsidP="00A11529">
                  <w:pPr>
                    <w:rPr>
                      <w:rFonts w:ascii="Verdana" w:hAnsi="Verdana"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sz w:val="28"/>
                      <w:szCs w:val="28"/>
                    </w:rPr>
                    <w:t>55, 27’den 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-14.05pt;margin-top:583.4pt;width:226.5pt;height:25.5pt;z-index:251686912" arcsize="10923f">
            <v:textbox style="mso-next-textbox:#_x0000_s1033">
              <w:txbxContent>
                <w:p w:rsidR="002613D1" w:rsidRPr="0049462E" w:rsidRDefault="002613D1" w:rsidP="00A11529">
                  <w:pPr>
                    <w:rPr>
                      <w:rFonts w:ascii="Verdana" w:hAnsi="Verdana"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sz w:val="28"/>
                      <w:szCs w:val="28"/>
                    </w:rPr>
                    <w:t>18, 36’dan 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246.6pt;margin-top:703.4pt;width:226.5pt;height:25.5pt;z-index:251694080" arcsize="10923f">
            <v:textbox>
              <w:txbxContent>
                <w:p w:rsidR="002613D1" w:rsidRDefault="002613D1" w:rsidP="00A11529">
                  <w:pPr>
                    <w:rPr>
                      <w:rFonts w:ascii="Verdana" w:hAnsi="Verdana"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sz w:val="28"/>
                      <w:szCs w:val="28"/>
                    </w:rPr>
                    <w:t>98, 89’dan ……………………………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418.55pt;margin-top:459.75pt;width:35.2pt;height:24pt;z-index:251678720" stroked="f">
            <v:textbox style="mso-next-textbox:#_x0000_s1035">
              <w:txbxContent>
                <w:p w:rsidR="002613D1" w:rsidRDefault="002613D1" w:rsidP="007A0D7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37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334.55pt;margin-top:459.75pt;width:35.2pt;height:24pt;z-index:251677696" stroked="f">
            <v:textbox style="mso-next-textbox:#_x0000_s1036">
              <w:txbxContent>
                <w:p w:rsidR="002613D1" w:rsidRDefault="002613D1" w:rsidP="007A0D7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44.05pt;margin-top:459.75pt;width:35.2pt;height:24pt;z-index:251676672" stroked="f">
            <v:textbox style="mso-next-textbox:#_x0000_s1037">
              <w:txbxContent>
                <w:p w:rsidR="002613D1" w:rsidRDefault="002613D1" w:rsidP="007A0D7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56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160.05pt;margin-top:459.75pt;width:35.2pt;height:24pt;z-index:251675648" stroked="f">
            <v:textbox style="mso-next-textbox:#_x0000_s1038">
              <w:txbxContent>
                <w:p w:rsidR="002613D1" w:rsidRDefault="002613D1" w:rsidP="007A0D7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57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72.1pt;margin-top:459.75pt;width:35.2pt;height:24pt;z-index:251674624" stroked="f">
            <v:textbox style="mso-next-textbox:#_x0000_s1039">
              <w:txbxContent>
                <w:p w:rsidR="002613D1" w:rsidRDefault="002613D1" w:rsidP="007A0D7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63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-11.9pt;margin-top:459.75pt;width:35.2pt;height:24pt;z-index:251673600" stroked="f">
            <v:textbox style="mso-next-textbox:#_x0000_s1040">
              <w:txbxContent>
                <w:p w:rsidR="002613D1" w:rsidRDefault="002613D1" w:rsidP="007A0D7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28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margin-left:58.2pt;margin-top:446.45pt;width:76.75pt;height:61pt;z-index:251668480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_x0000_s1042" type="#_x0000_t75" style="position:absolute;margin-left:229.6pt;margin-top:446.45pt;width:76.75pt;height:61pt;z-index:251670528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_x0000_s1043" type="#_x0000_t75" style="position:absolute;margin-left:146.65pt;margin-top:446.45pt;width:76.75pt;height:61pt;z-index:251669504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_x0000_s1044" type="#_x0000_t75" style="position:absolute;margin-left:403.3pt;margin-top:446.45pt;width:76.75pt;height:61pt;z-index:251672576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_x0000_s1045" type="#_x0000_t75" style="position:absolute;margin-left:320.35pt;margin-top:446.45pt;width:76.75pt;height:61pt;z-index:251671552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_x0000_s1046" type="#_x0000_t75" style="position:absolute;margin-left:-24.75pt;margin-top:446.45pt;width:76.75pt;height:61pt;z-index:251667456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rect id="_x0000_s1047" style="position:absolute;margin-left:-26.25pt;margin-top:444.9pt;width:165pt;height:66pt;z-index:-251657216" strokeweight="1.5pt"/>
        </w:pict>
      </w:r>
      <w:r>
        <w:rPr>
          <w:noProof/>
          <w:lang w:eastAsia="tr-TR"/>
        </w:rPr>
        <w:pict>
          <v:rect id="_x0000_s1048" style="position:absolute;margin-left:318.3pt;margin-top:445.05pt;width:165pt;height:66pt;z-index:251661312" strokeweight="1.5pt"/>
        </w:pict>
      </w:r>
      <w:r>
        <w:rPr>
          <w:noProof/>
          <w:lang w:eastAsia="tr-TR"/>
        </w:rPr>
        <w:pict>
          <v:rect id="_x0000_s1049" style="position:absolute;margin-left:145.25pt;margin-top:445.05pt;width:165pt;height:66pt;z-index:251660288" strokeweight="1.5pt"/>
        </w:pict>
      </w:r>
      <w:r>
        <w:rPr>
          <w:noProof/>
          <w:lang w:eastAsia="tr-TR"/>
        </w:rPr>
        <w:pict>
          <v:shape id="_x0000_s1050" type="#_x0000_t202" style="position:absolute;margin-left:-11.9pt;margin-top:380.7pt;width:35.2pt;height:24pt;z-index:251682816" stroked="f">
            <v:textbox style="mso-next-textbox:#_x0000_s1050">
              <w:txbxContent>
                <w:p w:rsidR="002613D1" w:rsidRDefault="002613D1" w:rsidP="007A0D7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86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160.05pt;margin-top:380.7pt;width:35.2pt;height:24pt;z-index:251684864" stroked="f">
            <v:textbox style="mso-next-textbox:#_x0000_s1051">
              <w:txbxContent>
                <w:p w:rsidR="002613D1" w:rsidRDefault="002613D1" w:rsidP="007A0D7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72.1pt;margin-top:380.7pt;width:35.2pt;height:24pt;z-index:251683840" stroked="f">
            <v:textbox style="mso-next-textbox:#_x0000_s1052">
              <w:txbxContent>
                <w:p w:rsidR="002613D1" w:rsidRDefault="002613D1" w:rsidP="007A0D7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56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418.55pt;margin-top:380.7pt;width:35.2pt;height:24pt;z-index:251681792" stroked="f">
            <v:textbox style="mso-next-textbox:#_x0000_s1053">
              <w:txbxContent>
                <w:p w:rsidR="002613D1" w:rsidRDefault="002613D1" w:rsidP="007A0D7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95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334.55pt;margin-top:380.7pt;width:35.2pt;height:24pt;z-index:251680768" stroked="f">
            <v:textbox style="mso-next-textbox:#_x0000_s1054">
              <w:txbxContent>
                <w:p w:rsidR="002613D1" w:rsidRDefault="002613D1" w:rsidP="007A0D7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71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244.05pt;margin-top:380.7pt;width:35.2pt;height:24pt;z-index:251685888" stroked="f">
            <v:textbox style="mso-next-textbox:#_x0000_s1055">
              <w:txbxContent>
                <w:p w:rsidR="002613D1" w:rsidRDefault="002613D1" w:rsidP="007A0D7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6" type="#_x0000_t75" style="position:absolute;margin-left:403.3pt;margin-top:365.05pt;width:76.75pt;height:61pt;z-index:251666432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_x0000_s1057" type="#_x0000_t75" style="position:absolute;margin-left:320.35pt;margin-top:365.05pt;width:76.75pt;height:61pt;z-index:251665408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_x0000_s1058" type="#_x0000_t75" style="position:absolute;margin-left:229.6pt;margin-top:365.05pt;width:76.75pt;height:61pt;z-index:251664384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_x0000_s1059" type="#_x0000_t75" style="position:absolute;margin-left:146.65pt;margin-top:365.05pt;width:76.75pt;height:61pt;z-index:251663360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_x0000_s1060" type="#_x0000_t75" style="position:absolute;margin-left:58.2pt;margin-top:365.05pt;width:76.75pt;height:61pt;z-index:251662336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Resim 6" o:spid="_x0000_s1061" type="#_x0000_t75" style="position:absolute;margin-left:-24.75pt;margin-top:365.05pt;width:76.75pt;height:61pt;z-index:251654144;visibility:visible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rect id="_x0000_s1062" style="position:absolute;margin-left:-26.25pt;margin-top:363.35pt;width:165pt;height:66.15pt;z-index:-251660288" strokeweight="1.5pt"/>
        </w:pict>
      </w:r>
      <w:r>
        <w:rPr>
          <w:noProof/>
          <w:lang w:eastAsia="tr-TR"/>
        </w:rPr>
        <w:pict>
          <v:rect id="_x0000_s1063" style="position:absolute;margin-left:318.3pt;margin-top:363.5pt;width:165pt;height:66pt;z-index:251658240" strokeweight="1.5pt"/>
        </w:pict>
      </w:r>
      <w:r>
        <w:rPr>
          <w:noProof/>
          <w:lang w:eastAsia="tr-TR"/>
        </w:rPr>
        <w:pict>
          <v:rect id="_x0000_s1064" style="position:absolute;margin-left:145.25pt;margin-top:363.5pt;width:165pt;height:66pt;z-index:251657216" strokeweight="1.5pt"/>
        </w:pict>
      </w:r>
      <w:r>
        <w:rPr>
          <w:noProof/>
          <w:lang w:eastAsia="tr-TR"/>
        </w:rPr>
        <w:pict>
          <v:shape id="_x0000_s1065" type="#_x0000_t21" style="position:absolute;margin-left:-22.35pt;margin-top:289.95pt;width:499.35pt;height:60.25pt;z-index:251655168" fillcolor="#d8d8d8" strokecolor="#4bacc6" strokeweight="5pt">
            <v:stroke linestyle="thickThin"/>
            <v:shadow color="#868686"/>
            <v:textbox style="mso-next-textbox:#_x0000_s1065">
              <w:txbxContent>
                <w:p w:rsidR="002613D1" w:rsidRPr="00E50B6B" w:rsidRDefault="002613D1" w:rsidP="007A0D78">
                  <w:pPr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Aşağıda verilen sayı gruplarını inceleyelim. </w:t>
                  </w:r>
                  <w:r>
                    <w:rPr>
                      <w:rFonts w:ascii="Tahoma" w:hAnsi="Tahoma" w:cs="Tahoma"/>
                      <w:b/>
                      <w:sz w:val="28"/>
                      <w:szCs w:val="28"/>
                      <w:u w:val="single"/>
                    </w:rPr>
                    <w:t>Küçük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 olan sayıyı bulup çarpı işareti </w:t>
                  </w:r>
                  <w:r w:rsidRPr="00E50B6B">
                    <w:rPr>
                      <w:rFonts w:ascii="Tahoma" w:hAnsi="Tahoma" w:cs="Tahoma"/>
                      <w:b/>
                      <w:sz w:val="28"/>
                      <w:szCs w:val="28"/>
                      <w:u w:val="single"/>
                    </w:rPr>
                    <w:t>( X )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 koyalım.</w:t>
                  </w:r>
                </w:p>
                <w:p w:rsidR="002613D1" w:rsidRDefault="002613D1" w:rsidP="007A0D78"/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202" style="position:absolute;margin-left:435pt;margin-top:228.1pt;width:35.2pt;height:24pt;z-index:251653120" stroked="f">
            <v:textbox style="mso-next-textbox:#_x0000_s1066">
              <w:txbxContent>
                <w:p w:rsidR="002613D1" w:rsidRDefault="002613D1" w:rsidP="00721EA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84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352.85pt;margin-top:228.1pt;width:35.2pt;height:24pt;z-index:251652096" stroked="f">
            <v:textbox style="mso-next-textbox:#_x0000_s1067">
              <w:txbxContent>
                <w:p w:rsidR="002613D1" w:rsidRDefault="002613D1" w:rsidP="00721EA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82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261.25pt;margin-top:228.1pt;width:35.2pt;height:24pt;z-index:251651072" stroked="f">
            <v:textbox style="mso-next-textbox:#_x0000_s1068">
              <w:txbxContent>
                <w:p w:rsidR="002613D1" w:rsidRDefault="002613D1" w:rsidP="00721EA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178.3pt;margin-top:228.1pt;width:35.2pt;height:24pt;z-index:251650048" stroked="f">
            <v:textbox style="mso-next-textbox:#_x0000_s1069">
              <w:txbxContent>
                <w:p w:rsidR="002613D1" w:rsidRDefault="002613D1" w:rsidP="00721EA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202" style="position:absolute;margin-left:89.85pt;margin-top:228.1pt;width:35.2pt;height:24pt;z-index:251649024" stroked="f">
            <v:textbox style="mso-next-textbox:#_x0000_s1070">
              <w:txbxContent>
                <w:p w:rsidR="002613D1" w:rsidRDefault="002613D1" w:rsidP="00721EA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62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6.65pt;margin-top:228.1pt;width:35.2pt;height:24pt;z-index:251648000" stroked="f">
            <v:textbox style="mso-next-textbox:#_x0000_s1071">
              <w:txbxContent>
                <w:p w:rsidR="002613D1" w:rsidRDefault="002613D1" w:rsidP="00721EA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26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435pt;margin-top:146.7pt;width:35.2pt;height:24pt;z-index:251646976" stroked="f">
            <v:textbox style="mso-next-textbox:#_x0000_s1072">
              <w:txbxContent>
                <w:p w:rsidR="002613D1" w:rsidRDefault="002613D1" w:rsidP="00721EA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75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352.85pt;margin-top:146.7pt;width:35.2pt;height:24pt;z-index:251645952" stroked="f">
            <v:textbox style="mso-next-textbox:#_x0000_s1073">
              <w:txbxContent>
                <w:p w:rsidR="002613D1" w:rsidRDefault="002613D1" w:rsidP="00721EA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91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margin-left:261.25pt;margin-top:146.7pt;width:35.2pt;height:24pt;z-index:251644928" stroked="f">
            <v:textbox style="mso-next-textbox:#_x0000_s1074">
              <w:txbxContent>
                <w:p w:rsidR="002613D1" w:rsidRDefault="002613D1" w:rsidP="00721EA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178.3pt;margin-top:146.7pt;width:35.2pt;height:24pt;z-index:251643904" stroked="f">
            <v:textbox style="mso-next-textbox:#_x0000_s1075">
              <w:txbxContent>
                <w:p w:rsidR="002613D1" w:rsidRDefault="002613D1" w:rsidP="00721EA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202" style="position:absolute;margin-left:89.85pt;margin-top:146.7pt;width:35.2pt;height:24pt;z-index:251629568" stroked="f">
            <v:textbox style="mso-next-textbox:#_x0000_s1076">
              <w:txbxContent>
                <w:p w:rsidR="002613D1" w:rsidRDefault="002613D1" w:rsidP="00721EA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53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6.65pt;margin-top:146.7pt;width:35.2pt;height:24pt;z-index:251628544" stroked="f">
            <v:textbox style="mso-next-textbox:#_x0000_s1077">
              <w:txbxContent>
                <w:p w:rsidR="002613D1" w:rsidRDefault="002613D1" w:rsidP="00721EA8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  <w:szCs w:val="28"/>
                    </w:rPr>
                    <w:t>47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" o:spid="_x0000_s1078" type="#_x0000_t75" style="position:absolute;margin-left:-24.75pt;margin-top:134.95pt;width:76.75pt;height:54pt;z-index:251623424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79" type="#_x0000_t75" style="position:absolute;margin-left:58.2pt;margin-top:134.95pt;width:76.75pt;height:54pt;z-index:251627520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80" type="#_x0000_t75" style="position:absolute;margin-left:229.6pt;margin-top:134.95pt;width:76.75pt;height:54pt;z-index:251631616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81" type="#_x0000_t75" style="position:absolute;margin-left:146.65pt;margin-top:134.95pt;width:76.75pt;height:54pt;z-index:251630592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82" type="#_x0000_t75" style="position:absolute;margin-left:403.35pt;margin-top:134.95pt;width:76.75pt;height:54pt;z-index:251633664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83" type="#_x0000_t75" style="position:absolute;margin-left:320.4pt;margin-top:134.95pt;width:76.75pt;height:54pt;z-index:251632640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84" type="#_x0000_t75" style="position:absolute;margin-left:-24.75pt;margin-top:217.15pt;width:76.75pt;height:54pt;z-index:251637760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85" type="#_x0000_t75" style="position:absolute;margin-left:58.2pt;margin-top:217.15pt;width:76.75pt;height:54pt;z-index:251638784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86" type="#_x0000_t75" style="position:absolute;margin-left:146.65pt;margin-top:217.15pt;width:76.75pt;height:54pt;z-index:251639808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87" type="#_x0000_t75" style="position:absolute;margin-left:229.6pt;margin-top:217.15pt;width:76.75pt;height:54pt;z-index:251640832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88" type="#_x0000_t75" style="position:absolute;margin-left:403.35pt;margin-top:217.15pt;width:76.75pt;height:54pt;z-index:251642880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_x0000_s1089" type="#_x0000_t75" style="position:absolute;margin-left:320.4pt;margin-top:217.15pt;width:76.75pt;height:54pt;z-index:251641856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rect id="_x0000_s1090" style="position:absolute;margin-left:318.3pt;margin-top:208.7pt;width:165pt;height:66pt;z-index:251636736" strokeweight="1.5pt"/>
        </w:pict>
      </w:r>
      <w:r>
        <w:rPr>
          <w:noProof/>
          <w:lang w:eastAsia="tr-TR"/>
        </w:rPr>
        <w:pict>
          <v:rect id="_x0000_s1091" style="position:absolute;margin-left:145.25pt;margin-top:208.7pt;width:165pt;height:66pt;z-index:251635712" strokeweight="1.5pt"/>
        </w:pict>
      </w:r>
      <w:r>
        <w:rPr>
          <w:noProof/>
          <w:lang w:eastAsia="tr-TR"/>
        </w:rPr>
        <w:pict>
          <v:rect id="_x0000_s1092" style="position:absolute;margin-left:-26.25pt;margin-top:208.55pt;width:165pt;height:66pt;z-index:-251681792" strokeweight="1.5pt"/>
        </w:pict>
      </w:r>
      <w:r>
        <w:rPr>
          <w:noProof/>
          <w:lang w:eastAsia="tr-TR"/>
        </w:rPr>
        <w:pict>
          <v:rect id="_x0000_s1093" style="position:absolute;margin-left:318.3pt;margin-top:127.15pt;width:165pt;height:66pt;z-index:251626496" strokeweight="1.5pt"/>
        </w:pict>
      </w:r>
      <w:r>
        <w:rPr>
          <w:noProof/>
          <w:lang w:eastAsia="tr-TR"/>
        </w:rPr>
        <w:pict>
          <v:rect id="_x0000_s1094" style="position:absolute;margin-left:145.25pt;margin-top:127.15pt;width:165pt;height:66pt;z-index:251625472" strokeweight="1.5pt"/>
        </w:pict>
      </w:r>
      <w:r>
        <w:rPr>
          <w:noProof/>
          <w:lang w:eastAsia="tr-TR"/>
        </w:rPr>
        <w:pict>
          <v:rect id="_x0000_s1095" style="position:absolute;margin-left:-26.25pt;margin-top:127pt;width:165pt;height:66pt;z-index:-251692032" strokeweight="1.5pt"/>
        </w:pict>
      </w:r>
      <w:r>
        <w:rPr>
          <w:noProof/>
          <w:lang w:eastAsia="tr-TR"/>
        </w:rPr>
        <w:pict>
          <v:shape id="_x0000_s1096" type="#_x0000_t21" style="position:absolute;margin-left:-22.35pt;margin-top:54.35pt;width:499.35pt;height:60.25pt;z-index:251622400" fillcolor="#d8d8d8" strokecolor="#4bacc6" strokeweight="5pt">
            <v:stroke linestyle="thickThin"/>
            <v:shadow color="#868686"/>
            <v:textbox style="mso-next-textbox:#_x0000_s1096">
              <w:txbxContent>
                <w:p w:rsidR="002613D1" w:rsidRPr="00E50B6B" w:rsidRDefault="002613D1" w:rsidP="000D42B7">
                  <w:pPr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Aşağıda verilen sayı gruplarını inceleyelim. </w:t>
                  </w:r>
                  <w:r w:rsidRPr="00E50B6B">
                    <w:rPr>
                      <w:rFonts w:ascii="Tahoma" w:hAnsi="Tahoma" w:cs="Tahoma"/>
                      <w:b/>
                      <w:sz w:val="28"/>
                      <w:szCs w:val="28"/>
                      <w:u w:val="single"/>
                    </w:rPr>
                    <w:t>Büyük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 olan sayıyı bulup çarpı işareti </w:t>
                  </w:r>
                  <w:r w:rsidRPr="00E50B6B">
                    <w:rPr>
                      <w:rFonts w:ascii="Tahoma" w:hAnsi="Tahoma" w:cs="Tahoma"/>
                      <w:b/>
                      <w:sz w:val="28"/>
                      <w:szCs w:val="28"/>
                      <w:u w:val="single"/>
                    </w:rPr>
                    <w:t>( X )</w:t>
                  </w: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 koyalım.</w:t>
                  </w:r>
                </w:p>
                <w:p w:rsidR="002613D1" w:rsidRDefault="002613D1"/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97" type="#_x0000_t98" style="position:absolute;margin-left:-22.35pt;margin-top:-6.7pt;width:499.35pt;height:49.3pt;z-index:251621376" fillcolor="#fabf8f" strokecolor="#fabf8f" strokeweight="1pt">
            <v:fill color2="#fde9d9" angle="-45" focus="-50%" type="gradient"/>
            <v:shadow on="t" type="perspective" color="#974706" opacity=".5" offset="1pt" offset2="-3pt"/>
            <v:textbox style="mso-next-textbox:#_x0000_s1097">
              <w:txbxContent>
                <w:p w:rsidR="002613D1" w:rsidRPr="000D42B7" w:rsidRDefault="002613D1" w:rsidP="000D42B7">
                  <w:pPr>
                    <w:jc w:val="center"/>
                    <w:rPr>
                      <w:rFonts w:ascii="Snap ITC" w:hAnsi="Snap ITC"/>
                      <w:sz w:val="44"/>
                      <w:szCs w:val="44"/>
                    </w:rPr>
                  </w:pPr>
                  <w:r>
                    <w:rPr>
                      <w:rFonts w:ascii="Snap ITC" w:hAnsi="Snap ITC"/>
                      <w:sz w:val="44"/>
                      <w:szCs w:val="44"/>
                    </w:rPr>
                    <w:t>DO</w:t>
                  </w:r>
                  <w:r>
                    <w:rPr>
                      <w:rFonts w:ascii="Times New Roman" w:hAnsi="Times New Roman"/>
                      <w:sz w:val="44"/>
                      <w:szCs w:val="44"/>
                    </w:rPr>
                    <w:t>Ğ</w:t>
                  </w:r>
                  <w:r>
                    <w:rPr>
                      <w:rFonts w:ascii="Snap ITC" w:hAnsi="Snap ITC"/>
                      <w:sz w:val="44"/>
                      <w:szCs w:val="44"/>
                    </w:rPr>
                    <w:t>AL SAYILARI KAR</w:t>
                  </w:r>
                  <w:r>
                    <w:rPr>
                      <w:rFonts w:ascii="Times New Roman" w:hAnsi="Times New Roman"/>
                      <w:sz w:val="44"/>
                      <w:szCs w:val="44"/>
                    </w:rPr>
                    <w:t>Ş</w:t>
                  </w:r>
                  <w:r>
                    <w:rPr>
                      <w:rFonts w:ascii="Snap ITC" w:hAnsi="Snap ITC"/>
                      <w:sz w:val="44"/>
                      <w:szCs w:val="44"/>
                    </w:rPr>
                    <w:t>ILA</w:t>
                  </w:r>
                  <w:r>
                    <w:rPr>
                      <w:rFonts w:ascii="Times New Roman" w:hAnsi="Times New Roman"/>
                      <w:sz w:val="44"/>
                      <w:szCs w:val="44"/>
                    </w:rPr>
                    <w:t>Ş</w:t>
                  </w:r>
                  <w:r>
                    <w:rPr>
                      <w:rFonts w:ascii="Snap ITC" w:hAnsi="Snap ITC"/>
                      <w:sz w:val="44"/>
                      <w:szCs w:val="44"/>
                    </w:rPr>
                    <w:t>TIRMA</w:t>
                  </w:r>
                </w:p>
              </w:txbxContent>
            </v:textbox>
          </v:shape>
        </w:pict>
      </w:r>
    </w:p>
    <w:sectPr w:rsidR="002613D1" w:rsidSect="000D42B7">
      <w:headerReference w:type="default" r:id="rId9"/>
      <w:pgSz w:w="11906" w:h="16838"/>
      <w:pgMar w:top="1417" w:right="1417" w:bottom="1417" w:left="1417" w:header="708" w:footer="708" w:gutter="0"/>
      <w:pgBorders w:offsetFrom="page">
        <w:top w:val="clocks" w:sz="16" w:space="24" w:color="auto"/>
        <w:left w:val="clocks" w:sz="16" w:space="24" w:color="auto"/>
        <w:bottom w:val="clocks" w:sz="16" w:space="24" w:color="auto"/>
        <w:right w:val="clocks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3D1" w:rsidRDefault="002613D1" w:rsidP="000D42B7">
      <w:pPr>
        <w:spacing w:after="0" w:line="240" w:lineRule="auto"/>
      </w:pPr>
      <w:r>
        <w:separator/>
      </w:r>
    </w:p>
  </w:endnote>
  <w:endnote w:type="continuationSeparator" w:id="0">
    <w:p w:rsidR="002613D1" w:rsidRDefault="002613D1" w:rsidP="000D4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nap ITC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3D1" w:rsidRDefault="002613D1" w:rsidP="000D42B7">
      <w:pPr>
        <w:spacing w:after="0" w:line="240" w:lineRule="auto"/>
      </w:pPr>
      <w:r>
        <w:separator/>
      </w:r>
    </w:p>
  </w:footnote>
  <w:footnote w:type="continuationSeparator" w:id="0">
    <w:p w:rsidR="002613D1" w:rsidRDefault="002613D1" w:rsidP="000D4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3D1" w:rsidRPr="000D42B7" w:rsidRDefault="002613D1">
    <w:pPr>
      <w:pStyle w:val="Header"/>
      <w:rPr>
        <w:rFonts w:ascii="Forte" w:hAnsi="Forte"/>
        <w:sz w:val="32"/>
        <w:szCs w:val="32"/>
        <w:u w:val="single"/>
      </w:rPr>
    </w:pPr>
    <w:r w:rsidRPr="000D42B7">
      <w:rPr>
        <w:rFonts w:ascii="Forte" w:hAnsi="Forte"/>
        <w:sz w:val="32"/>
        <w:szCs w:val="32"/>
        <w:u w:val="single"/>
      </w:rPr>
      <w:t>Adı – Soyadı: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42B7"/>
    <w:rsid w:val="000D42B7"/>
    <w:rsid w:val="0018361A"/>
    <w:rsid w:val="002613D1"/>
    <w:rsid w:val="0049462E"/>
    <w:rsid w:val="00530F78"/>
    <w:rsid w:val="00721EA8"/>
    <w:rsid w:val="00722BC4"/>
    <w:rsid w:val="007A0D78"/>
    <w:rsid w:val="009D1192"/>
    <w:rsid w:val="00A11529"/>
    <w:rsid w:val="00A760A3"/>
    <w:rsid w:val="00D60733"/>
    <w:rsid w:val="00E50B6B"/>
    <w:rsid w:val="00E8601F"/>
    <w:rsid w:val="00ED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61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D4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D42B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D4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D42B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D4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42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6073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1</Pages>
  <Words>10</Words>
  <Characters>63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Bahadırefe</dc:creator>
  <cp:keywords>www.sorubak.com</cp:keywords>
  <dc:description>www.sorubak.com</dc:description>
  <cp:lastModifiedBy>edanur</cp:lastModifiedBy>
  <cp:revision>2</cp:revision>
  <dcterms:created xsi:type="dcterms:W3CDTF">2012-12-07T00:01:00Z</dcterms:created>
  <dcterms:modified xsi:type="dcterms:W3CDTF">2012-12-30T21:21:00Z</dcterms:modified>
  <cp:category>www.sorubak.com</cp:category>
</cp:coreProperties>
</file>