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47D" w:rsidRPr="00864836" w:rsidRDefault="00A2647D" w:rsidP="001F20CC">
      <w:pPr>
        <w:spacing w:line="100" w:lineRule="atLeast"/>
        <w:rPr>
          <w:sz w:val="28"/>
          <w:szCs w:val="28"/>
        </w:rPr>
      </w:pPr>
      <w:r w:rsidRPr="00864836">
        <w:rPr>
          <w:sz w:val="28"/>
          <w:szCs w:val="28"/>
        </w:rPr>
        <w:t xml:space="preserve">Adı Soyadı:…………………………………  </w:t>
      </w:r>
    </w:p>
    <w:p w:rsidR="00A2647D" w:rsidRPr="00864836" w:rsidRDefault="00A2647D" w:rsidP="001F20CC">
      <w:pPr>
        <w:spacing w:line="100" w:lineRule="atLeast"/>
        <w:rPr>
          <w:sz w:val="28"/>
          <w:szCs w:val="28"/>
        </w:rPr>
      </w:pPr>
      <w:r w:rsidRPr="00864836">
        <w:rPr>
          <w:sz w:val="28"/>
          <w:szCs w:val="28"/>
        </w:rPr>
        <w:t xml:space="preserve">                                   </w:t>
      </w:r>
    </w:p>
    <w:p w:rsidR="00A2647D" w:rsidRPr="00864836" w:rsidRDefault="00A2647D" w:rsidP="001F20CC">
      <w:pPr>
        <w:spacing w:line="100" w:lineRule="atLeast"/>
        <w:jc w:val="center"/>
      </w:pPr>
      <w:r w:rsidRPr="00864836">
        <w:t>Aşağıdaki metni anlayana kadar(En az 5 defa) oku, soruları metne göre cevapla.</w:t>
      </w:r>
    </w:p>
    <w:p w:rsidR="00A2647D" w:rsidRPr="00864836" w:rsidRDefault="00A2647D" w:rsidP="00711B9D">
      <w:pPr>
        <w:jc w:val="center"/>
        <w:rPr>
          <w:sz w:val="36"/>
          <w:szCs w:val="36"/>
        </w:rPr>
      </w:pPr>
      <w:r w:rsidRPr="00864836">
        <w:rPr>
          <w:sz w:val="36"/>
          <w:szCs w:val="36"/>
        </w:rPr>
        <w:t>İŞBÖLÜMÜ</w:t>
      </w:r>
    </w:p>
    <w:p w:rsidR="00A2647D" w:rsidRPr="00864836" w:rsidRDefault="00A2647D" w:rsidP="007F2810">
      <w:pPr>
        <w:ind w:firstLine="708"/>
        <w:rPr>
          <w:sz w:val="28"/>
          <w:szCs w:val="28"/>
        </w:rPr>
      </w:pPr>
      <w:r w:rsidRPr="00864836">
        <w:rPr>
          <w:sz w:val="28"/>
          <w:szCs w:val="28"/>
        </w:rPr>
        <w:t>Evimizin üç odası, bir mutfağı var. Ablam lisede okuyor ve aynı odada kalıyoruz. Ağabeyim üniversiteye gidiyor ve ayrı bir odası var. Evimizin genel temizliğini, pazar günleri yaparız. Hepimizin yapacağı görev bellidir.</w:t>
      </w:r>
    </w:p>
    <w:p w:rsidR="00A2647D" w:rsidRPr="00864836" w:rsidRDefault="00A2647D" w:rsidP="007F2810">
      <w:pPr>
        <w:ind w:firstLine="708"/>
        <w:rPr>
          <w:sz w:val="28"/>
          <w:szCs w:val="28"/>
        </w:rPr>
      </w:pPr>
      <w:r w:rsidRPr="00864836">
        <w:rPr>
          <w:sz w:val="28"/>
          <w:szCs w:val="28"/>
        </w:rPr>
        <w:t>Annem bu sabah kahvaltı yaparken:</w:t>
      </w:r>
    </w:p>
    <w:p w:rsidR="00A2647D" w:rsidRPr="00864836" w:rsidRDefault="00A2647D" w:rsidP="007F2810">
      <w:pPr>
        <w:ind w:firstLine="708"/>
        <w:rPr>
          <w:sz w:val="28"/>
          <w:szCs w:val="28"/>
        </w:rPr>
      </w:pPr>
      <w:r w:rsidRPr="00864836">
        <w:rPr>
          <w:sz w:val="28"/>
          <w:szCs w:val="28"/>
        </w:rPr>
        <w:t>-Yavrularım! Pazar günü hep birlikte tiyatroya gideceğiz. Evimizin genel temizliğini bugün yapalım, dedi.</w:t>
      </w:r>
    </w:p>
    <w:p w:rsidR="00A2647D" w:rsidRPr="00864836" w:rsidRDefault="00A2647D" w:rsidP="007F2810">
      <w:pPr>
        <w:ind w:firstLine="708"/>
        <w:rPr>
          <w:sz w:val="28"/>
          <w:szCs w:val="28"/>
        </w:rPr>
      </w:pPr>
      <w:r w:rsidRPr="00864836">
        <w:rPr>
          <w:sz w:val="28"/>
          <w:szCs w:val="28"/>
        </w:rPr>
        <w:t>Hep birlikte:</w:t>
      </w:r>
    </w:p>
    <w:p w:rsidR="00A2647D" w:rsidRPr="00864836" w:rsidRDefault="00A2647D" w:rsidP="007F2810">
      <w:pPr>
        <w:ind w:firstLine="708"/>
        <w:rPr>
          <w:sz w:val="28"/>
          <w:szCs w:val="28"/>
        </w:rPr>
      </w:pPr>
      <w:r w:rsidRPr="00864836">
        <w:rPr>
          <w:sz w:val="28"/>
          <w:szCs w:val="28"/>
        </w:rPr>
        <w:t>-Olur, dedik.</w:t>
      </w:r>
    </w:p>
    <w:p w:rsidR="00A2647D" w:rsidRPr="00864836" w:rsidRDefault="00A2647D" w:rsidP="007F2810">
      <w:pPr>
        <w:ind w:firstLine="708"/>
        <w:rPr>
          <w:sz w:val="28"/>
          <w:szCs w:val="28"/>
        </w:rPr>
      </w:pPr>
    </w:p>
    <w:p w:rsidR="00A2647D" w:rsidRPr="00864836" w:rsidRDefault="00A2647D" w:rsidP="00711B9D">
      <w:pPr>
        <w:rPr>
          <w:sz w:val="28"/>
          <w:szCs w:val="28"/>
        </w:rPr>
      </w:pPr>
      <w:r w:rsidRPr="00864836">
        <w:rPr>
          <w:sz w:val="28"/>
          <w:szCs w:val="28"/>
        </w:rPr>
        <w:t>1. Çocuğun ablası hangi okula gidiyor?</w:t>
      </w:r>
    </w:p>
    <w:p w:rsidR="00A2647D" w:rsidRPr="00864836" w:rsidRDefault="00A2647D" w:rsidP="00711B9D">
      <w:pPr>
        <w:rPr>
          <w:sz w:val="28"/>
          <w:szCs w:val="28"/>
        </w:rPr>
      </w:pPr>
    </w:p>
    <w:p w:rsidR="00A2647D" w:rsidRPr="00864836" w:rsidRDefault="00A2647D" w:rsidP="00711B9D">
      <w:pPr>
        <w:spacing w:line="100" w:lineRule="atLeast"/>
        <w:rPr>
          <w:sz w:val="28"/>
          <w:szCs w:val="28"/>
        </w:rPr>
      </w:pPr>
      <w:r w:rsidRPr="00864836">
        <w:rPr>
          <w:sz w:val="16"/>
          <w:szCs w:val="16"/>
        </w:rPr>
        <w:t>………………………………………………………………………………………………………………………………………………………………………</w:t>
      </w:r>
      <w:r w:rsidRPr="00864836">
        <w:rPr>
          <w:sz w:val="28"/>
          <w:szCs w:val="28"/>
        </w:rPr>
        <w:t xml:space="preserve">                                                                                         </w:t>
      </w:r>
    </w:p>
    <w:p w:rsidR="00A2647D" w:rsidRPr="00864836" w:rsidRDefault="00A2647D" w:rsidP="00711B9D">
      <w:pPr>
        <w:rPr>
          <w:sz w:val="28"/>
          <w:szCs w:val="28"/>
        </w:rPr>
      </w:pPr>
    </w:p>
    <w:p w:rsidR="00A2647D" w:rsidRPr="00864836" w:rsidRDefault="00A2647D" w:rsidP="00711B9D">
      <w:pPr>
        <w:rPr>
          <w:sz w:val="28"/>
          <w:szCs w:val="28"/>
        </w:rPr>
      </w:pPr>
      <w:r w:rsidRPr="00864836">
        <w:rPr>
          <w:sz w:val="28"/>
          <w:szCs w:val="28"/>
        </w:rPr>
        <w:t>2. Pazar günleri hep beraber nereye gidecekler?</w:t>
      </w:r>
    </w:p>
    <w:p w:rsidR="00A2647D" w:rsidRPr="00864836" w:rsidRDefault="00A2647D" w:rsidP="00711B9D">
      <w:pPr>
        <w:rPr>
          <w:sz w:val="28"/>
          <w:szCs w:val="28"/>
        </w:rPr>
      </w:pPr>
    </w:p>
    <w:p w:rsidR="00A2647D" w:rsidRPr="00864836" w:rsidRDefault="00A2647D" w:rsidP="00711B9D">
      <w:pPr>
        <w:spacing w:line="100" w:lineRule="atLeast"/>
        <w:rPr>
          <w:sz w:val="28"/>
          <w:szCs w:val="28"/>
        </w:rPr>
      </w:pPr>
      <w:r w:rsidRPr="00864836">
        <w:rPr>
          <w:sz w:val="16"/>
          <w:szCs w:val="16"/>
        </w:rPr>
        <w:t>………………………………………………………………………………………………………………………………………………………………………</w:t>
      </w:r>
      <w:r w:rsidRPr="00864836">
        <w:rPr>
          <w:sz w:val="28"/>
          <w:szCs w:val="28"/>
        </w:rPr>
        <w:t xml:space="preserve">                                                                                         </w:t>
      </w:r>
    </w:p>
    <w:p w:rsidR="00A2647D" w:rsidRPr="00864836" w:rsidRDefault="00A2647D" w:rsidP="00711B9D">
      <w:pPr>
        <w:rPr>
          <w:sz w:val="28"/>
          <w:szCs w:val="28"/>
        </w:rPr>
      </w:pPr>
    </w:p>
    <w:p w:rsidR="00A2647D" w:rsidRPr="00864836" w:rsidRDefault="00A2647D" w:rsidP="00711B9D">
      <w:pPr>
        <w:rPr>
          <w:sz w:val="28"/>
          <w:szCs w:val="28"/>
        </w:rPr>
      </w:pPr>
      <w:r w:rsidRPr="00864836">
        <w:rPr>
          <w:sz w:val="28"/>
          <w:szCs w:val="28"/>
        </w:rPr>
        <w:t>3. Evin genel temizliği hangi gün yapılırmış?</w:t>
      </w:r>
    </w:p>
    <w:p w:rsidR="00A2647D" w:rsidRPr="00864836" w:rsidRDefault="00A2647D" w:rsidP="00711B9D">
      <w:pPr>
        <w:rPr>
          <w:sz w:val="28"/>
          <w:szCs w:val="28"/>
        </w:rPr>
      </w:pPr>
    </w:p>
    <w:p w:rsidR="00A2647D" w:rsidRPr="00864836" w:rsidRDefault="00A2647D" w:rsidP="00711B9D">
      <w:pPr>
        <w:spacing w:line="100" w:lineRule="atLeast"/>
        <w:rPr>
          <w:sz w:val="28"/>
          <w:szCs w:val="28"/>
        </w:rPr>
      </w:pPr>
      <w:r w:rsidRPr="00864836">
        <w:rPr>
          <w:sz w:val="16"/>
          <w:szCs w:val="16"/>
        </w:rPr>
        <w:t>………………………………………………………………………………………………………………………………………………………………………</w:t>
      </w:r>
      <w:r w:rsidRPr="00864836">
        <w:rPr>
          <w:sz w:val="28"/>
          <w:szCs w:val="28"/>
        </w:rPr>
        <w:t xml:space="preserve">                                                                                         </w:t>
      </w:r>
    </w:p>
    <w:p w:rsidR="00A2647D" w:rsidRPr="00864836" w:rsidRDefault="00A2647D" w:rsidP="00711B9D">
      <w:pPr>
        <w:rPr>
          <w:sz w:val="28"/>
          <w:szCs w:val="28"/>
        </w:rPr>
      </w:pPr>
    </w:p>
    <w:p w:rsidR="00A2647D" w:rsidRPr="00864836" w:rsidRDefault="00A2647D" w:rsidP="00711B9D">
      <w:pPr>
        <w:rPr>
          <w:sz w:val="28"/>
          <w:szCs w:val="28"/>
        </w:rPr>
      </w:pPr>
      <w:r w:rsidRPr="00864836">
        <w:rPr>
          <w:sz w:val="28"/>
          <w:szCs w:val="28"/>
        </w:rPr>
        <w:t>4-Anne, tiyatroya gidileceğini ne zaman söylüyor?</w:t>
      </w:r>
    </w:p>
    <w:p w:rsidR="00A2647D" w:rsidRPr="00864836" w:rsidRDefault="00A2647D" w:rsidP="00711B9D">
      <w:pPr>
        <w:rPr>
          <w:sz w:val="28"/>
          <w:szCs w:val="28"/>
        </w:rPr>
      </w:pPr>
    </w:p>
    <w:p w:rsidR="00A2647D" w:rsidRPr="00864836" w:rsidRDefault="00A2647D" w:rsidP="00711B9D">
      <w:pPr>
        <w:spacing w:line="100" w:lineRule="atLeast"/>
        <w:rPr>
          <w:sz w:val="28"/>
          <w:szCs w:val="28"/>
        </w:rPr>
      </w:pPr>
      <w:r w:rsidRPr="00864836">
        <w:rPr>
          <w:sz w:val="16"/>
          <w:szCs w:val="16"/>
        </w:rPr>
        <w:t>………………………………………………………………………………………………………………………………………………………………………</w:t>
      </w:r>
      <w:r w:rsidRPr="00864836">
        <w:rPr>
          <w:sz w:val="28"/>
          <w:szCs w:val="28"/>
        </w:rPr>
        <w:t xml:space="preserve">                                                                                         </w:t>
      </w:r>
    </w:p>
    <w:p w:rsidR="00A2647D" w:rsidRPr="00864836" w:rsidRDefault="00A2647D" w:rsidP="001F20CC">
      <w:pPr>
        <w:spacing w:line="100" w:lineRule="atLeast"/>
        <w:jc w:val="center"/>
        <w:rPr>
          <w:caps/>
          <w:sz w:val="36"/>
          <w:szCs w:val="36"/>
        </w:rPr>
      </w:pPr>
    </w:p>
    <w:p w:rsidR="00A2647D" w:rsidRPr="00864836" w:rsidRDefault="00A2647D" w:rsidP="00792B2A">
      <w:pPr>
        <w:tabs>
          <w:tab w:val="left" w:pos="9660"/>
        </w:tabs>
        <w:spacing w:line="100" w:lineRule="atLeast"/>
      </w:pPr>
      <w:r w:rsidRPr="00864836">
        <w:t>Aşağıda cümleyi oluşturan kelimeler karışık verilmiştir. Kelimeleri sıraya koyarak anlamlı cümleler yapınız, noktalı yerlere yazınız.</w:t>
      </w:r>
      <w:r w:rsidRPr="00864836">
        <w:tab/>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bana – teyzem – aldı – kalem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yağıyor – yağmur – çok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kapat – pencereyi – Ömer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gideceğiz – tiyatroya – biz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öğretmenim – gelmedi – bize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çok – kitap – seviyor – okumayı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tutalım  – temiz – çevremizi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kar – dün – yağdı </w:t>
      </w:r>
      <w:r w:rsidRPr="00864836">
        <w:rPr>
          <w:sz w:val="16"/>
          <w:szCs w:val="16"/>
        </w:rPr>
        <w:t>……………………………………………………………………………………………………………</w:t>
      </w:r>
    </w:p>
    <w:p w:rsidR="00A2647D" w:rsidRPr="00864836" w:rsidRDefault="00A2647D" w:rsidP="00792B2A">
      <w:pPr>
        <w:pStyle w:val="ListParagraph"/>
        <w:numPr>
          <w:ilvl w:val="0"/>
          <w:numId w:val="1"/>
        </w:numPr>
        <w:tabs>
          <w:tab w:val="left" w:pos="9660"/>
        </w:tabs>
        <w:spacing w:line="100" w:lineRule="atLeast"/>
        <w:rPr>
          <w:sz w:val="36"/>
          <w:szCs w:val="36"/>
        </w:rPr>
      </w:pPr>
      <w:r w:rsidRPr="00864836">
        <w:rPr>
          <w:sz w:val="36"/>
          <w:szCs w:val="36"/>
        </w:rPr>
        <w:t xml:space="preserve">ders – odasında – çalışıyor </w:t>
      </w:r>
      <w:r w:rsidRPr="00864836">
        <w:rPr>
          <w:sz w:val="16"/>
          <w:szCs w:val="16"/>
        </w:rPr>
        <w:t>……………………………………………………………………………………….</w:t>
      </w:r>
    </w:p>
    <w:p w:rsidR="00A2647D" w:rsidRPr="00864836" w:rsidRDefault="00A2647D" w:rsidP="00864836">
      <w:hyperlink r:id="rId5" w:history="1">
        <w:r w:rsidRPr="00864836">
          <w:rPr>
            <w:rStyle w:val="Hyperlink"/>
          </w:rPr>
          <w:t>www.sorubak.com</w:t>
        </w:r>
      </w:hyperlink>
      <w:r w:rsidRPr="00864836">
        <w:t xml:space="preserve"> </w:t>
      </w:r>
    </w:p>
    <w:p w:rsidR="00A2647D" w:rsidRPr="00864836" w:rsidRDefault="00A2647D" w:rsidP="00792B2A">
      <w:pPr>
        <w:pStyle w:val="ListParagraph"/>
        <w:numPr>
          <w:ilvl w:val="0"/>
          <w:numId w:val="1"/>
        </w:numPr>
        <w:tabs>
          <w:tab w:val="left" w:pos="9660"/>
        </w:tabs>
        <w:spacing w:line="100" w:lineRule="atLeast"/>
        <w:rPr>
          <w:sz w:val="36"/>
          <w:szCs w:val="36"/>
        </w:rPr>
      </w:pPr>
      <w:bookmarkStart w:id="0" w:name="_PictureBullets"/>
      <w:r w:rsidRPr="005864D2">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6" o:title=""/>
          </v:shape>
        </w:pict>
      </w:r>
      <w:bookmarkEnd w:id="0"/>
    </w:p>
    <w:sectPr w:rsidR="00A2647D" w:rsidRPr="00864836" w:rsidSect="008945BA">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57B"/>
    <w:multiLevelType w:val="multilevel"/>
    <w:tmpl w:val="2AA2FCC6"/>
    <w:lvl w:ilvl="0">
      <w:start w:val="1"/>
      <w:numFmt w:val="bullet"/>
      <w:lvlText w:val=""/>
      <w:lvlJc w:val="left"/>
      <w:pPr>
        <w:ind w:left="360" w:hanging="360"/>
      </w:pPr>
      <w:rPr>
        <w:rFonts w:ascii="Wingdings" w:hAnsi="Wingdings" w:hint="default"/>
        <w:sz w:val="40"/>
        <w:szCs w:val="40"/>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0CC"/>
    <w:rsid w:val="00031462"/>
    <w:rsid w:val="00112CC8"/>
    <w:rsid w:val="001F20CC"/>
    <w:rsid w:val="001F6670"/>
    <w:rsid w:val="002B2331"/>
    <w:rsid w:val="0030558E"/>
    <w:rsid w:val="00366110"/>
    <w:rsid w:val="00386AEB"/>
    <w:rsid w:val="003C3F0E"/>
    <w:rsid w:val="003E5CDB"/>
    <w:rsid w:val="00403D1D"/>
    <w:rsid w:val="0042354A"/>
    <w:rsid w:val="00456D6F"/>
    <w:rsid w:val="004B41CB"/>
    <w:rsid w:val="005864D2"/>
    <w:rsid w:val="005A49D2"/>
    <w:rsid w:val="00640170"/>
    <w:rsid w:val="00643F78"/>
    <w:rsid w:val="006A1319"/>
    <w:rsid w:val="00711B9D"/>
    <w:rsid w:val="007139EE"/>
    <w:rsid w:val="00773BFE"/>
    <w:rsid w:val="007779D6"/>
    <w:rsid w:val="00792B2A"/>
    <w:rsid w:val="007F2810"/>
    <w:rsid w:val="00854AB5"/>
    <w:rsid w:val="00864836"/>
    <w:rsid w:val="008945BA"/>
    <w:rsid w:val="00913548"/>
    <w:rsid w:val="009B025E"/>
    <w:rsid w:val="009C2453"/>
    <w:rsid w:val="00A2647D"/>
    <w:rsid w:val="00A74248"/>
    <w:rsid w:val="00BB398E"/>
    <w:rsid w:val="00CB141F"/>
    <w:rsid w:val="00D54152"/>
    <w:rsid w:val="00D9790B"/>
    <w:rsid w:val="00DF220A"/>
    <w:rsid w:val="00E26668"/>
    <w:rsid w:val="00EA6F23"/>
    <w:rsid w:val="00EB49AB"/>
    <w:rsid w:val="00F42C59"/>
    <w:rsid w:val="00F439DE"/>
    <w:rsid w:val="00F51E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20CC"/>
    <w:pPr>
      <w:ind w:left="720"/>
    </w:pPr>
  </w:style>
  <w:style w:type="table" w:styleId="TableGrid">
    <w:name w:val="Table Grid"/>
    <w:basedOn w:val="TableNormal"/>
    <w:uiPriority w:val="99"/>
    <w:rsid w:val="001F20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439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9DE"/>
    <w:rPr>
      <w:rFonts w:ascii="Tahoma" w:hAnsi="Tahoma" w:cs="Tahoma"/>
      <w:sz w:val="16"/>
      <w:szCs w:val="16"/>
    </w:rPr>
  </w:style>
  <w:style w:type="character" w:styleId="Hyperlink">
    <w:name w:val="Hyperlink"/>
    <w:basedOn w:val="DefaultParagraphFont"/>
    <w:uiPriority w:val="99"/>
    <w:rsid w:val="00864836"/>
    <w:rPr>
      <w:color w:val="0000FF"/>
      <w:u w:val="single"/>
    </w:rPr>
  </w:style>
</w:styles>
</file>

<file path=word/webSettings.xml><?xml version="1.0" encoding="utf-8"?>
<w:webSettings xmlns:r="http://schemas.openxmlformats.org/officeDocument/2006/relationships" xmlns:w="http://schemas.openxmlformats.org/wordprocessingml/2006/main">
  <w:divs>
    <w:div w:id="1292975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2</Pages>
  <Words>312</Words>
  <Characters>1783</Characters>
  <Application>Microsoft Office Outlook</Application>
  <DocSecurity>0</DocSecurity>
  <Lines>0</Lines>
  <Paragraphs>0</Paragraphs>
  <ScaleCrop>false</ScaleCrop>
  <Manager>www.sorubak.com</Manager>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TSXP</dc:creator>
  <cp:keywords>www.sorubak.com</cp:keywords>
  <dc:description>www.sorubak.com</dc:description>
  <cp:lastModifiedBy>EDANUR</cp:lastModifiedBy>
  <cp:revision>26</cp:revision>
  <dcterms:created xsi:type="dcterms:W3CDTF">2012-02-10T21:10:00Z</dcterms:created>
  <dcterms:modified xsi:type="dcterms:W3CDTF">2013-01-28T18:14:00Z</dcterms:modified>
  <cp:category>www.sorubak.com</cp:category>
  <cp:contentType>www.sorubak.com</cp:contentType>
  <cp:contentStatus>www.sorubak.com</cp:contentStatus>
  <cp:version>www.sorubak.com</cp:version>
</cp:coreProperties>
</file>