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CCB" w:rsidRPr="003779BE" w:rsidRDefault="004D7CCB" w:rsidP="00511999">
      <w:pPr>
        <w:rPr>
          <w:rFonts w:ascii="Arial" w:hAnsi="Arial" w:cs="Arial"/>
          <w:b/>
          <w:sz w:val="22"/>
          <w:szCs w:val="22"/>
        </w:rPr>
      </w:pPr>
      <w:r w:rsidRPr="003779BE">
        <w:rPr>
          <w:rFonts w:ascii="Arial" w:hAnsi="Arial" w:cs="Arial"/>
          <w:b/>
          <w:sz w:val="22"/>
          <w:szCs w:val="22"/>
        </w:rPr>
        <w:t xml:space="preserve">ÇIKARMA İŞLEMİ PROBLEMLERİ </w:t>
      </w:r>
    </w:p>
    <w:p w:rsidR="004D7CCB" w:rsidRPr="003779BE" w:rsidRDefault="004D7CCB" w:rsidP="00511999">
      <w:pPr>
        <w:rPr>
          <w:rFonts w:ascii="Arial" w:hAnsi="Arial" w:cs="Arial"/>
          <w:sz w:val="22"/>
          <w:szCs w:val="22"/>
        </w:rPr>
      </w:pPr>
    </w:p>
    <w:p w:rsidR="004D7CCB" w:rsidRPr="003779BE" w:rsidRDefault="004D7CCB" w:rsidP="00511999">
      <w:pPr>
        <w:numPr>
          <w:ilvl w:val="0"/>
          <w:numId w:val="1"/>
        </w:numPr>
        <w:rPr>
          <w:rFonts w:ascii="Arial" w:hAnsi="Arial" w:cs="Arial"/>
          <w:b/>
          <w:sz w:val="22"/>
          <w:szCs w:val="22"/>
        </w:rPr>
      </w:pPr>
      <w:r w:rsidRPr="003779BE">
        <w:rPr>
          <w:rFonts w:ascii="Arial" w:hAnsi="Arial" w:cs="Arial"/>
          <w:sz w:val="22"/>
          <w:szCs w:val="22"/>
        </w:rPr>
        <w:t>Esra, 54 sayfalık kitabın pazartesi günü 17, Salı günü 22 sayfasını okumuştur. Geriye okuyacağı kaç sayfa kalmıştır?</w:t>
      </w:r>
    </w:p>
    <w:tbl>
      <w:tblPr>
        <w:tblpPr w:leftFromText="141" w:rightFromText="141" w:vertAnchor="text" w:horzAnchor="page" w:tblpX="583" w:tblpY="248"/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49"/>
        <w:gridCol w:w="347"/>
        <w:gridCol w:w="351"/>
        <w:gridCol w:w="349"/>
        <w:gridCol w:w="349"/>
        <w:gridCol w:w="349"/>
        <w:gridCol w:w="349"/>
        <w:gridCol w:w="349"/>
        <w:gridCol w:w="349"/>
        <w:gridCol w:w="349"/>
        <w:gridCol w:w="349"/>
        <w:gridCol w:w="349"/>
        <w:gridCol w:w="346"/>
        <w:gridCol w:w="349"/>
      </w:tblGrid>
      <w:tr w:rsidR="004D7CCB" w:rsidRPr="003779BE" w:rsidTr="0031570B">
        <w:trPr>
          <w:trHeight w:val="386"/>
        </w:trPr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1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6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CCB" w:rsidRPr="003779BE" w:rsidTr="0031570B">
        <w:trPr>
          <w:trHeight w:val="365"/>
        </w:trPr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1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6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CCB" w:rsidRPr="003779BE" w:rsidTr="0031570B">
        <w:trPr>
          <w:trHeight w:val="349"/>
        </w:trPr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7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1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6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7CCB" w:rsidRPr="003779BE" w:rsidRDefault="004D7CCB" w:rsidP="00511999">
      <w:pPr>
        <w:rPr>
          <w:rFonts w:ascii="Arial" w:hAnsi="Arial" w:cs="Arial"/>
          <w:sz w:val="22"/>
          <w:szCs w:val="22"/>
        </w:rPr>
      </w:pPr>
    </w:p>
    <w:p w:rsidR="004D7CCB" w:rsidRPr="003779BE" w:rsidRDefault="004D7CCB" w:rsidP="00786AED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3779BE">
        <w:rPr>
          <w:rFonts w:ascii="Arial" w:hAnsi="Arial" w:cs="Arial"/>
          <w:sz w:val="22"/>
          <w:szCs w:val="22"/>
        </w:rPr>
        <w:t xml:space="preserve"> Aslı’nın 7 deste kalemi vardır.Bunlardan 3 düzinesi satarsa geriye kaç tane kalemi kalır?</w:t>
      </w:r>
    </w:p>
    <w:tbl>
      <w:tblPr>
        <w:tblpPr w:leftFromText="141" w:rightFromText="141" w:vertAnchor="text" w:horzAnchor="page" w:tblpX="583" w:tblpY="248"/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52"/>
        <w:gridCol w:w="350"/>
        <w:gridCol w:w="354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49"/>
        <w:gridCol w:w="352"/>
      </w:tblGrid>
      <w:tr w:rsidR="004D7CCB" w:rsidRPr="003779BE" w:rsidTr="0031570B">
        <w:trPr>
          <w:trHeight w:val="392"/>
        </w:trPr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CCB" w:rsidRPr="003779BE" w:rsidTr="0031570B">
        <w:trPr>
          <w:trHeight w:val="370"/>
        </w:trPr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CCB" w:rsidRPr="003779BE" w:rsidTr="0031570B">
        <w:trPr>
          <w:trHeight w:val="354"/>
        </w:trPr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7CCB" w:rsidRPr="003779BE" w:rsidRDefault="004D7CCB" w:rsidP="00511999">
      <w:pPr>
        <w:rPr>
          <w:rFonts w:ascii="Arial" w:hAnsi="Arial" w:cs="Arial"/>
          <w:sz w:val="22"/>
          <w:szCs w:val="22"/>
        </w:rPr>
      </w:pPr>
    </w:p>
    <w:p w:rsidR="004D7CCB" w:rsidRPr="003779BE" w:rsidRDefault="004D7CCB" w:rsidP="00511999">
      <w:pPr>
        <w:numPr>
          <w:ilvl w:val="0"/>
          <w:numId w:val="1"/>
        </w:numPr>
        <w:rPr>
          <w:rFonts w:ascii="Arial" w:hAnsi="Arial" w:cs="Arial"/>
          <w:b/>
          <w:sz w:val="22"/>
          <w:szCs w:val="22"/>
        </w:rPr>
      </w:pPr>
      <w:r w:rsidRPr="003779BE">
        <w:rPr>
          <w:rFonts w:ascii="Arial" w:hAnsi="Arial" w:cs="Arial"/>
          <w:sz w:val="22"/>
          <w:szCs w:val="22"/>
        </w:rPr>
        <w:t>İki sayının toplamı 75’tir. Birinci sayı 48 olduğuna göre bu iki sayının farkı kaçtır?</w:t>
      </w:r>
    </w:p>
    <w:tbl>
      <w:tblPr>
        <w:tblpPr w:leftFromText="141" w:rightFromText="141" w:vertAnchor="text" w:horzAnchor="page" w:tblpX="583" w:tblpY="248"/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52"/>
        <w:gridCol w:w="350"/>
        <w:gridCol w:w="354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49"/>
        <w:gridCol w:w="352"/>
      </w:tblGrid>
      <w:tr w:rsidR="004D7CCB" w:rsidRPr="003779BE" w:rsidTr="0031570B">
        <w:trPr>
          <w:trHeight w:val="392"/>
        </w:trPr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CCB" w:rsidRPr="003779BE" w:rsidTr="0031570B">
        <w:trPr>
          <w:trHeight w:val="370"/>
        </w:trPr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CCB" w:rsidRPr="003779BE" w:rsidTr="0031570B">
        <w:trPr>
          <w:trHeight w:val="354"/>
        </w:trPr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7CCB" w:rsidRPr="003779BE" w:rsidRDefault="004D7CCB" w:rsidP="00511999">
      <w:pPr>
        <w:rPr>
          <w:rFonts w:ascii="Arial" w:hAnsi="Arial" w:cs="Arial"/>
          <w:sz w:val="22"/>
          <w:szCs w:val="22"/>
        </w:rPr>
      </w:pPr>
    </w:p>
    <w:p w:rsidR="004D7CCB" w:rsidRPr="003779BE" w:rsidRDefault="004D7CCB" w:rsidP="00511999">
      <w:pPr>
        <w:numPr>
          <w:ilvl w:val="0"/>
          <w:numId w:val="1"/>
        </w:numPr>
        <w:rPr>
          <w:rFonts w:ascii="Arial" w:hAnsi="Arial" w:cs="Arial"/>
          <w:b/>
          <w:sz w:val="22"/>
          <w:szCs w:val="22"/>
        </w:rPr>
      </w:pPr>
      <w:r w:rsidRPr="003779BE">
        <w:rPr>
          <w:rFonts w:ascii="Arial" w:hAnsi="Arial" w:cs="Arial"/>
          <w:sz w:val="22"/>
          <w:szCs w:val="22"/>
        </w:rPr>
        <w:t>Bir çıkarma işleminde eksilen 65, çıkan 27 olduğuna göre fark kaçtır?</w:t>
      </w:r>
    </w:p>
    <w:tbl>
      <w:tblPr>
        <w:tblpPr w:leftFromText="141" w:rightFromText="141" w:vertAnchor="text" w:horzAnchor="page" w:tblpX="583" w:tblpY="248"/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52"/>
        <w:gridCol w:w="350"/>
        <w:gridCol w:w="354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49"/>
        <w:gridCol w:w="352"/>
      </w:tblGrid>
      <w:tr w:rsidR="004D7CCB" w:rsidRPr="003779BE" w:rsidTr="0031570B">
        <w:trPr>
          <w:trHeight w:val="392"/>
        </w:trPr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CCB" w:rsidRPr="003779BE" w:rsidTr="0031570B">
        <w:trPr>
          <w:trHeight w:val="370"/>
        </w:trPr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CCB" w:rsidRPr="003779BE" w:rsidTr="0031570B">
        <w:trPr>
          <w:trHeight w:val="354"/>
        </w:trPr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7CCB" w:rsidRPr="003779BE" w:rsidRDefault="004D7CCB" w:rsidP="00511999">
      <w:pPr>
        <w:rPr>
          <w:rFonts w:ascii="Arial" w:hAnsi="Arial" w:cs="Arial"/>
          <w:sz w:val="22"/>
          <w:szCs w:val="22"/>
        </w:rPr>
      </w:pPr>
      <w:r w:rsidRPr="003779BE">
        <w:rPr>
          <w:rFonts w:ascii="Arial" w:hAnsi="Arial" w:cs="Arial"/>
          <w:sz w:val="22"/>
          <w:szCs w:val="22"/>
        </w:rPr>
        <w:t xml:space="preserve">  </w:t>
      </w:r>
    </w:p>
    <w:p w:rsidR="004D7CCB" w:rsidRPr="003779BE" w:rsidRDefault="004D7CCB" w:rsidP="00511999">
      <w:pPr>
        <w:numPr>
          <w:ilvl w:val="0"/>
          <w:numId w:val="1"/>
        </w:numPr>
        <w:rPr>
          <w:rFonts w:ascii="Arial" w:hAnsi="Arial" w:cs="Arial"/>
          <w:b/>
          <w:sz w:val="22"/>
          <w:szCs w:val="22"/>
        </w:rPr>
      </w:pPr>
      <w:r w:rsidRPr="003779BE">
        <w:rPr>
          <w:rFonts w:ascii="Arial" w:hAnsi="Arial" w:cs="Arial"/>
          <w:sz w:val="22"/>
          <w:szCs w:val="22"/>
        </w:rPr>
        <w:t>52 den büyük en küçük sayı ,28 den küçük en büyük sayıdan kaç fazladır?</w:t>
      </w:r>
    </w:p>
    <w:tbl>
      <w:tblPr>
        <w:tblpPr w:leftFromText="141" w:rightFromText="141" w:vertAnchor="text" w:horzAnchor="page" w:tblpX="583" w:tblpY="248"/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52"/>
        <w:gridCol w:w="350"/>
        <w:gridCol w:w="354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49"/>
        <w:gridCol w:w="352"/>
      </w:tblGrid>
      <w:tr w:rsidR="004D7CCB" w:rsidRPr="003779BE" w:rsidTr="0031570B">
        <w:trPr>
          <w:trHeight w:val="392"/>
        </w:trPr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CCB" w:rsidRPr="003779BE" w:rsidTr="0031570B">
        <w:trPr>
          <w:trHeight w:val="370"/>
        </w:trPr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CCB" w:rsidRPr="003779BE" w:rsidTr="0031570B">
        <w:trPr>
          <w:trHeight w:val="354"/>
        </w:trPr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7CCB" w:rsidRPr="003779BE" w:rsidRDefault="004D7CCB" w:rsidP="00511999">
      <w:pPr>
        <w:rPr>
          <w:rFonts w:ascii="Arial" w:hAnsi="Arial" w:cs="Arial"/>
          <w:sz w:val="22"/>
          <w:szCs w:val="22"/>
        </w:rPr>
      </w:pPr>
    </w:p>
    <w:p w:rsidR="004D7CCB" w:rsidRPr="003779BE" w:rsidRDefault="004D7CCB" w:rsidP="00511999">
      <w:pPr>
        <w:numPr>
          <w:ilvl w:val="0"/>
          <w:numId w:val="1"/>
        </w:numPr>
        <w:rPr>
          <w:rFonts w:ascii="Arial" w:hAnsi="Arial" w:cs="Arial"/>
          <w:b/>
          <w:sz w:val="22"/>
          <w:szCs w:val="22"/>
        </w:rPr>
      </w:pPr>
      <w:r w:rsidRPr="003779BE">
        <w:rPr>
          <w:rFonts w:ascii="Arial" w:hAnsi="Arial" w:cs="Arial"/>
          <w:sz w:val="22"/>
          <w:szCs w:val="22"/>
        </w:rPr>
        <w:t>3birlik+7 onluktan oluşan sayı ,6 birlik+ 4 onluktan kaç tane fazladır?</w:t>
      </w:r>
    </w:p>
    <w:tbl>
      <w:tblPr>
        <w:tblpPr w:leftFromText="141" w:rightFromText="141" w:vertAnchor="text" w:horzAnchor="page" w:tblpX="583" w:tblpY="248"/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52"/>
        <w:gridCol w:w="350"/>
        <w:gridCol w:w="354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49"/>
        <w:gridCol w:w="352"/>
      </w:tblGrid>
      <w:tr w:rsidR="004D7CCB" w:rsidRPr="003779BE" w:rsidTr="0031570B">
        <w:trPr>
          <w:trHeight w:val="392"/>
        </w:trPr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CCB" w:rsidRPr="003779BE" w:rsidTr="0031570B">
        <w:trPr>
          <w:trHeight w:val="370"/>
        </w:trPr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CCB" w:rsidRPr="003779BE" w:rsidTr="0031570B">
        <w:trPr>
          <w:trHeight w:val="354"/>
        </w:trPr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7CCB" w:rsidRPr="003779BE" w:rsidRDefault="004D7CCB" w:rsidP="00511999">
      <w:pPr>
        <w:rPr>
          <w:rFonts w:ascii="Arial" w:hAnsi="Arial" w:cs="Arial"/>
          <w:sz w:val="22"/>
          <w:szCs w:val="22"/>
        </w:rPr>
      </w:pPr>
    </w:p>
    <w:p w:rsidR="004D7CCB" w:rsidRPr="003779BE" w:rsidRDefault="004D7CCB" w:rsidP="00511999">
      <w:pPr>
        <w:numPr>
          <w:ilvl w:val="0"/>
          <w:numId w:val="1"/>
        </w:numPr>
        <w:rPr>
          <w:rFonts w:ascii="Arial" w:hAnsi="Arial" w:cs="Arial"/>
          <w:b/>
          <w:sz w:val="22"/>
          <w:szCs w:val="22"/>
        </w:rPr>
      </w:pPr>
      <w:r w:rsidRPr="003779BE">
        <w:rPr>
          <w:rFonts w:ascii="Arial" w:hAnsi="Arial" w:cs="Arial"/>
          <w:sz w:val="22"/>
          <w:szCs w:val="22"/>
        </w:rPr>
        <w:t>83 tane kestanem vardı. 15 tanesini anneme, 28 tanesini arkadaşıma verdim. Geriye kaç kestanem kaldı?</w:t>
      </w:r>
    </w:p>
    <w:tbl>
      <w:tblPr>
        <w:tblpPr w:leftFromText="141" w:rightFromText="141" w:vertAnchor="text" w:horzAnchor="page" w:tblpX="583" w:tblpY="231"/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52"/>
        <w:gridCol w:w="350"/>
        <w:gridCol w:w="354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49"/>
        <w:gridCol w:w="352"/>
      </w:tblGrid>
      <w:tr w:rsidR="004D7CCB" w:rsidRPr="003779BE" w:rsidTr="003779BE">
        <w:trPr>
          <w:trHeight w:val="392"/>
        </w:trPr>
        <w:tc>
          <w:tcPr>
            <w:tcW w:w="352" w:type="dxa"/>
          </w:tcPr>
          <w:p w:rsidR="004D7CCB" w:rsidRPr="003779BE" w:rsidRDefault="004D7CCB" w:rsidP="003779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" w:type="dxa"/>
          </w:tcPr>
          <w:p w:rsidR="004D7CCB" w:rsidRPr="003779BE" w:rsidRDefault="004D7CCB" w:rsidP="003779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" w:type="dxa"/>
          </w:tcPr>
          <w:p w:rsidR="004D7CCB" w:rsidRPr="003779BE" w:rsidRDefault="004D7CCB" w:rsidP="003779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779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779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779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779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779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779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779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779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779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779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779B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CCB" w:rsidRPr="003779BE" w:rsidTr="003779BE">
        <w:trPr>
          <w:trHeight w:val="370"/>
        </w:trPr>
        <w:tc>
          <w:tcPr>
            <w:tcW w:w="352" w:type="dxa"/>
          </w:tcPr>
          <w:p w:rsidR="004D7CCB" w:rsidRPr="003779BE" w:rsidRDefault="004D7CCB" w:rsidP="003779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" w:type="dxa"/>
          </w:tcPr>
          <w:p w:rsidR="004D7CCB" w:rsidRPr="003779BE" w:rsidRDefault="004D7CCB" w:rsidP="003779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" w:type="dxa"/>
          </w:tcPr>
          <w:p w:rsidR="004D7CCB" w:rsidRPr="003779BE" w:rsidRDefault="004D7CCB" w:rsidP="003779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779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779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779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779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779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779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779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779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779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779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779B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CCB" w:rsidRPr="003779BE" w:rsidTr="003779BE">
        <w:trPr>
          <w:trHeight w:val="354"/>
        </w:trPr>
        <w:tc>
          <w:tcPr>
            <w:tcW w:w="352" w:type="dxa"/>
          </w:tcPr>
          <w:p w:rsidR="004D7CCB" w:rsidRPr="003779BE" w:rsidRDefault="004D7CCB" w:rsidP="003779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" w:type="dxa"/>
          </w:tcPr>
          <w:p w:rsidR="004D7CCB" w:rsidRPr="003779BE" w:rsidRDefault="004D7CCB" w:rsidP="003779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" w:type="dxa"/>
          </w:tcPr>
          <w:p w:rsidR="004D7CCB" w:rsidRPr="003779BE" w:rsidRDefault="004D7CCB" w:rsidP="003779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779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779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779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779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779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779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779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779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779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779B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779B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7CCB" w:rsidRPr="003779BE" w:rsidRDefault="004D7CCB" w:rsidP="003779BE">
      <w:pPr>
        <w:rPr>
          <w:rFonts w:ascii="Arial" w:hAnsi="Arial" w:cs="Arial"/>
          <w:sz w:val="22"/>
          <w:szCs w:val="22"/>
        </w:rPr>
      </w:pPr>
    </w:p>
    <w:p w:rsidR="004D7CCB" w:rsidRPr="003779BE" w:rsidRDefault="004D7CCB" w:rsidP="00786AED">
      <w:pPr>
        <w:ind w:left="105"/>
        <w:rPr>
          <w:rFonts w:ascii="Arial" w:hAnsi="Arial" w:cs="Arial"/>
          <w:sz w:val="22"/>
          <w:szCs w:val="22"/>
        </w:rPr>
      </w:pPr>
    </w:p>
    <w:p w:rsidR="004D7CCB" w:rsidRPr="003779BE" w:rsidRDefault="004D7CCB" w:rsidP="00786AED">
      <w:pPr>
        <w:ind w:left="10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8.</w:t>
      </w:r>
      <w:r w:rsidRPr="003779BE">
        <w:rPr>
          <w:rFonts w:ascii="Arial" w:hAnsi="Arial" w:cs="Arial"/>
          <w:sz w:val="22"/>
          <w:szCs w:val="22"/>
        </w:rPr>
        <w:t>Birler basamağı 4 ,onlar basamağı 7 olan sayıdan 4 düzineyi çıkarırsam geriye hangi sayı kalır?</w:t>
      </w:r>
    </w:p>
    <w:p w:rsidR="004D7CCB" w:rsidRPr="003779BE" w:rsidRDefault="004D7CCB" w:rsidP="00511999">
      <w:pPr>
        <w:ind w:left="360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page" w:tblpX="6193" w:tblpY="-58"/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52"/>
        <w:gridCol w:w="350"/>
        <w:gridCol w:w="354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49"/>
        <w:gridCol w:w="352"/>
      </w:tblGrid>
      <w:tr w:rsidR="004D7CCB" w:rsidRPr="003779BE" w:rsidTr="0031570B">
        <w:trPr>
          <w:trHeight w:val="392"/>
        </w:trPr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CCB" w:rsidRPr="003779BE" w:rsidTr="0031570B">
        <w:trPr>
          <w:trHeight w:val="370"/>
        </w:trPr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CCB" w:rsidRPr="003779BE" w:rsidTr="0031570B">
        <w:trPr>
          <w:trHeight w:val="354"/>
        </w:trPr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7CCB" w:rsidRPr="003779BE" w:rsidRDefault="004D7CCB" w:rsidP="00511999">
      <w:pPr>
        <w:ind w:left="360"/>
        <w:rPr>
          <w:rFonts w:ascii="Arial" w:hAnsi="Arial" w:cs="Arial"/>
          <w:sz w:val="22"/>
          <w:szCs w:val="22"/>
        </w:rPr>
      </w:pPr>
    </w:p>
    <w:p w:rsidR="004D7CCB" w:rsidRPr="003779BE" w:rsidRDefault="004D7CCB" w:rsidP="00511999">
      <w:pPr>
        <w:ind w:left="360"/>
        <w:rPr>
          <w:rFonts w:ascii="Arial" w:hAnsi="Arial" w:cs="Arial"/>
          <w:sz w:val="22"/>
          <w:szCs w:val="22"/>
        </w:rPr>
      </w:pPr>
    </w:p>
    <w:p w:rsidR="004D7CCB" w:rsidRPr="003779BE" w:rsidRDefault="004D7CCB" w:rsidP="00511999">
      <w:pPr>
        <w:ind w:left="360"/>
        <w:rPr>
          <w:rFonts w:ascii="Arial" w:hAnsi="Arial" w:cs="Arial"/>
          <w:sz w:val="22"/>
          <w:szCs w:val="22"/>
        </w:rPr>
      </w:pPr>
    </w:p>
    <w:p w:rsidR="004D7CCB" w:rsidRPr="003779BE" w:rsidRDefault="004D7CCB" w:rsidP="00511999">
      <w:pPr>
        <w:ind w:left="360"/>
        <w:rPr>
          <w:rFonts w:ascii="Arial" w:hAnsi="Arial" w:cs="Arial"/>
          <w:sz w:val="22"/>
          <w:szCs w:val="22"/>
        </w:rPr>
      </w:pPr>
    </w:p>
    <w:p w:rsidR="004D7CCB" w:rsidRPr="003779BE" w:rsidRDefault="004D7CCB" w:rsidP="00511999">
      <w:pPr>
        <w:ind w:left="360"/>
        <w:rPr>
          <w:rFonts w:ascii="Arial" w:hAnsi="Arial" w:cs="Arial"/>
          <w:sz w:val="22"/>
          <w:szCs w:val="22"/>
        </w:rPr>
      </w:pPr>
    </w:p>
    <w:p w:rsidR="004D7CCB" w:rsidRPr="003779BE" w:rsidRDefault="004D7CCB" w:rsidP="003779B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9.</w:t>
      </w:r>
      <w:r w:rsidRPr="003779BE">
        <w:rPr>
          <w:rFonts w:ascii="Arial" w:hAnsi="Arial" w:cs="Arial"/>
          <w:sz w:val="22"/>
          <w:szCs w:val="22"/>
        </w:rPr>
        <w:t>Bir baloncunun 64 tane balonu vardı. 16 balon daha aldı. Balonların 58 tanesini sattı. Satacağı kaç balon kaldı?</w:t>
      </w:r>
    </w:p>
    <w:p w:rsidR="004D7CCB" w:rsidRPr="003779BE" w:rsidRDefault="004D7CCB" w:rsidP="00511999">
      <w:pPr>
        <w:ind w:left="525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page" w:tblpX="6193" w:tblpY="-58"/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52"/>
        <w:gridCol w:w="350"/>
        <w:gridCol w:w="354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49"/>
        <w:gridCol w:w="352"/>
      </w:tblGrid>
      <w:tr w:rsidR="004D7CCB" w:rsidRPr="003779BE" w:rsidTr="0031570B">
        <w:trPr>
          <w:trHeight w:val="392"/>
        </w:trPr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CCB" w:rsidRPr="003779BE" w:rsidTr="0031570B">
        <w:trPr>
          <w:trHeight w:val="370"/>
        </w:trPr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CCB" w:rsidRPr="003779BE" w:rsidTr="0031570B">
        <w:trPr>
          <w:trHeight w:val="354"/>
        </w:trPr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7CCB" w:rsidRPr="003779BE" w:rsidRDefault="004D7CCB" w:rsidP="00511999">
      <w:pPr>
        <w:ind w:left="525"/>
        <w:rPr>
          <w:rFonts w:ascii="Arial" w:hAnsi="Arial" w:cs="Arial"/>
          <w:b/>
          <w:sz w:val="22"/>
          <w:szCs w:val="22"/>
        </w:rPr>
      </w:pPr>
    </w:p>
    <w:p w:rsidR="004D7CCB" w:rsidRPr="003779BE" w:rsidRDefault="004D7CCB" w:rsidP="00511999">
      <w:pPr>
        <w:ind w:left="525"/>
        <w:rPr>
          <w:rFonts w:ascii="Arial" w:hAnsi="Arial" w:cs="Arial"/>
          <w:b/>
          <w:sz w:val="22"/>
          <w:szCs w:val="22"/>
        </w:rPr>
      </w:pPr>
    </w:p>
    <w:p w:rsidR="004D7CCB" w:rsidRPr="003779BE" w:rsidRDefault="004D7CCB" w:rsidP="00511999">
      <w:pPr>
        <w:ind w:left="525"/>
        <w:rPr>
          <w:rFonts w:ascii="Arial" w:hAnsi="Arial" w:cs="Arial"/>
          <w:b/>
          <w:sz w:val="22"/>
          <w:szCs w:val="22"/>
        </w:rPr>
      </w:pPr>
    </w:p>
    <w:p w:rsidR="004D7CCB" w:rsidRPr="003779BE" w:rsidRDefault="004D7CCB" w:rsidP="00511999">
      <w:pPr>
        <w:ind w:left="525"/>
        <w:rPr>
          <w:rFonts w:ascii="Arial" w:hAnsi="Arial" w:cs="Arial"/>
          <w:b/>
          <w:sz w:val="22"/>
          <w:szCs w:val="22"/>
        </w:rPr>
      </w:pPr>
    </w:p>
    <w:p w:rsidR="004D7CCB" w:rsidRPr="003779BE" w:rsidRDefault="004D7CCB" w:rsidP="00511999">
      <w:pPr>
        <w:ind w:left="525"/>
        <w:rPr>
          <w:rFonts w:ascii="Arial" w:hAnsi="Arial" w:cs="Arial"/>
          <w:b/>
          <w:sz w:val="22"/>
          <w:szCs w:val="22"/>
        </w:rPr>
      </w:pPr>
    </w:p>
    <w:p w:rsidR="004D7CCB" w:rsidRPr="003779BE" w:rsidRDefault="004D7CCB" w:rsidP="003779B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10</w:t>
      </w:r>
      <w:r w:rsidRPr="003779BE">
        <w:rPr>
          <w:rFonts w:ascii="Arial" w:hAnsi="Arial" w:cs="Arial"/>
          <w:b/>
          <w:sz w:val="22"/>
          <w:szCs w:val="22"/>
        </w:rPr>
        <w:t xml:space="preserve">  </w:t>
      </w:r>
      <w:r w:rsidRPr="003779BE">
        <w:rPr>
          <w:rFonts w:ascii="Arial" w:hAnsi="Arial" w:cs="Arial"/>
          <w:sz w:val="22"/>
          <w:szCs w:val="22"/>
        </w:rPr>
        <w:t>Arda 16.,babası ise 51 yaşındadır.Buna göre babası Arda’dan kaç yaş büyüktür?</w:t>
      </w:r>
    </w:p>
    <w:p w:rsidR="004D7CCB" w:rsidRPr="003779BE" w:rsidRDefault="004D7CCB" w:rsidP="00511999">
      <w:pPr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page" w:tblpX="6193" w:tblpY="-58"/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52"/>
        <w:gridCol w:w="350"/>
        <w:gridCol w:w="354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49"/>
        <w:gridCol w:w="352"/>
      </w:tblGrid>
      <w:tr w:rsidR="004D7CCB" w:rsidRPr="003779BE" w:rsidTr="0031570B">
        <w:trPr>
          <w:trHeight w:val="392"/>
        </w:trPr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CCB" w:rsidRPr="003779BE" w:rsidTr="0031570B">
        <w:trPr>
          <w:trHeight w:val="370"/>
        </w:trPr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CCB" w:rsidRPr="003779BE" w:rsidTr="0031570B">
        <w:trPr>
          <w:trHeight w:val="354"/>
        </w:trPr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7CCB" w:rsidRPr="003779BE" w:rsidRDefault="004D7CCB" w:rsidP="00511999">
      <w:pPr>
        <w:rPr>
          <w:rFonts w:ascii="Arial" w:hAnsi="Arial" w:cs="Arial"/>
          <w:sz w:val="22"/>
          <w:szCs w:val="22"/>
        </w:rPr>
      </w:pPr>
    </w:p>
    <w:p w:rsidR="004D7CCB" w:rsidRPr="003779BE" w:rsidRDefault="004D7CCB" w:rsidP="00511999">
      <w:pPr>
        <w:rPr>
          <w:rFonts w:ascii="Arial" w:hAnsi="Arial" w:cs="Arial"/>
          <w:sz w:val="22"/>
          <w:szCs w:val="22"/>
        </w:rPr>
      </w:pPr>
    </w:p>
    <w:p w:rsidR="004D7CCB" w:rsidRPr="003779BE" w:rsidRDefault="004D7CCB" w:rsidP="00511999">
      <w:pPr>
        <w:rPr>
          <w:rFonts w:ascii="Arial" w:hAnsi="Arial" w:cs="Arial"/>
          <w:sz w:val="22"/>
          <w:szCs w:val="22"/>
        </w:rPr>
      </w:pPr>
    </w:p>
    <w:p w:rsidR="004D7CCB" w:rsidRPr="003779BE" w:rsidRDefault="004D7CCB" w:rsidP="00511999">
      <w:pPr>
        <w:rPr>
          <w:rFonts w:ascii="Arial" w:hAnsi="Arial" w:cs="Arial"/>
          <w:sz w:val="22"/>
          <w:szCs w:val="22"/>
        </w:rPr>
      </w:pPr>
    </w:p>
    <w:p w:rsidR="004D7CCB" w:rsidRPr="003779BE" w:rsidRDefault="004D7CCB" w:rsidP="00511999">
      <w:pPr>
        <w:rPr>
          <w:rFonts w:ascii="Arial" w:hAnsi="Arial" w:cs="Arial"/>
          <w:sz w:val="22"/>
          <w:szCs w:val="22"/>
        </w:rPr>
      </w:pPr>
    </w:p>
    <w:p w:rsidR="004D7CCB" w:rsidRPr="003779BE" w:rsidRDefault="004D7CCB" w:rsidP="003779B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11.</w:t>
      </w:r>
      <w:r w:rsidRPr="003779BE">
        <w:rPr>
          <w:rFonts w:ascii="Arial" w:hAnsi="Arial" w:cs="Arial"/>
          <w:b/>
          <w:sz w:val="22"/>
          <w:szCs w:val="22"/>
        </w:rPr>
        <w:t xml:space="preserve">  </w:t>
      </w:r>
      <w:r w:rsidRPr="003779BE">
        <w:rPr>
          <w:rFonts w:ascii="Arial" w:hAnsi="Arial" w:cs="Arial"/>
          <w:sz w:val="22"/>
          <w:szCs w:val="22"/>
        </w:rPr>
        <w:t>93’ün 67 eksiğinin 24 fazlası kaçtır?</w:t>
      </w:r>
    </w:p>
    <w:p w:rsidR="004D7CCB" w:rsidRPr="003779BE" w:rsidRDefault="004D7CCB" w:rsidP="00511999">
      <w:pPr>
        <w:ind w:left="105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page" w:tblpX="6193" w:tblpY="-58"/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52"/>
        <w:gridCol w:w="350"/>
        <w:gridCol w:w="354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49"/>
        <w:gridCol w:w="352"/>
      </w:tblGrid>
      <w:tr w:rsidR="004D7CCB" w:rsidRPr="003779BE" w:rsidTr="0031570B">
        <w:trPr>
          <w:trHeight w:val="392"/>
        </w:trPr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CCB" w:rsidRPr="003779BE" w:rsidTr="0031570B">
        <w:trPr>
          <w:trHeight w:val="370"/>
        </w:trPr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CCB" w:rsidRPr="003779BE" w:rsidTr="0031570B">
        <w:trPr>
          <w:trHeight w:val="354"/>
        </w:trPr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7CCB" w:rsidRPr="003779BE" w:rsidRDefault="004D7CCB" w:rsidP="00511999">
      <w:pPr>
        <w:ind w:left="105"/>
        <w:rPr>
          <w:rFonts w:ascii="Arial" w:hAnsi="Arial" w:cs="Arial"/>
          <w:sz w:val="22"/>
          <w:szCs w:val="22"/>
        </w:rPr>
      </w:pPr>
    </w:p>
    <w:p w:rsidR="004D7CCB" w:rsidRPr="003779BE" w:rsidRDefault="004D7CCB" w:rsidP="00511999">
      <w:pPr>
        <w:ind w:left="105"/>
        <w:rPr>
          <w:rFonts w:ascii="Arial" w:hAnsi="Arial" w:cs="Arial"/>
          <w:b/>
          <w:sz w:val="22"/>
          <w:szCs w:val="22"/>
        </w:rPr>
      </w:pPr>
      <w:r w:rsidRPr="003779BE">
        <w:rPr>
          <w:rFonts w:ascii="Arial" w:hAnsi="Arial" w:cs="Arial"/>
          <w:sz w:val="22"/>
          <w:szCs w:val="22"/>
        </w:rPr>
        <w:t xml:space="preserve"> </w:t>
      </w:r>
    </w:p>
    <w:p w:rsidR="004D7CCB" w:rsidRPr="003779BE" w:rsidRDefault="004D7CCB" w:rsidP="00511999">
      <w:pPr>
        <w:ind w:left="360"/>
        <w:rPr>
          <w:rFonts w:ascii="Arial" w:hAnsi="Arial" w:cs="Arial"/>
          <w:sz w:val="22"/>
          <w:szCs w:val="22"/>
        </w:rPr>
      </w:pPr>
    </w:p>
    <w:p w:rsidR="004D7CCB" w:rsidRPr="003779BE" w:rsidRDefault="004D7CCB" w:rsidP="00511999">
      <w:pPr>
        <w:ind w:left="360"/>
        <w:rPr>
          <w:rFonts w:ascii="Arial" w:hAnsi="Arial" w:cs="Arial"/>
          <w:sz w:val="22"/>
          <w:szCs w:val="22"/>
        </w:rPr>
      </w:pPr>
    </w:p>
    <w:p w:rsidR="004D7CCB" w:rsidRPr="003779BE" w:rsidRDefault="004D7CCB" w:rsidP="00511999">
      <w:pPr>
        <w:ind w:left="360"/>
        <w:rPr>
          <w:rFonts w:ascii="Arial" w:hAnsi="Arial" w:cs="Arial"/>
          <w:sz w:val="22"/>
          <w:szCs w:val="22"/>
        </w:rPr>
      </w:pPr>
    </w:p>
    <w:p w:rsidR="004D7CCB" w:rsidRPr="003779BE" w:rsidRDefault="004D7CCB" w:rsidP="003779B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12.</w:t>
      </w:r>
      <w:r w:rsidRPr="003779BE">
        <w:rPr>
          <w:rFonts w:ascii="Arial" w:hAnsi="Arial" w:cs="Arial"/>
          <w:b/>
          <w:sz w:val="22"/>
          <w:szCs w:val="22"/>
        </w:rPr>
        <w:t xml:space="preserve">  </w:t>
      </w:r>
      <w:r w:rsidRPr="003779BE">
        <w:rPr>
          <w:rFonts w:ascii="Arial" w:hAnsi="Arial" w:cs="Arial"/>
          <w:sz w:val="22"/>
          <w:szCs w:val="22"/>
        </w:rPr>
        <w:t>Üç doğal sayının toplamı 98’dir. Bu doğal sayılardan birincisi 27, ikincisi 34’tür. Üçüncü doğal sayı kaçtır?</w:t>
      </w:r>
    </w:p>
    <w:p w:rsidR="004D7CCB" w:rsidRPr="003779BE" w:rsidRDefault="004D7CCB" w:rsidP="00511999">
      <w:pPr>
        <w:ind w:left="105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page" w:tblpX="6193" w:tblpY="-58"/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52"/>
        <w:gridCol w:w="350"/>
        <w:gridCol w:w="354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49"/>
        <w:gridCol w:w="352"/>
      </w:tblGrid>
      <w:tr w:rsidR="004D7CCB" w:rsidRPr="003779BE" w:rsidTr="0031570B">
        <w:trPr>
          <w:trHeight w:val="392"/>
        </w:trPr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CCB" w:rsidRPr="003779BE" w:rsidTr="0031570B">
        <w:trPr>
          <w:trHeight w:val="370"/>
        </w:trPr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CCB" w:rsidRPr="003779BE" w:rsidTr="0031570B">
        <w:trPr>
          <w:trHeight w:val="354"/>
        </w:trPr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7CCB" w:rsidRPr="003779BE" w:rsidRDefault="004D7CCB" w:rsidP="00511999">
      <w:pPr>
        <w:ind w:left="360"/>
        <w:rPr>
          <w:rFonts w:ascii="Arial" w:hAnsi="Arial" w:cs="Arial"/>
          <w:sz w:val="22"/>
          <w:szCs w:val="22"/>
        </w:rPr>
      </w:pPr>
    </w:p>
    <w:p w:rsidR="004D7CCB" w:rsidRPr="003779BE" w:rsidRDefault="004D7CCB" w:rsidP="00511999">
      <w:pPr>
        <w:ind w:left="360"/>
        <w:rPr>
          <w:rFonts w:ascii="Arial" w:hAnsi="Arial" w:cs="Arial"/>
          <w:sz w:val="22"/>
          <w:szCs w:val="22"/>
        </w:rPr>
      </w:pPr>
    </w:p>
    <w:p w:rsidR="004D7CCB" w:rsidRPr="003779BE" w:rsidRDefault="004D7CCB" w:rsidP="00511999">
      <w:pPr>
        <w:ind w:left="360"/>
        <w:rPr>
          <w:rFonts w:ascii="Arial" w:hAnsi="Arial" w:cs="Arial"/>
          <w:sz w:val="22"/>
          <w:szCs w:val="22"/>
        </w:rPr>
      </w:pPr>
    </w:p>
    <w:p w:rsidR="004D7CCB" w:rsidRPr="003779BE" w:rsidRDefault="004D7CCB" w:rsidP="00511999">
      <w:pPr>
        <w:ind w:left="360"/>
        <w:rPr>
          <w:rFonts w:ascii="Arial" w:hAnsi="Arial" w:cs="Arial"/>
          <w:sz w:val="22"/>
          <w:szCs w:val="22"/>
        </w:rPr>
      </w:pPr>
    </w:p>
    <w:p w:rsidR="004D7CCB" w:rsidRPr="003779BE" w:rsidRDefault="004D7CCB" w:rsidP="00511999">
      <w:pPr>
        <w:rPr>
          <w:rFonts w:ascii="Arial" w:hAnsi="Arial" w:cs="Arial"/>
          <w:sz w:val="22"/>
          <w:szCs w:val="22"/>
        </w:rPr>
      </w:pPr>
    </w:p>
    <w:p w:rsidR="004D7CCB" w:rsidRPr="003779BE" w:rsidRDefault="004D7CCB" w:rsidP="003779B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13.</w:t>
      </w:r>
      <w:r w:rsidRPr="003779B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Birler basamağı 2 olan en büyük iki basamaklı sayı ile onlar basamağı 3 olan en büyük iki basamaklı sayının farkı kaçtır</w:t>
      </w:r>
      <w:r w:rsidRPr="003779BE">
        <w:rPr>
          <w:rFonts w:ascii="Arial" w:hAnsi="Arial" w:cs="Arial"/>
          <w:sz w:val="22"/>
          <w:szCs w:val="22"/>
        </w:rPr>
        <w:t xml:space="preserve">? </w:t>
      </w:r>
    </w:p>
    <w:p w:rsidR="004D7CCB" w:rsidRPr="003779BE" w:rsidRDefault="004D7CCB" w:rsidP="00511999">
      <w:pPr>
        <w:ind w:left="105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page" w:tblpX="6193" w:tblpY="-58"/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52"/>
        <w:gridCol w:w="350"/>
        <w:gridCol w:w="354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49"/>
        <w:gridCol w:w="352"/>
      </w:tblGrid>
      <w:tr w:rsidR="004D7CCB" w:rsidRPr="003779BE" w:rsidTr="0031570B">
        <w:trPr>
          <w:trHeight w:val="392"/>
        </w:trPr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CCB" w:rsidRPr="003779BE" w:rsidTr="0031570B">
        <w:trPr>
          <w:trHeight w:val="370"/>
        </w:trPr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CCB" w:rsidRPr="003779BE" w:rsidTr="0031570B">
        <w:trPr>
          <w:trHeight w:val="354"/>
        </w:trPr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31570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7CCB" w:rsidRPr="003779BE" w:rsidRDefault="004D7CCB" w:rsidP="003779BE">
      <w:pPr>
        <w:ind w:left="105"/>
        <w:rPr>
          <w:rFonts w:ascii="Arial" w:hAnsi="Arial" w:cs="Arial"/>
          <w:b/>
          <w:sz w:val="22"/>
          <w:szCs w:val="22"/>
        </w:rPr>
      </w:pPr>
    </w:p>
    <w:p w:rsidR="004D7CCB" w:rsidRPr="003779BE" w:rsidRDefault="004D7CCB" w:rsidP="003779BE">
      <w:pPr>
        <w:ind w:left="105"/>
        <w:rPr>
          <w:rFonts w:ascii="Arial" w:hAnsi="Arial" w:cs="Arial"/>
          <w:b/>
          <w:sz w:val="22"/>
          <w:szCs w:val="22"/>
        </w:rPr>
      </w:pPr>
    </w:p>
    <w:p w:rsidR="004D7CCB" w:rsidRPr="003779BE" w:rsidRDefault="004D7CCB" w:rsidP="003779BE">
      <w:pPr>
        <w:ind w:left="105"/>
        <w:rPr>
          <w:rFonts w:ascii="Arial" w:hAnsi="Arial" w:cs="Arial"/>
          <w:b/>
          <w:sz w:val="22"/>
          <w:szCs w:val="22"/>
        </w:rPr>
      </w:pPr>
    </w:p>
    <w:p w:rsidR="004D7CCB" w:rsidRPr="003779BE" w:rsidRDefault="004D7CCB" w:rsidP="003779BE">
      <w:pPr>
        <w:ind w:left="105"/>
        <w:rPr>
          <w:rFonts w:ascii="Arial" w:hAnsi="Arial" w:cs="Arial"/>
          <w:b/>
          <w:sz w:val="22"/>
          <w:szCs w:val="22"/>
        </w:rPr>
      </w:pPr>
    </w:p>
    <w:p w:rsidR="004D7CCB" w:rsidRPr="003779BE" w:rsidRDefault="004D7CCB" w:rsidP="003779BE">
      <w:pPr>
        <w:ind w:left="105"/>
        <w:rPr>
          <w:rFonts w:ascii="Arial" w:hAnsi="Arial" w:cs="Arial"/>
          <w:b/>
          <w:sz w:val="22"/>
          <w:szCs w:val="22"/>
        </w:rPr>
      </w:pPr>
      <w:r w:rsidRPr="003779BE">
        <w:rPr>
          <w:rFonts w:ascii="Arial" w:hAnsi="Arial" w:cs="Arial"/>
          <w:b/>
          <w:sz w:val="22"/>
          <w:szCs w:val="22"/>
        </w:rPr>
        <w:t xml:space="preserve">  </w:t>
      </w:r>
      <w:r>
        <w:rPr>
          <w:rFonts w:ascii="Arial" w:hAnsi="Arial" w:cs="Arial"/>
          <w:b/>
          <w:sz w:val="22"/>
          <w:szCs w:val="22"/>
        </w:rPr>
        <w:t>14.</w:t>
      </w:r>
      <w:r>
        <w:rPr>
          <w:rFonts w:ascii="Arial" w:hAnsi="Arial" w:cs="Arial"/>
          <w:sz w:val="22"/>
          <w:szCs w:val="22"/>
        </w:rPr>
        <w:t>İki kasada toplam 75 tane elma vardır.Birinci kasada  37 tane elma olduğuna göre ikinci kasada kaç elma vardır</w:t>
      </w:r>
      <w:r w:rsidRPr="003779BE">
        <w:rPr>
          <w:rFonts w:ascii="Arial" w:hAnsi="Arial" w:cs="Arial"/>
          <w:sz w:val="22"/>
          <w:szCs w:val="22"/>
        </w:rPr>
        <w:t>?</w:t>
      </w:r>
    </w:p>
    <w:p w:rsidR="004D7CCB" w:rsidRPr="003779BE" w:rsidRDefault="004D7CCB" w:rsidP="003779BE">
      <w:pPr>
        <w:ind w:left="105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page" w:tblpX="6193" w:tblpY="-58"/>
        <w:tblW w:w="0" w:type="auto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52"/>
        <w:gridCol w:w="350"/>
        <w:gridCol w:w="354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49"/>
        <w:gridCol w:w="352"/>
      </w:tblGrid>
      <w:tr w:rsidR="004D7CCB" w:rsidRPr="003779BE" w:rsidTr="00A97859">
        <w:trPr>
          <w:trHeight w:val="392"/>
        </w:trPr>
        <w:tc>
          <w:tcPr>
            <w:tcW w:w="352" w:type="dxa"/>
          </w:tcPr>
          <w:p w:rsidR="004D7CCB" w:rsidRPr="003779BE" w:rsidRDefault="004D7CCB" w:rsidP="00A978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" w:type="dxa"/>
          </w:tcPr>
          <w:p w:rsidR="004D7CCB" w:rsidRPr="003779BE" w:rsidRDefault="004D7CCB" w:rsidP="00A978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" w:type="dxa"/>
          </w:tcPr>
          <w:p w:rsidR="004D7CCB" w:rsidRPr="003779BE" w:rsidRDefault="004D7CCB" w:rsidP="00A978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A978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A978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A978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A978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A978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A978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A978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A978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A978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A978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A978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CCB" w:rsidRPr="003779BE" w:rsidTr="00A97859">
        <w:trPr>
          <w:trHeight w:val="370"/>
        </w:trPr>
        <w:tc>
          <w:tcPr>
            <w:tcW w:w="352" w:type="dxa"/>
          </w:tcPr>
          <w:p w:rsidR="004D7CCB" w:rsidRPr="003779BE" w:rsidRDefault="004D7CCB" w:rsidP="00A978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" w:type="dxa"/>
          </w:tcPr>
          <w:p w:rsidR="004D7CCB" w:rsidRPr="003779BE" w:rsidRDefault="004D7CCB" w:rsidP="00A978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" w:type="dxa"/>
          </w:tcPr>
          <w:p w:rsidR="004D7CCB" w:rsidRPr="003779BE" w:rsidRDefault="004D7CCB" w:rsidP="00A978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A978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A978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A978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A978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A978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A978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A978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A978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A978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A978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A978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7CCB" w:rsidRPr="003779BE" w:rsidTr="00A97859">
        <w:trPr>
          <w:trHeight w:val="354"/>
        </w:trPr>
        <w:tc>
          <w:tcPr>
            <w:tcW w:w="352" w:type="dxa"/>
          </w:tcPr>
          <w:p w:rsidR="004D7CCB" w:rsidRPr="003779BE" w:rsidRDefault="004D7CCB" w:rsidP="00A978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0" w:type="dxa"/>
          </w:tcPr>
          <w:p w:rsidR="004D7CCB" w:rsidRPr="003779BE" w:rsidRDefault="004D7CCB" w:rsidP="00A978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4" w:type="dxa"/>
          </w:tcPr>
          <w:p w:rsidR="004D7CCB" w:rsidRPr="003779BE" w:rsidRDefault="004D7CCB" w:rsidP="00A978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A978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A978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A978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A978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A978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A978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A978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A978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A978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9" w:type="dxa"/>
          </w:tcPr>
          <w:p w:rsidR="004D7CCB" w:rsidRPr="003779BE" w:rsidRDefault="004D7CCB" w:rsidP="00A9785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2" w:type="dxa"/>
          </w:tcPr>
          <w:p w:rsidR="004D7CCB" w:rsidRPr="003779BE" w:rsidRDefault="004D7CCB" w:rsidP="00A9785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D7CCB" w:rsidRPr="003779BE" w:rsidRDefault="004D7CCB" w:rsidP="003779BE">
      <w:pPr>
        <w:ind w:left="105"/>
        <w:rPr>
          <w:rFonts w:ascii="Arial" w:hAnsi="Arial" w:cs="Arial"/>
          <w:sz w:val="22"/>
          <w:szCs w:val="22"/>
        </w:rPr>
      </w:pPr>
    </w:p>
    <w:p w:rsidR="004D7CCB" w:rsidRPr="003779BE" w:rsidRDefault="004D7CCB" w:rsidP="003779BE">
      <w:pPr>
        <w:ind w:left="105"/>
        <w:rPr>
          <w:rFonts w:ascii="Arial" w:hAnsi="Arial" w:cs="Arial"/>
          <w:b/>
          <w:sz w:val="22"/>
          <w:szCs w:val="22"/>
        </w:rPr>
      </w:pPr>
      <w:r w:rsidRPr="003779BE">
        <w:rPr>
          <w:rFonts w:ascii="Arial" w:hAnsi="Arial" w:cs="Arial"/>
          <w:sz w:val="22"/>
          <w:szCs w:val="22"/>
        </w:rPr>
        <w:t xml:space="preserve"> </w:t>
      </w:r>
    </w:p>
    <w:p w:rsidR="004D7CCB" w:rsidRPr="003779BE" w:rsidRDefault="004D7CCB" w:rsidP="003779BE">
      <w:pPr>
        <w:ind w:left="360"/>
        <w:rPr>
          <w:rFonts w:ascii="Arial" w:hAnsi="Arial" w:cs="Arial"/>
          <w:sz w:val="22"/>
          <w:szCs w:val="22"/>
        </w:rPr>
      </w:pPr>
    </w:p>
    <w:p w:rsidR="004D7CCB" w:rsidRPr="003779BE" w:rsidRDefault="004D7CCB" w:rsidP="003779BE">
      <w:pPr>
        <w:ind w:left="360"/>
        <w:rPr>
          <w:rFonts w:ascii="Arial" w:hAnsi="Arial" w:cs="Arial"/>
          <w:sz w:val="22"/>
          <w:szCs w:val="22"/>
        </w:rPr>
      </w:pPr>
    </w:p>
    <w:p w:rsidR="004D7CCB" w:rsidRPr="003779BE" w:rsidRDefault="004D7CCB" w:rsidP="003779BE">
      <w:pPr>
        <w:rPr>
          <w:rFonts w:ascii="Arial" w:hAnsi="Arial" w:cs="Arial"/>
          <w:sz w:val="22"/>
          <w:szCs w:val="22"/>
        </w:rPr>
      </w:pPr>
    </w:p>
    <w:p w:rsidR="004D7CCB" w:rsidRPr="003779BE" w:rsidRDefault="004D7CCB" w:rsidP="00511999">
      <w:pPr>
        <w:ind w:left="360"/>
        <w:rPr>
          <w:rFonts w:ascii="Arial" w:hAnsi="Arial" w:cs="Arial"/>
          <w:sz w:val="22"/>
          <w:szCs w:val="22"/>
        </w:rPr>
      </w:pPr>
    </w:p>
    <w:p w:rsidR="004D7CCB" w:rsidRPr="003779BE" w:rsidRDefault="004D7CCB" w:rsidP="00511999">
      <w:pPr>
        <w:ind w:left="360"/>
        <w:rPr>
          <w:rFonts w:ascii="Arial" w:hAnsi="Arial" w:cs="Arial"/>
          <w:sz w:val="22"/>
          <w:szCs w:val="22"/>
        </w:rPr>
      </w:pPr>
    </w:p>
    <w:p w:rsidR="004D7CCB" w:rsidRPr="003779BE" w:rsidRDefault="004D7CCB" w:rsidP="00511999">
      <w:pPr>
        <w:ind w:left="360"/>
        <w:rPr>
          <w:rFonts w:ascii="Arial" w:hAnsi="Arial" w:cs="Arial"/>
          <w:sz w:val="22"/>
          <w:szCs w:val="22"/>
        </w:rPr>
      </w:pPr>
      <w:hyperlink r:id="rId5" w:history="1">
        <w:r w:rsidRPr="00A760A3">
          <w:rPr>
            <w:rStyle w:val="Hyperlink"/>
            <w:rFonts w:ascii="Hand writing Mutlu" w:hAnsi="Hand writing Mutlu"/>
          </w:rPr>
          <w:t>www.sorubak.com</w:t>
        </w:r>
      </w:hyperlink>
    </w:p>
    <w:p w:rsidR="004D7CCB" w:rsidRPr="003779BE" w:rsidRDefault="004D7CCB" w:rsidP="00511999">
      <w:pPr>
        <w:ind w:left="360"/>
        <w:rPr>
          <w:rFonts w:ascii="Arial" w:hAnsi="Arial" w:cs="Arial"/>
          <w:sz w:val="22"/>
          <w:szCs w:val="22"/>
        </w:rPr>
      </w:pPr>
    </w:p>
    <w:sectPr w:rsidR="004D7CCB" w:rsidRPr="003779BE" w:rsidSect="00511999">
      <w:pgSz w:w="11906" w:h="16838" w:code="9"/>
      <w:pgMar w:top="426" w:right="282" w:bottom="142" w:left="142" w:header="709" w:footer="709" w:gutter="0"/>
      <w:cols w:num="2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051739"/>
    <w:multiLevelType w:val="hybridMultilevel"/>
    <w:tmpl w:val="E2081356"/>
    <w:lvl w:ilvl="0" w:tplc="4FE0C9FE">
      <w:start w:val="1"/>
      <w:numFmt w:val="decimal"/>
      <w:lvlText w:val="%1)"/>
      <w:lvlJc w:val="left"/>
      <w:pPr>
        <w:ind w:left="46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1">
    <w:nsid w:val="51E927E7"/>
    <w:multiLevelType w:val="hybridMultilevel"/>
    <w:tmpl w:val="E2081356"/>
    <w:lvl w:ilvl="0" w:tplc="4FE0C9FE">
      <w:start w:val="1"/>
      <w:numFmt w:val="decimal"/>
      <w:lvlText w:val="%1)"/>
      <w:lvlJc w:val="left"/>
      <w:pPr>
        <w:ind w:left="46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1999"/>
    <w:rsid w:val="000611FB"/>
    <w:rsid w:val="000661C4"/>
    <w:rsid w:val="001B47FC"/>
    <w:rsid w:val="00223EEF"/>
    <w:rsid w:val="0023301C"/>
    <w:rsid w:val="0031570B"/>
    <w:rsid w:val="003715B6"/>
    <w:rsid w:val="003779BE"/>
    <w:rsid w:val="00413B66"/>
    <w:rsid w:val="004A39ED"/>
    <w:rsid w:val="004D7CCB"/>
    <w:rsid w:val="00511999"/>
    <w:rsid w:val="005934B1"/>
    <w:rsid w:val="0061368C"/>
    <w:rsid w:val="0076448B"/>
    <w:rsid w:val="00786AED"/>
    <w:rsid w:val="008A1662"/>
    <w:rsid w:val="00A22EDF"/>
    <w:rsid w:val="00A760A3"/>
    <w:rsid w:val="00A97859"/>
    <w:rsid w:val="00AC5DE9"/>
    <w:rsid w:val="00B44BED"/>
    <w:rsid w:val="00C94E0F"/>
    <w:rsid w:val="00CB5E0C"/>
    <w:rsid w:val="00CD3C5F"/>
    <w:rsid w:val="00D909AA"/>
    <w:rsid w:val="00F57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99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A39ED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A39E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A39ED"/>
    <w:rPr>
      <w:rFonts w:ascii="Verdana" w:hAnsi="Verdana" w:cs="Times New Roman"/>
      <w:b/>
      <w:bCs/>
      <w:color w:val="FF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A39ED"/>
    <w:rPr>
      <w:rFonts w:ascii="Arial" w:hAnsi="Arial" w:cs="Arial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rsid w:val="001B47F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310</Words>
  <Characters>1769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mehmet yılmazer</dc:creator>
  <cp:keywords>www.sorubak.com</cp:keywords>
  <dc:description>www.sorubak.com</dc:description>
  <cp:lastModifiedBy>edanur</cp:lastModifiedBy>
  <cp:revision>3</cp:revision>
  <dcterms:created xsi:type="dcterms:W3CDTF">2012-12-09T17:52:00Z</dcterms:created>
  <dcterms:modified xsi:type="dcterms:W3CDTF">2012-12-30T21:22:00Z</dcterms:modified>
  <cp:category>www.sorubak.com</cp:category>
</cp:coreProperties>
</file>