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8E6" w:rsidRDefault="004E78E6" w:rsidP="009A7102">
      <w:pPr>
        <w:numPr>
          <w:ilvl w:val="0"/>
          <w:numId w:val="1"/>
        </w:numPr>
        <w:rPr>
          <w:rFonts w:ascii="Comic Sans MS" w:hAnsi="Comic Sans MS" w:cs="Comic Sans MS"/>
        </w:rPr>
      </w:pPr>
      <w:r w:rsidRPr="003D5AF0"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</w:rPr>
        <w:t>şağıdaki toplama işlemlerini çarpma işlemi olarak yazalım.</w:t>
      </w:r>
    </w:p>
    <w:p w:rsidR="004E78E6" w:rsidRDefault="004E78E6" w:rsidP="009A7102">
      <w:pPr>
        <w:ind w:left="360"/>
        <w:rPr>
          <w:rFonts w:ascii="Comic Sans MS" w:hAnsi="Comic Sans MS" w:cs="Comic Sans MS"/>
        </w:rPr>
      </w:pPr>
      <w:hyperlink r:id="rId5" w:history="1">
        <w:r>
          <w:rPr>
            <w:rStyle w:val="Hyperlink"/>
            <w:sz w:val="28"/>
            <w:szCs w:val="28"/>
          </w:rPr>
          <w:t>www.sorubak.com</w:t>
        </w:r>
      </w:hyperlink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0.15pt;margin-top:7.25pt;width:128.25pt;height:0;z-index:251623936" o:connectortype="straight">
            <v:stroke endarrow="block"/>
          </v:shape>
        </w:pict>
      </w:r>
      <w:r>
        <w:rPr>
          <w:rFonts w:ascii="Comic Sans MS" w:hAnsi="Comic Sans MS" w:cs="Comic Sans MS"/>
        </w:rPr>
        <w:t>2+2=                                               2 x 2 = 4</w:t>
      </w: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27" type="#_x0000_t32" style="position:absolute;margin-left:40.9pt;margin-top:7.4pt;width:127.5pt;height:.05pt;z-index:251624960" o:connectortype="straight">
            <v:stroke endarrow="block"/>
          </v:shape>
        </w:pict>
      </w:r>
      <w:r>
        <w:rPr>
          <w:rFonts w:ascii="Comic Sans MS" w:hAnsi="Comic Sans MS" w:cs="Comic Sans MS"/>
        </w:rPr>
        <w:t>2+2+2=                                         ………x……..=………..</w:t>
      </w: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28" type="#_x0000_t32" style="position:absolute;margin-left:52.15pt;margin-top:9.75pt;width:116.25pt;height:0;z-index:251625984" o:connectortype="straight">
            <v:stroke endarrow="block"/>
          </v:shape>
        </w:pict>
      </w:r>
      <w:r>
        <w:rPr>
          <w:rFonts w:ascii="Comic Sans MS" w:hAnsi="Comic Sans MS" w:cs="Comic Sans MS"/>
        </w:rPr>
        <w:t>2+2+2+2=</w:t>
      </w:r>
      <w:r>
        <w:rPr>
          <w:rFonts w:ascii="Comic Sans MS" w:hAnsi="Comic Sans MS" w:cs="Comic Sans MS"/>
        </w:rPr>
        <w:tab/>
        <w:t xml:space="preserve"> ………x……..=………..</w:t>
      </w: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29" type="#_x0000_t32" style="position:absolute;margin-left:60.4pt;margin-top:8.4pt;width:108pt;height:0;z-index:251627008" o:connectortype="straight">
            <v:stroke endarrow="block"/>
          </v:shape>
        </w:pict>
      </w:r>
      <w:r>
        <w:rPr>
          <w:rFonts w:ascii="Comic Sans MS" w:hAnsi="Comic Sans MS" w:cs="Comic Sans MS"/>
        </w:rPr>
        <w:t>2+2+2+2+2=</w:t>
      </w:r>
      <w:r>
        <w:rPr>
          <w:rFonts w:ascii="Comic Sans MS" w:hAnsi="Comic Sans MS" w:cs="Comic Sans MS"/>
        </w:rPr>
        <w:tab/>
        <w:t xml:space="preserve"> ………x……..=………..</w:t>
      </w: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0" type="#_x0000_t32" style="position:absolute;margin-left:71.65pt;margin-top:7pt;width:90.75pt;height:0;z-index:251628032" o:connectortype="straight">
            <v:stroke endarrow="block"/>
          </v:shape>
        </w:pict>
      </w:r>
      <w:r>
        <w:rPr>
          <w:rFonts w:ascii="Comic Sans MS" w:hAnsi="Comic Sans MS" w:cs="Comic Sans MS"/>
        </w:rPr>
        <w:t>2+2+2+2+2+2=</w:t>
      </w:r>
      <w:r>
        <w:rPr>
          <w:rFonts w:ascii="Comic Sans MS" w:hAnsi="Comic Sans MS" w:cs="Comic Sans MS"/>
        </w:rPr>
        <w:tab/>
        <w:t xml:space="preserve"> ………x……..=………..</w:t>
      </w: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1" type="#_x0000_t32" style="position:absolute;margin-left:86.65pt;margin-top:7.9pt;width:81.75pt;height:0;z-index:251629056" o:connectortype="straight">
            <v:stroke endarrow="block"/>
          </v:shape>
        </w:pict>
      </w:r>
      <w:r>
        <w:rPr>
          <w:rFonts w:ascii="Comic Sans MS" w:hAnsi="Comic Sans MS" w:cs="Comic Sans MS"/>
        </w:rPr>
        <w:t>2+2+2+2+2+2+2=</w:t>
      </w:r>
      <w:r>
        <w:rPr>
          <w:rFonts w:ascii="Comic Sans MS" w:hAnsi="Comic Sans MS" w:cs="Comic Sans MS"/>
        </w:rPr>
        <w:tab/>
        <w:t xml:space="preserve"> ………x……..=………..</w:t>
      </w: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2" type="#_x0000_t32" style="position:absolute;margin-left:97.15pt;margin-top:7.25pt;width:71.25pt;height:0;z-index:251630080" o:connectortype="straight">
            <v:stroke endarrow="block"/>
          </v:shape>
        </w:pict>
      </w:r>
      <w:r>
        <w:rPr>
          <w:rFonts w:ascii="Comic Sans MS" w:hAnsi="Comic Sans MS" w:cs="Comic Sans MS"/>
        </w:rPr>
        <w:t>2+2+2+2+2+2+2+2=</w:t>
      </w:r>
      <w:r>
        <w:rPr>
          <w:rFonts w:ascii="Comic Sans MS" w:hAnsi="Comic Sans MS" w:cs="Comic Sans MS"/>
        </w:rPr>
        <w:tab/>
        <w:t xml:space="preserve"> ………x……..=………..</w:t>
      </w: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3" type="#_x0000_t32" style="position:absolute;margin-left:108.4pt;margin-top:8.1pt;width:60pt;height:0;z-index:251631104" o:connectortype="straight">
            <v:stroke endarrow="block"/>
          </v:shape>
        </w:pict>
      </w:r>
      <w:r>
        <w:rPr>
          <w:rFonts w:ascii="Comic Sans MS" w:hAnsi="Comic Sans MS" w:cs="Comic Sans MS"/>
        </w:rPr>
        <w:t>2+2+2+2+2+2+2+2+2=</w:t>
      </w:r>
      <w:r>
        <w:rPr>
          <w:rFonts w:ascii="Comic Sans MS" w:hAnsi="Comic Sans MS" w:cs="Comic Sans MS"/>
        </w:rPr>
        <w:tab/>
        <w:t xml:space="preserve"> ………x……..=………..</w:t>
      </w: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80.4pt;margin-top:26.9pt;width:30.75pt;height:22.4pt;z-index:251652608" strokeweight="1.5pt">
            <v:textbox>
              <w:txbxContent>
                <w:p w:rsidR="004E78E6" w:rsidRDefault="004E78E6" w:rsidP="00F228D9">
                  <w:r>
                    <w:t>…...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32" style="position:absolute;margin-left:121.15pt;margin-top:9pt;width:47.25pt;height:0;z-index:251632128" o:connectortype="straight">
            <v:stroke endarrow="block"/>
          </v:shape>
        </w:pict>
      </w:r>
      <w:r>
        <w:rPr>
          <w:rFonts w:ascii="Comic Sans MS" w:hAnsi="Comic Sans MS" w:cs="Comic Sans MS"/>
        </w:rPr>
        <w:t>2+2+2+2+2+2+2+2+2+2=</w:t>
      </w:r>
      <w:r>
        <w:rPr>
          <w:rFonts w:ascii="Comic Sans MS" w:hAnsi="Comic Sans MS" w:cs="Comic Sans MS"/>
        </w:rPr>
        <w:tab/>
        <w:t xml:space="preserve"> ………x……..=………..</w:t>
      </w: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6" type="#_x0000_t32" style="position:absolute;margin-left:310.15pt;margin-top:111.2pt;width:42.75pt;height:9.65pt;flip:x;z-index:251663872" o:connectortype="straight"/>
        </w:pict>
      </w:r>
      <w:r>
        <w:rPr>
          <w:noProof/>
          <w:lang w:eastAsia="tr-TR"/>
        </w:rPr>
        <w:pict>
          <v:shape id="_x0000_s1037" type="#_x0000_t32" style="position:absolute;margin-left:468.4pt;margin-top:79.6pt;width:12pt;height:.05pt;flip:x;z-index:251666944" o:connectortype="straight"/>
        </w:pict>
      </w:r>
      <w:r>
        <w:rPr>
          <w:noProof/>
          <w:lang w:eastAsia="tr-TR"/>
        </w:rPr>
        <w:pict>
          <v:shape id="_x0000_s1038" type="#_x0000_t32" style="position:absolute;margin-left:361.9pt;margin-top:69.1pt;width:9.75pt;height:5.35pt;flip:x;z-index:251665920" o:connectortype="straight"/>
        </w:pict>
      </w:r>
      <w:r>
        <w:rPr>
          <w:noProof/>
          <w:lang w:eastAsia="tr-TR"/>
        </w:rPr>
        <w:pict>
          <v:shape id="_x0000_s1039" type="#_x0000_t32" style="position:absolute;margin-left:400.2pt;margin-top:34.6pt;width:5.25pt;height:12.05pt;flip:x;z-index:251656704" o:connectortype="straight"/>
        </w:pict>
      </w:r>
      <w:r>
        <w:rPr>
          <w:noProof/>
          <w:lang w:eastAsia="tr-TR"/>
        </w:rPr>
        <w:pict>
          <v:shape id="_x0000_s1040" type="#_x0000_t32" style="position:absolute;margin-left:433.15pt;margin-top:13.8pt;width:47.25pt;height:5.05pt;flip:x;z-index:251664896" o:connectortype="straight"/>
        </w:pict>
      </w:r>
      <w:r>
        <w:rPr>
          <w:noProof/>
          <w:lang w:eastAsia="tr-TR"/>
        </w:rPr>
        <w:pict>
          <v:shape id="_x0000_s1041" type="#_x0000_t32" style="position:absolute;margin-left:472.9pt;margin-top:46.6pt;width:7.5pt;height:.05pt;flip:x;z-index:251655680" o:connectortype="straight"/>
        </w:pict>
      </w:r>
      <w:r>
        <w:rPr>
          <w:noProof/>
          <w:lang w:eastAsia="tr-TR"/>
        </w:rPr>
        <w:pict>
          <v:shape id="_x0000_s1042" type="#_x0000_t32" style="position:absolute;margin-left:310.15pt;margin-top:13.8pt;width:16.5pt;height:7.85pt;flip:x y;z-index:251661824" o:connectortype="straight"/>
        </w:pict>
      </w:r>
      <w:r>
        <w:rPr>
          <w:noProof/>
          <w:lang w:eastAsia="tr-TR"/>
        </w:rPr>
        <w:pict>
          <v:shape id="_x0000_s1043" type="#_x0000_t32" style="position:absolute;margin-left:310.15pt;margin-top:74.35pt;width:10.5pt;height:0;flip:x;z-index:251662848" o:connectortype="straight"/>
        </w:pict>
      </w:r>
      <w:r>
        <w:rPr>
          <w:noProof/>
          <w:lang w:eastAsia="tr-TR"/>
        </w:rPr>
        <w:pict>
          <v:shape id="_x0000_s1044" type="#_x0000_t32" style="position:absolute;margin-left:413.65pt;margin-top:69.1pt;width:11.25pt;height:15.1pt;flip:x y;z-index:251660800" o:connectortype="straight"/>
        </w:pict>
      </w:r>
      <w:r>
        <w:rPr>
          <w:noProof/>
          <w:lang w:eastAsia="tr-TR"/>
        </w:rPr>
        <w:pict>
          <v:shape id="_x0000_s1045" type="#_x0000_t32" style="position:absolute;margin-left:356.65pt;margin-top:41.35pt;width:15pt;height:14.9pt;flip:x y;z-index:251659776" o:connectortype="straight"/>
        </w:pict>
      </w:r>
      <w:r>
        <w:rPr>
          <w:noProof/>
          <w:lang w:eastAsia="tr-TR"/>
        </w:rPr>
        <w:pict>
          <v:shape id="_x0000_s1046" type="#_x0000_t32" style="position:absolute;margin-left:379.15pt;margin-top:74.35pt;width:5.25pt;height:18.75pt;flip:x;z-index:251658752" o:connectortype="straight"/>
        </w:pict>
      </w:r>
      <w:r>
        <w:rPr>
          <w:noProof/>
          <w:lang w:eastAsia="tr-TR"/>
        </w:rPr>
        <w:pict>
          <v:shape id="_x0000_s1047" type="#_x0000_t32" style="position:absolute;margin-left:417.4pt;margin-top:51.85pt;width:15.75pt;height:4.6pt;flip:x;z-index:251657728" o:connectortype="straight"/>
        </w:pict>
      </w:r>
      <w:r>
        <w:rPr>
          <w:noProof/>
          <w:lang w:eastAsia="tr-TR"/>
        </w:rPr>
        <w:pict>
          <v:shape id="_x0000_s1048" type="#_x0000_t202" style="position:absolute;margin-left:279.4pt;margin-top:61.8pt;width:30.75pt;height:22.4pt;z-index:251649536" strokeweight="1.5pt">
            <v:textbox>
              <w:txbxContent>
                <w:p w:rsidR="004E78E6" w:rsidRDefault="004E78E6" w:rsidP="00F228D9">
                  <w:r>
                    <w:t>…...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480.4pt;margin-top:74.45pt;width:30.75pt;height:22.4pt;z-index:251654656" strokeweight="1.5pt">
            <v:textbox>
              <w:txbxContent>
                <w:p w:rsidR="004E78E6" w:rsidRDefault="004E78E6" w:rsidP="00F228D9">
                  <w:r>
                    <w:t>…...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480.4pt;margin-top:36.1pt;width:30.75pt;height:22.4pt;z-index:251653632" strokeweight="1.5pt">
            <v:textbox>
              <w:txbxContent>
                <w:p w:rsidR="004E78E6" w:rsidRDefault="004E78E6" w:rsidP="00F228D9">
                  <w:r>
                    <w:t>…...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279.4pt;margin-top:111.2pt;width:30.75pt;height:22.4pt;z-index:251651584" strokeweight="1.5pt">
            <v:textbox>
              <w:txbxContent>
                <w:p w:rsidR="004E78E6" w:rsidRDefault="004E78E6" w:rsidP="00F228D9">
                  <w:r>
                    <w:t>…...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279.4pt;margin-top:6.1pt;width:30.75pt;height:22.4pt;z-index:251650560" strokeweight="1.5pt">
            <v:textbox>
              <w:txbxContent>
                <w:p w:rsidR="004E78E6" w:rsidRDefault="004E78E6" w:rsidP="00F228D9">
                  <w:r>
                    <w:t>…...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3" type="#_x0000_t63" style="position:absolute;margin-left:429.4pt;margin-top:30.75pt;width:43.5pt;height:27.75pt;z-index:251647488" adj="1341,14711" strokeweight="1.5pt">
            <v:textbox>
              <w:txbxContent>
                <w:p w:rsidR="004E78E6" w:rsidRPr="00C30E82" w:rsidRDefault="004E78E6" w:rsidP="0005505B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63" style="position:absolute;margin-left:424.9pt;margin-top:69.1pt;width:43.5pt;height:27.75pt;z-index:251648512" adj="1341,14711" strokeweight="1.5pt">
            <v:textbox>
              <w:txbxContent>
                <w:p w:rsidR="004E78E6" w:rsidRPr="00C30E82" w:rsidRDefault="004E78E6" w:rsidP="0005505B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63" style="position:absolute;margin-left:352.9pt;margin-top:93.1pt;width:43.5pt;height:27.75pt;z-index:251645440" adj="1341,14711" strokeweight="1.5pt">
            <v:textbox>
              <w:txbxContent>
                <w:p w:rsidR="004E78E6" w:rsidRPr="00C30E82" w:rsidRDefault="004E78E6" w:rsidP="0005505B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63" style="position:absolute;margin-left:318.4pt;margin-top:61.6pt;width:43.5pt;height:27.75pt;z-index:251644416" adj="1341,14711" strokeweight="1.5pt">
            <v:textbox>
              <w:txbxContent>
                <w:p w:rsidR="004E78E6" w:rsidRPr="00C30E82" w:rsidRDefault="004E78E6" w:rsidP="0005505B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63" style="position:absolute;margin-left:318.4pt;margin-top:18.85pt;width:43.5pt;height:27.75pt;z-index:251643392" adj="1341,14711" strokeweight="1.5pt">
            <v:textbox>
              <w:txbxContent>
                <w:p w:rsidR="004E78E6" w:rsidRPr="00C30E82" w:rsidRDefault="004E78E6" w:rsidP="0005505B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63" style="position:absolute;margin-left:389.65pt;margin-top:6.85pt;width:43.5pt;height:27.75pt;z-index:251646464" adj="1341,14711" strokeweight="1.5pt">
            <v:textbox>
              <w:txbxContent>
                <w:p w:rsidR="004E78E6" w:rsidRPr="00C30E82" w:rsidRDefault="004E78E6" w:rsidP="0005505B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63" style="position:absolute;margin-left:367.15pt;margin-top:46.6pt;width:50.25pt;height:27.75pt;z-index:251642368" adj="1161,14711" strokeweight="1.5pt">
            <v:textbox>
              <w:txbxContent>
                <w:p w:rsidR="004E78E6" w:rsidRPr="00C30E82" w:rsidRDefault="004E78E6" w:rsidP="0005505B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x2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32" style="position:absolute;margin-left:82.15pt;margin-top:28.5pt;width:86.25pt;height:51.1pt;flip:y;z-index:251641344" o:connectortype="straight"/>
        </w:pict>
      </w:r>
      <w:r>
        <w:rPr>
          <w:noProof/>
          <w:lang w:eastAsia="tr-TR"/>
        </w:rPr>
        <w:pict>
          <v:shape id="_x0000_s1061" type="#_x0000_t63" style="position:absolute;margin-left:196.9pt;margin-top:74.35pt;width:43.5pt;height:27.75pt;z-index:251640320" adj="1341,14711" strokeweight="1.5pt">
            <v:textbox>
              <w:txbxContent>
                <w:p w:rsidR="004E78E6" w:rsidRPr="00C30E82" w:rsidRDefault="004E78E6" w:rsidP="00C30E82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63" style="position:absolute;margin-left:153.4pt;margin-top:51.85pt;width:43.5pt;height:27.75pt;z-index:251639296" adj="1341,14711" strokeweight="1.5pt">
            <v:textbox>
              <w:txbxContent>
                <w:p w:rsidR="004E78E6" w:rsidRPr="00C30E82" w:rsidRDefault="004E78E6" w:rsidP="00C30E82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63" style="position:absolute;margin-left:196.9pt;margin-top:28.5pt;width:43.5pt;height:27.75pt;z-index:251638272" adj="1341,14711" strokeweight="1.5pt">
            <v:textbox>
              <w:txbxContent>
                <w:p w:rsidR="004E78E6" w:rsidRPr="00C30E82" w:rsidRDefault="004E78E6" w:rsidP="00C30E82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63" style="position:absolute;margin-left:153.4pt;margin-top:.75pt;width:43.5pt;height:27.75pt;z-index:251637248" adj="1341,14711" strokeweight="1.5pt">
            <v:textbox>
              <w:txbxContent>
                <w:p w:rsidR="004E78E6" w:rsidRPr="00C30E82" w:rsidRDefault="004E78E6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r w:rsidRPr="00C30E82">
                    <w:rPr>
                      <w:rFonts w:ascii="Comic Sans MS" w:hAnsi="Comic Sans MS" w:cs="Comic Sans MS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202" style="position:absolute;margin-left:28.15pt;margin-top:96.1pt;width:54pt;height:21.85pt;z-index:251636224" strokeweight="1.5pt">
            <v:textbox>
              <w:txbxContent>
                <w:p w:rsidR="004E78E6" w:rsidRDefault="004E78E6" w:rsidP="00E03D56">
                  <w:r>
                    <w:t>2 tane 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28.15pt;margin-top:64.6pt;width:54pt;height:21.85pt;z-index:251635200" strokeweight="1.5pt">
            <v:textbox>
              <w:txbxContent>
                <w:p w:rsidR="004E78E6" w:rsidRDefault="004E78E6" w:rsidP="00E03D56">
                  <w:r>
                    <w:t>2 tane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28.15pt;margin-top:34.6pt;width:54pt;height:21.85pt;z-index:251634176" strokeweight="1.5pt">
            <v:textbox>
              <w:txbxContent>
                <w:p w:rsidR="004E78E6" w:rsidRDefault="004E78E6" w:rsidP="00E03D56">
                  <w:r>
                    <w:t>2 tane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margin-left:28.15pt;margin-top:.75pt;width:54pt;height:21.85pt;z-index:251633152" strokeweight="1.5pt">
            <v:textbox>
              <w:txbxContent>
                <w:p w:rsidR="004E78E6" w:rsidRDefault="004E78E6">
                  <w:r>
                    <w:t>2 tane 4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</w:rPr>
        <w:t xml:space="preserve">2.   </w:t>
      </w: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3.   2 x 2 = ……     2 x 3=……..     2 x 4=……..    2 x 5=……..    2 x 6=………    2 x 7=……..</w:t>
      </w: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2 x 8=…….      2 x 9=……..  2 x 10=………  3 x 1=………     3 x 2=……….  3 x 3=………..</w:t>
      </w: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3 x 3=…….      3 x3 =……..   3 x 4=………  3 x 5=……..      3 x 6=………   3 x 7=…………</w:t>
      </w:r>
    </w:p>
    <w:p w:rsidR="004E78E6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3 x 8=…….       3 x 9=……...      3 x 10=…….</w:t>
      </w:r>
    </w:p>
    <w:p w:rsidR="004E78E6" w:rsidRPr="003D5AF0" w:rsidRDefault="004E78E6" w:rsidP="006B1C70">
      <w:pPr>
        <w:tabs>
          <w:tab w:val="left" w:pos="3405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69" type="#_x0000_t63" style="position:absolute;margin-left:336.4pt;margin-top:72.9pt;width:72.75pt;height:27.75pt;z-index:251689472" adj="1915,14711" strokeweight="1.5pt">
            <v:textbox>
              <w:txbxContent>
                <w:p w:rsidR="004E78E6" w:rsidRPr="00C30E82" w:rsidRDefault="004E78E6" w:rsidP="001C29CA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….x…..=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63" style="position:absolute;margin-left:389.65pt;margin-top:29.95pt;width:66pt;height:27.75pt;z-index:251686400" adj="3093,14711" strokeweight="1.5pt">
            <v:textbox>
              <w:txbxContent>
                <w:p w:rsidR="004E78E6" w:rsidRPr="00C30E82" w:rsidRDefault="004E78E6" w:rsidP="001C29CA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1x2=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63" style="position:absolute;margin-left:293.65pt;margin-top:30.7pt;width:68.25pt;height:27.75pt;z-index:251685376" adj="855,14711" strokeweight="1.5pt">
            <v:textbox>
              <w:txbxContent>
                <w:p w:rsidR="004E78E6" w:rsidRPr="00C30E82" w:rsidRDefault="004E78E6" w:rsidP="001C29CA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2x3=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63" style="position:absolute;margin-left:326.65pt;margin-top:122.5pt;width:87pt;height:27.75pt;z-index:251690496" adj="7188,14711" strokeweight="1.5pt">
            <v:textbox>
              <w:txbxContent>
                <w:p w:rsidR="004E78E6" w:rsidRPr="00C30E82" w:rsidRDefault="004E78E6" w:rsidP="001C29CA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…x0=……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32" style="position:absolute;margin-left:371.65pt;margin-top:100.65pt;width:0;height:21.85pt;z-index:251691520" o:connectortype="straight"/>
        </w:pict>
      </w:r>
      <w:r>
        <w:rPr>
          <w:noProof/>
          <w:lang w:eastAsia="tr-TR"/>
        </w:rPr>
        <w:pict>
          <v:shape id="_x0000_s1074" type="#_x0000_t32" style="position:absolute;margin-left:338.65pt;margin-top:56.95pt;width:28.5pt;height:15.95pt;z-index:251687424" o:connectortype="straight"/>
        </w:pict>
      </w:r>
      <w:r>
        <w:rPr>
          <w:noProof/>
          <w:lang w:eastAsia="tr-TR"/>
        </w:rPr>
        <w:pict>
          <v:shape id="_x0000_s1075" type="#_x0000_t32" style="position:absolute;margin-left:379.15pt;margin-top:56.95pt;width:25.5pt;height:15.95pt;flip:x;z-index:251688448" o:connectortype="straight"/>
        </w:pict>
      </w:r>
      <w:r>
        <w:rPr>
          <w:noProof/>
          <w:lang w:eastAsia="tr-TR"/>
        </w:rPr>
        <w:pict>
          <v:shape id="_x0000_s1076" type="#_x0000_t32" style="position:absolute;margin-left:52.15pt;margin-top:35.1pt;width:120pt;height:53.25pt;z-index:251684352" o:connectortype="straight"/>
        </w:pict>
      </w:r>
      <w:r>
        <w:rPr>
          <w:noProof/>
          <w:lang w:eastAsia="tr-TR"/>
        </w:rPr>
        <w:pict>
          <v:shape id="_x0000_s1077" type="#_x0000_t63" style="position:absolute;margin-left:179.65pt;margin-top:154.4pt;width:43.5pt;height:27.75pt;z-index:251683328" adj="1341,14711" strokeweight="1.5pt">
            <v:textbox style="mso-next-textbox:#_x0000_s1077">
              <w:txbxContent>
                <w:p w:rsidR="004E78E6" w:rsidRPr="00C30E82" w:rsidRDefault="004E78E6" w:rsidP="00EC2F95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63" style="position:absolute;margin-left:136.15pt;margin-top:138.45pt;width:43.5pt;height:27.75pt;z-index:251679232" adj="968,14711" strokeweight="1.5pt">
            <v:textbox>
              <w:txbxContent>
                <w:p w:rsidR="004E78E6" w:rsidRPr="00C30E82" w:rsidRDefault="004E78E6" w:rsidP="00EC2F95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63" style="position:absolute;margin-left:172.15pt;margin-top:116.6pt;width:43.5pt;height:27.75pt;z-index:251680256" adj="1341,14711" strokeweight="1.5pt">
            <v:textbox>
              <w:txbxContent>
                <w:p w:rsidR="004E78E6" w:rsidRPr="00C30E82" w:rsidRDefault="004E78E6" w:rsidP="00EC2F95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63" style="position:absolute;margin-left:136.15pt;margin-top:94.75pt;width:43.5pt;height:27.75pt;z-index:251681280" adj="1341,14711" strokeweight="1.5pt">
            <v:textbox>
              <w:txbxContent>
                <w:p w:rsidR="004E78E6" w:rsidRPr="00C30E82" w:rsidRDefault="004E78E6" w:rsidP="00EC2F95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2727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63" style="position:absolute;margin-left:168.4pt;margin-top:72.9pt;width:43.5pt;height:27.75pt;z-index:251682304" adj="1341,14711" strokeweight="1.5pt">
            <v:textbox>
              <w:txbxContent>
                <w:p w:rsidR="004E78E6" w:rsidRPr="00C30E82" w:rsidRDefault="004E78E6" w:rsidP="00EC2F95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2" type="#_x0000_t63" style="position:absolute;margin-left:136.15pt;margin-top:51.05pt;width:43.5pt;height:27.75pt;z-index:251678208" adj="1341,14711" strokeweight="1.5pt">
            <v:textbox>
              <w:txbxContent>
                <w:p w:rsidR="004E78E6" w:rsidRPr="00C30E82" w:rsidRDefault="004E78E6" w:rsidP="00EC2F95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21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63" style="position:absolute;margin-left:172.15pt;margin-top:29.2pt;width:43.5pt;height:27.75pt;z-index:251677184" adj="1341,14711" strokeweight="1.5pt">
            <v:textbox>
              <w:txbxContent>
                <w:p w:rsidR="004E78E6" w:rsidRPr="00C30E82" w:rsidRDefault="004E78E6" w:rsidP="00EC2F95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63" style="position:absolute;margin-left:136.15pt;margin-top:7.35pt;width:43.5pt;height:27.75pt;z-index:251676160" adj="1341,14711" strokeweight="1.5pt">
            <v:textbox>
              <w:txbxContent>
                <w:p w:rsidR="004E78E6" w:rsidRPr="00C30E82" w:rsidRDefault="004E78E6" w:rsidP="00EC2F95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202" style="position:absolute;margin-left:-1.85pt;margin-top:160.3pt;width:54pt;height:21.85pt;z-index:251675136" strokeweight="1.5pt">
            <v:textbox>
              <w:txbxContent>
                <w:p w:rsidR="004E78E6" w:rsidRDefault="004E78E6" w:rsidP="00EC2F95">
                  <w:r>
                    <w:t>3 tane 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6" type="#_x0000_t202" style="position:absolute;margin-left:17.65pt;margin-top:138.45pt;width:54pt;height:21.85pt;z-index:251674112" strokeweight="1.5pt">
            <v:textbox>
              <w:txbxContent>
                <w:p w:rsidR="004E78E6" w:rsidRDefault="004E78E6" w:rsidP="00EC2F95">
                  <w:r>
                    <w:t>3 tane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202" style="position:absolute;margin-left:-1.85pt;margin-top:116.6pt;width:54pt;height:21.85pt;z-index:251673088" strokeweight="1.5pt">
            <v:textbox>
              <w:txbxContent>
                <w:p w:rsidR="004E78E6" w:rsidRDefault="004E78E6" w:rsidP="00EC2F95">
                  <w:r>
                    <w:t>3 tane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8" type="#_x0000_t202" style="position:absolute;margin-left:17.65pt;margin-top:94.75pt;width:54pt;height:21.85pt;z-index:251672064" strokeweight="1.5pt">
            <v:textbox>
              <w:txbxContent>
                <w:p w:rsidR="004E78E6" w:rsidRDefault="004E78E6" w:rsidP="00EC2F95">
                  <w:r>
                    <w:t>3 tane 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9" type="#_x0000_t202" style="position:absolute;margin-left:-1.85pt;margin-top:72.9pt;width:54pt;height:21.85pt;z-index:251671040" strokeweight="1.5pt">
            <v:textbox>
              <w:txbxContent>
                <w:p w:rsidR="004E78E6" w:rsidRDefault="004E78E6" w:rsidP="00EC2F95">
                  <w:r>
                    <w:t>3 tane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0" type="#_x0000_t202" style="position:absolute;margin-left:17.65pt;margin-top:51.05pt;width:54pt;height:21.85pt;z-index:251670016" strokeweight="1.5pt">
            <v:textbox>
              <w:txbxContent>
                <w:p w:rsidR="004E78E6" w:rsidRDefault="004E78E6" w:rsidP="00EC2F95">
                  <w:r>
                    <w:t>3 tane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202" style="position:absolute;margin-left:-1.85pt;margin-top:29.2pt;width:54pt;height:21.85pt;z-index:251668992" strokeweight="1.5pt">
            <v:textbox>
              <w:txbxContent>
                <w:p w:rsidR="004E78E6" w:rsidRDefault="004E78E6" w:rsidP="00EC2F95">
                  <w:r>
                    <w:t>3 tane 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202" style="position:absolute;margin-left:17.65pt;margin-top:7.35pt;width:54pt;height:21.85pt;z-index:251667968" strokeweight="1.5pt">
            <v:textbox>
              <w:txbxContent>
                <w:p w:rsidR="004E78E6" w:rsidRDefault="004E78E6" w:rsidP="00EC2F95">
                  <w:r>
                    <w:t>3 tane 7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</w:rPr>
        <w:t>4.</w:t>
      </w:r>
    </w:p>
    <w:sectPr w:rsidR="004E78E6" w:rsidRPr="003D5AF0" w:rsidSect="00E13B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632F7"/>
    <w:multiLevelType w:val="hybridMultilevel"/>
    <w:tmpl w:val="238C03A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AF0"/>
    <w:rsid w:val="00037B8C"/>
    <w:rsid w:val="0005505B"/>
    <w:rsid w:val="00096C73"/>
    <w:rsid w:val="000A704A"/>
    <w:rsid w:val="001C29CA"/>
    <w:rsid w:val="003D0FD4"/>
    <w:rsid w:val="003D5AF0"/>
    <w:rsid w:val="004346F3"/>
    <w:rsid w:val="004E78E6"/>
    <w:rsid w:val="00552737"/>
    <w:rsid w:val="006B1C70"/>
    <w:rsid w:val="006B6802"/>
    <w:rsid w:val="007A59D4"/>
    <w:rsid w:val="007C3504"/>
    <w:rsid w:val="008003BE"/>
    <w:rsid w:val="00965B9D"/>
    <w:rsid w:val="009A7102"/>
    <w:rsid w:val="009E2B74"/>
    <w:rsid w:val="00A42925"/>
    <w:rsid w:val="00AB1411"/>
    <w:rsid w:val="00C30E82"/>
    <w:rsid w:val="00D444EA"/>
    <w:rsid w:val="00E03D56"/>
    <w:rsid w:val="00E13B4C"/>
    <w:rsid w:val="00E87B7C"/>
    <w:rsid w:val="00EC2F95"/>
    <w:rsid w:val="00F228D9"/>
    <w:rsid w:val="00F85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B4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03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3D5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A71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1</Pages>
  <Words>130</Words>
  <Characters>743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2012-03-06T13:13:00Z</dcterms:created>
  <dcterms:modified xsi:type="dcterms:W3CDTF">2013-01-28T19:53:00Z</dcterms:modified>
  <cp:category>www.sorubak.com</cp:category>
  <cp:contentType>www.sorubak.com</cp:contentType>
  <cp:contentStatus>www.sorubak.com</cp:contentStatus>
  <cp:version>www.sorubak.com</cp:version>
</cp:coreProperties>
</file>