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80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5"/>
        <w:gridCol w:w="555"/>
        <w:gridCol w:w="600"/>
        <w:gridCol w:w="540"/>
        <w:gridCol w:w="615"/>
        <w:gridCol w:w="510"/>
        <w:gridCol w:w="555"/>
        <w:gridCol w:w="615"/>
        <w:gridCol w:w="525"/>
        <w:gridCol w:w="570"/>
        <w:gridCol w:w="555"/>
        <w:gridCol w:w="600"/>
        <w:gridCol w:w="555"/>
        <w:gridCol w:w="570"/>
        <w:gridCol w:w="570"/>
        <w:gridCol w:w="630"/>
      </w:tblGrid>
      <w:tr w:rsidR="009A096A" w:rsidRPr="002F523F">
        <w:trPr>
          <w:trHeight w:val="510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U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F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P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Ğ</w:t>
            </w:r>
          </w:p>
        </w:tc>
      </w:tr>
      <w:tr w:rsidR="009A096A" w:rsidRPr="002F523F">
        <w:trPr>
          <w:trHeight w:val="55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Ü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G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</w:tr>
      <w:tr w:rsidR="009A096A" w:rsidRPr="002F523F">
        <w:trPr>
          <w:trHeight w:val="55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</w:tr>
      <w:tr w:rsidR="009A096A" w:rsidRPr="002F523F">
        <w:trPr>
          <w:trHeight w:val="52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P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U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H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G</w:t>
            </w:r>
          </w:p>
        </w:tc>
      </w:tr>
      <w:tr w:rsidR="009A096A" w:rsidRPr="002F523F">
        <w:trPr>
          <w:trHeight w:val="52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F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Ö</w:t>
            </w:r>
          </w:p>
        </w:tc>
      </w:tr>
      <w:tr w:rsidR="009A096A" w:rsidRPr="002F523F">
        <w:trPr>
          <w:trHeight w:val="480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Ç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Ğ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H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</w:tr>
      <w:tr w:rsidR="009A096A" w:rsidRPr="002F523F">
        <w:trPr>
          <w:trHeight w:val="43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V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C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</w:tr>
      <w:tr w:rsidR="009A096A" w:rsidRPr="002F523F">
        <w:trPr>
          <w:trHeight w:val="510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Ö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</w:tr>
      <w:tr w:rsidR="009A096A" w:rsidRPr="002F523F">
        <w:trPr>
          <w:trHeight w:val="480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U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H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G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</w:tr>
      <w:tr w:rsidR="009A096A" w:rsidRPr="002F523F">
        <w:trPr>
          <w:trHeight w:val="55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P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S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A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</w:tr>
      <w:tr w:rsidR="009A096A" w:rsidRPr="002F523F">
        <w:trPr>
          <w:trHeight w:val="540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K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B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C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J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H</w:t>
            </w:r>
          </w:p>
        </w:tc>
      </w:tr>
      <w:tr w:rsidR="009A096A" w:rsidRPr="002F523F">
        <w:trPr>
          <w:trHeight w:val="58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U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E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Y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M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Ö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Ç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İ</w:t>
            </w:r>
          </w:p>
        </w:tc>
      </w:tr>
      <w:tr w:rsidR="009A096A" w:rsidRPr="002F523F">
        <w:trPr>
          <w:trHeight w:val="465"/>
        </w:trPr>
        <w:tc>
          <w:tcPr>
            <w:tcW w:w="64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Z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I</w:t>
            </w:r>
          </w:p>
        </w:tc>
        <w:tc>
          <w:tcPr>
            <w:tcW w:w="54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U</w:t>
            </w:r>
          </w:p>
        </w:tc>
        <w:tc>
          <w:tcPr>
            <w:tcW w:w="51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F</w:t>
            </w:r>
          </w:p>
        </w:tc>
        <w:tc>
          <w:tcPr>
            <w:tcW w:w="61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G</w:t>
            </w:r>
          </w:p>
        </w:tc>
        <w:tc>
          <w:tcPr>
            <w:tcW w:w="52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O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N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D</w:t>
            </w:r>
          </w:p>
        </w:tc>
        <w:tc>
          <w:tcPr>
            <w:tcW w:w="60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Ö</w:t>
            </w:r>
          </w:p>
        </w:tc>
        <w:tc>
          <w:tcPr>
            <w:tcW w:w="555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R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T</w:t>
            </w:r>
          </w:p>
        </w:tc>
        <w:tc>
          <w:tcPr>
            <w:tcW w:w="57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Ş</w:t>
            </w:r>
          </w:p>
        </w:tc>
        <w:tc>
          <w:tcPr>
            <w:tcW w:w="630" w:type="dxa"/>
          </w:tcPr>
          <w:p w:rsidR="009A096A" w:rsidRPr="002F523F" w:rsidRDefault="009A096A" w:rsidP="00A859DB">
            <w:pPr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2F523F">
              <w:rPr>
                <w:rFonts w:ascii="Hand writing Mutlu" w:hAnsi="Hand writing Mutlu" w:cs="Hand writing Mutlu"/>
                <w:sz w:val="20"/>
                <w:szCs w:val="20"/>
              </w:rPr>
              <w:t>L</w:t>
            </w:r>
          </w:p>
        </w:tc>
      </w:tr>
    </w:tbl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  <w:r w:rsidRPr="00A859DB">
        <w:rPr>
          <w:rFonts w:ascii="Hand writing Mutlu" w:hAnsi="Hand writing Mutlu" w:cs="Hand writing Mutlu"/>
          <w:sz w:val="20"/>
          <w:szCs w:val="20"/>
        </w:rPr>
        <w:t>Aşağıdaki çarpma işlemlerinin sonuçlarını bulmacamızda bulalım</w:t>
      </w:r>
      <w:r w:rsidRPr="00A859DB">
        <w:rPr>
          <w:sz w:val="20"/>
          <w:szCs w:val="20"/>
        </w:rPr>
        <w:t>…</w:t>
      </w: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1F0800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</w:p>
    <w:p w:rsidR="009A096A" w:rsidRPr="00A859DB" w:rsidRDefault="009A096A" w:rsidP="00A859DB">
      <w:pPr>
        <w:ind w:left="708" w:firstLine="708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 xml:space="preserve"> </w:t>
      </w:r>
      <w:r w:rsidRPr="00A859DB">
        <w:rPr>
          <w:rFonts w:ascii="Hand writing Mutlu" w:hAnsi="Hand writing Mutlu" w:cs="Hand writing Mutlu"/>
          <w:sz w:val="20"/>
          <w:szCs w:val="20"/>
        </w:rPr>
        <w:t>5X5=</w:t>
      </w:r>
      <w:r w:rsidRPr="00A859DB">
        <w:rPr>
          <w:sz w:val="20"/>
          <w:szCs w:val="20"/>
        </w:rPr>
        <w:t>…………………………</w:t>
      </w:r>
      <w:r>
        <w:rPr>
          <w:rFonts w:ascii="Hand writing Mutlu" w:hAnsi="Hand writing Mutlu" w:cs="Hand writing Mutlu"/>
          <w:sz w:val="20"/>
          <w:szCs w:val="20"/>
        </w:rPr>
        <w:t xml:space="preserve"> </w:t>
      </w:r>
      <w:r>
        <w:rPr>
          <w:rFonts w:ascii="Hand writing Mutlu" w:hAnsi="Hand writing Mutlu" w:cs="Hand writing Mutlu"/>
          <w:sz w:val="20"/>
          <w:szCs w:val="20"/>
        </w:rPr>
        <w:tab/>
      </w:r>
      <w:r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>7X5=</w:t>
      </w:r>
      <w:r w:rsidRPr="00A859DB">
        <w:rPr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>0X6=</w:t>
      </w:r>
      <w:r w:rsidRPr="00A859DB">
        <w:rPr>
          <w:sz w:val="20"/>
          <w:szCs w:val="20"/>
        </w:rPr>
        <w:t>……………………………</w:t>
      </w:r>
    </w:p>
    <w:p w:rsidR="009A096A" w:rsidRPr="00A859DB" w:rsidRDefault="009A096A" w:rsidP="00A859DB">
      <w:pPr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 xml:space="preserve">                </w:t>
      </w:r>
      <w:r w:rsidRPr="00A859DB">
        <w:rPr>
          <w:rFonts w:ascii="Hand writing Mutlu" w:hAnsi="Hand writing Mutlu" w:cs="Hand writing Mutlu"/>
          <w:sz w:val="20"/>
          <w:szCs w:val="20"/>
        </w:rPr>
        <w:t>3X7=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>
        <w:rPr>
          <w:rFonts w:ascii="Hand writing Mutlu" w:hAnsi="Hand writing Mutlu" w:cs="Hand writing Mutlu"/>
          <w:sz w:val="20"/>
          <w:szCs w:val="20"/>
        </w:rPr>
        <w:t xml:space="preserve">         </w:t>
      </w:r>
      <w:r w:rsidRPr="00A859DB">
        <w:rPr>
          <w:rFonts w:ascii="Hand writing Mutlu" w:hAnsi="Hand writing Mutlu" w:cs="Hand writing Mutlu"/>
          <w:sz w:val="20"/>
          <w:szCs w:val="20"/>
        </w:rPr>
        <w:t>1X10=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  <w:t>2X8=</w:t>
      </w:r>
      <w:r w:rsidRPr="00A859DB">
        <w:rPr>
          <w:sz w:val="20"/>
          <w:szCs w:val="20"/>
        </w:rPr>
        <w:t>……………………………</w:t>
      </w:r>
    </w:p>
    <w:p w:rsidR="009A096A" w:rsidRPr="00A859DB" w:rsidRDefault="009A096A" w:rsidP="00A859DB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A859DB">
        <w:rPr>
          <w:rFonts w:ascii="Hand writing Mutlu" w:hAnsi="Hand writing Mutlu" w:cs="Hand writing Mutlu"/>
          <w:sz w:val="20"/>
          <w:szCs w:val="20"/>
        </w:rPr>
        <w:t>75X1=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  <w:t>3X3=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5X1=</w:t>
      </w:r>
      <w:r w:rsidRPr="00A859DB">
        <w:rPr>
          <w:sz w:val="20"/>
          <w:szCs w:val="20"/>
        </w:rPr>
        <w:t>……………………………</w:t>
      </w:r>
    </w:p>
    <w:p w:rsidR="009A096A" w:rsidRPr="00A859DB" w:rsidRDefault="009A096A" w:rsidP="00A859DB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5X3</w:t>
      </w:r>
      <w:r w:rsidRPr="00A859DB">
        <w:rPr>
          <w:rFonts w:ascii="Hand writing Mutlu" w:hAnsi="Hand writing Mutlu" w:cs="Hand writing Mutlu"/>
          <w:sz w:val="20"/>
          <w:szCs w:val="20"/>
        </w:rPr>
        <w:t>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5X4=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19X1=</w:t>
      </w:r>
      <w:r w:rsidRPr="00A859DB">
        <w:rPr>
          <w:sz w:val="20"/>
          <w:szCs w:val="20"/>
        </w:rPr>
        <w:t>……………………………</w:t>
      </w:r>
    </w:p>
    <w:p w:rsidR="009A096A" w:rsidRPr="00A859DB" w:rsidRDefault="009A096A" w:rsidP="00A859DB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 xml:space="preserve"> 5X10</w:t>
      </w:r>
      <w:r w:rsidRPr="00A859DB">
        <w:rPr>
          <w:rFonts w:ascii="Hand writing Mutlu" w:hAnsi="Hand writing Mutlu" w:cs="Hand writing Mutlu"/>
          <w:sz w:val="20"/>
          <w:szCs w:val="20"/>
        </w:rPr>
        <w:t>=</w:t>
      </w:r>
      <w:r w:rsidRPr="00A859DB">
        <w:rPr>
          <w:sz w:val="20"/>
          <w:szCs w:val="20"/>
        </w:rPr>
        <w:t>……………………………</w:t>
      </w:r>
      <w:r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>4X6=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6X2=</w:t>
      </w:r>
      <w:r w:rsidRPr="00A859DB">
        <w:rPr>
          <w:sz w:val="20"/>
          <w:szCs w:val="20"/>
        </w:rPr>
        <w:t>……………………………</w:t>
      </w:r>
    </w:p>
    <w:p w:rsidR="009A096A" w:rsidRPr="00A859DB" w:rsidRDefault="009A096A" w:rsidP="00A859DB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A859DB">
        <w:rPr>
          <w:rFonts w:ascii="Hand writing Mutlu" w:hAnsi="Hand writing Mutlu" w:cs="Hand writing Mutlu"/>
          <w:sz w:val="20"/>
          <w:szCs w:val="20"/>
        </w:rPr>
        <w:t>4X10=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  <w:t>4X4=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>
        <w:rPr>
          <w:rFonts w:ascii="Hand writing Mutlu" w:hAnsi="Hand writing Mutlu" w:cs="Hand writing Mutlu"/>
          <w:sz w:val="20"/>
          <w:szCs w:val="20"/>
        </w:rPr>
        <w:t>4X7</w:t>
      </w:r>
      <w:r w:rsidRPr="00A859DB">
        <w:rPr>
          <w:rFonts w:ascii="Hand writing Mutlu" w:hAnsi="Hand writing Mutlu" w:cs="Hand writing Mutlu"/>
          <w:sz w:val="20"/>
          <w:szCs w:val="20"/>
        </w:rPr>
        <w:t>=</w:t>
      </w:r>
      <w:r w:rsidRPr="00A859DB">
        <w:rPr>
          <w:sz w:val="20"/>
          <w:szCs w:val="20"/>
        </w:rPr>
        <w:t>……………………………</w:t>
      </w:r>
    </w:p>
    <w:p w:rsidR="009A096A" w:rsidRDefault="009A096A" w:rsidP="00A859DB">
      <w:pPr>
        <w:jc w:val="center"/>
        <w:rPr>
          <w:sz w:val="20"/>
          <w:szCs w:val="20"/>
        </w:rPr>
      </w:pPr>
      <w:r w:rsidRPr="00A859DB">
        <w:rPr>
          <w:rFonts w:ascii="Hand writing Mutlu" w:hAnsi="Hand writing Mutlu" w:cs="Hand writing Mutlu"/>
          <w:sz w:val="20"/>
          <w:szCs w:val="20"/>
        </w:rPr>
        <w:t>7X2=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6X3=</w:t>
      </w:r>
      <w:r w:rsidRPr="00A859DB">
        <w:rPr>
          <w:sz w:val="20"/>
          <w:szCs w:val="20"/>
        </w:rPr>
        <w:t>……………………………</w:t>
      </w:r>
      <w:r w:rsidRPr="00A859DB">
        <w:rPr>
          <w:rFonts w:ascii="Hand writing Mutlu" w:hAnsi="Hand writing Mutlu" w:cs="Hand writing Mutlu"/>
          <w:sz w:val="20"/>
          <w:szCs w:val="20"/>
        </w:rPr>
        <w:tab/>
      </w:r>
      <w:r w:rsidRPr="00A859DB">
        <w:rPr>
          <w:rFonts w:ascii="Hand writing Mutlu" w:hAnsi="Hand writing Mutlu" w:cs="Hand writing Mutlu"/>
          <w:sz w:val="20"/>
          <w:szCs w:val="20"/>
        </w:rPr>
        <w:tab/>
        <w:t>5X9=</w:t>
      </w:r>
      <w:r w:rsidRPr="00A859DB">
        <w:rPr>
          <w:sz w:val="20"/>
          <w:szCs w:val="20"/>
        </w:rPr>
        <w:t>……………………………</w:t>
      </w: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011742">
      <w:pPr>
        <w:spacing w:after="0"/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Default="009A096A" w:rsidP="00A859DB">
      <w:pPr>
        <w:jc w:val="center"/>
        <w:rPr>
          <w:sz w:val="20"/>
          <w:szCs w:val="20"/>
        </w:rPr>
      </w:pPr>
    </w:p>
    <w:p w:rsidR="009A096A" w:rsidRPr="00424F68" w:rsidRDefault="009A096A" w:rsidP="002E1ACA">
      <w:pPr>
        <w:rPr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Aşağıdaki problemleri çözelim</w:t>
      </w:r>
      <w:r w:rsidRPr="00424F68">
        <w:rPr>
          <w:sz w:val="24"/>
          <w:szCs w:val="24"/>
        </w:rPr>
        <w:t>…</w:t>
      </w:r>
    </w:p>
    <w:p w:rsidR="009A096A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1.Bir çiftlikte 3 tane inek, 7 tane köpek ve 9 tane tavuk var. Bu çiftlikteki hayvanların toplam ayak sayısı kaçtır?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2.Bir günde 6 litre süt veren bir inek bir haftada kaç litre süt verir?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3.Benim yaşım kardeşimin yaşının 3 katından 4 fazladır. Kardeşim 9 yaşında olduğuna göre benim yaşım kaçtır?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4.Cebimde 50 liram vardı. Tanesi 4 lira olan kalemlerden 3 tane aldım. Cebimde kaç lira kaldı?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5.Ayda 2 kez balık yiyen bir aile,bir yılda kaç kez balık tüketir?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6. Annem bir tepsi börek için 6 tane yumurta kullanmaktadır. 4 tepsi börek için kaç yumurta kullanır?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7. 9 un 4 katının 5 fazlasının 10 eksiği kaçtır?</w:t>
      </w: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</w:p>
    <w:p w:rsidR="009A096A" w:rsidRPr="00424F68" w:rsidRDefault="009A096A" w:rsidP="002E1ACA">
      <w:pPr>
        <w:rPr>
          <w:rFonts w:ascii="Hand writing Mutlu" w:hAnsi="Hand writing Mutlu" w:cs="Hand writing Mutlu"/>
          <w:sz w:val="24"/>
          <w:szCs w:val="24"/>
        </w:rPr>
      </w:pPr>
      <w:r w:rsidRPr="00424F68">
        <w:rPr>
          <w:rFonts w:ascii="Hand writing Mutlu" w:hAnsi="Hand writing Mutlu" w:cs="Hand writing Mutlu"/>
          <w:sz w:val="24"/>
          <w:szCs w:val="24"/>
        </w:rPr>
        <w:t>8.Bugün pazarda elmanın kilosu 3 lira, portakalın kilosu 4 liraydı. Babam 5 kilo elma ve 4 kilo portakal aldı.Babam kaç lira harcamıştır?</w:t>
      </w:r>
    </w:p>
    <w:sectPr w:rsidR="009A096A" w:rsidRPr="00424F68" w:rsidSect="00A859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DC1"/>
    <w:multiLevelType w:val="hybridMultilevel"/>
    <w:tmpl w:val="786E80D8"/>
    <w:lvl w:ilvl="0" w:tplc="75826F9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800"/>
    <w:rsid w:val="00001A89"/>
    <w:rsid w:val="00011742"/>
    <w:rsid w:val="001F0800"/>
    <w:rsid w:val="002E1ACA"/>
    <w:rsid w:val="002F523F"/>
    <w:rsid w:val="003B52F2"/>
    <w:rsid w:val="00424F68"/>
    <w:rsid w:val="00537929"/>
    <w:rsid w:val="00950BC9"/>
    <w:rsid w:val="009A096A"/>
    <w:rsid w:val="00A859DB"/>
    <w:rsid w:val="00CD7D3E"/>
    <w:rsid w:val="00E35C4F"/>
    <w:rsid w:val="00E8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D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1ACA"/>
    <w:pPr>
      <w:ind w:left="720"/>
    </w:pPr>
  </w:style>
  <w:style w:type="character" w:styleId="Hyperlink">
    <w:name w:val="Hyperlink"/>
    <w:basedOn w:val="DefaultParagraphFont"/>
    <w:uiPriority w:val="99"/>
    <w:rsid w:val="000117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2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260</Words>
  <Characters>1482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2012-04-16T17:46:00Z</dcterms:created>
  <dcterms:modified xsi:type="dcterms:W3CDTF">2013-01-28T20:09:00Z</dcterms:modified>
  <cp:category>www.sorubak.com</cp:category>
  <cp:contentType>www.sorubak.com</cp:contentType>
  <cp:contentStatus>www.sorubak.com</cp:contentStatus>
  <cp:version>www.sorubak.com</cp:version>
</cp:coreProperties>
</file>