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8" w:rsidRDefault="00721508" w:rsidP="00CB1B0F">
      <w:pPr>
        <w:rPr>
          <w:rFonts w:ascii="Comic Sans MS" w:hAnsi="Comic Sans MS" w:cs="Comic Sans MS"/>
          <w:color w:val="FF0000"/>
          <w:sz w:val="16"/>
          <w:szCs w:val="16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7" o:spid="_x0000_s1026" type="#_x0000_t75" style="position:absolute;margin-left:-3.7pt;margin-top:120pt;width:507.5pt;height:660.95pt;z-index:-251657728;visibility:visible" wrapcoords="-32 0 -32 21575 21600 21575 21600 0 -32 0">
            <v:imagedata r:id="rId4" o:title=""/>
            <w10:wrap type="through"/>
          </v:shape>
        </w:pict>
      </w:r>
      <w:bookmarkEnd w:id="0"/>
      <w:r>
        <w:rPr>
          <w:noProof/>
        </w:rPr>
        <w:pict>
          <v:rect id="Dikdörtgen 34" o:spid="_x0000_s1027" style="position:absolute;margin-left:125.55pt;margin-top:-78.7pt;width:252.65pt;height:54pt;z-index:251657728;visibility:visible;v-text-anchor:middle" fillcolor="window" strokecolor="#7f7f7f" strokeweight="1pt">
            <v:stroke dashstyle="1 1"/>
            <v:textbox>
              <w:txbxContent>
                <w:p w:rsidR="00721508" w:rsidRPr="00E7119F" w:rsidRDefault="00721508" w:rsidP="00503F14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36"/>
                      <w:szCs w:val="36"/>
                    </w:rPr>
                    <w:t>103</w:t>
                  </w:r>
                </w:p>
                <w:p w:rsidR="00721508" w:rsidRPr="006009F6" w:rsidRDefault="00721508" w:rsidP="00503F14">
                  <w:pPr>
                    <w:jc w:val="center"/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17 MART 2011 PERŞEMBE</w:t>
                  </w:r>
                </w:p>
              </w:txbxContent>
            </v:textbox>
          </v:rect>
        </w:pict>
      </w:r>
      <w:r>
        <w:rPr>
          <w:noProof/>
        </w:rPr>
        <w:pict>
          <v:shape id="Resim 1" o:spid="_x0000_s1028" type="#_x0000_t75" style="position:absolute;margin-left:-27.45pt;margin-top:-2.35pt;width:560.45pt;height:112.1pt;z-index:251656704;visibility:visible" wrapcoords="-29 0 -29 21455 21600 21455 21600 0 -29 0">
            <v:imagedata r:id="rId5" o:title=""/>
            <w10:wrap type="through"/>
          </v:shape>
        </w:pict>
      </w:r>
    </w:p>
    <w:p w:rsidR="00721508" w:rsidRPr="00C54DF3" w:rsidRDefault="00721508" w:rsidP="00C54DF3">
      <w:pPr>
        <w:rPr>
          <w:rFonts w:ascii="Arial" w:hAnsi="Arial" w:cs="Arial"/>
          <w:sz w:val="16"/>
          <w:szCs w:val="16"/>
        </w:rPr>
      </w:pPr>
      <w:hyperlink r:id="rId6" w:history="1">
        <w:r>
          <w:rPr>
            <w:rStyle w:val="Hyperlink"/>
            <w:sz w:val="28"/>
            <w:szCs w:val="28"/>
          </w:rPr>
          <w:t>www.sorubak.com</w:t>
        </w:r>
      </w:hyperlink>
    </w:p>
    <w:sectPr w:rsidR="00721508" w:rsidRPr="00C54DF3" w:rsidSect="009426E7">
      <w:pgSz w:w="11906" w:h="16838"/>
      <w:pgMar w:top="360" w:right="566" w:bottom="89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FD1"/>
    <w:rsid w:val="001C7A5B"/>
    <w:rsid w:val="00235FD1"/>
    <w:rsid w:val="00251AE0"/>
    <w:rsid w:val="002F428B"/>
    <w:rsid w:val="00471389"/>
    <w:rsid w:val="004B4DB6"/>
    <w:rsid w:val="004C64BA"/>
    <w:rsid w:val="00503F14"/>
    <w:rsid w:val="00524A26"/>
    <w:rsid w:val="006009F6"/>
    <w:rsid w:val="0066475F"/>
    <w:rsid w:val="00684403"/>
    <w:rsid w:val="0069283C"/>
    <w:rsid w:val="00721508"/>
    <w:rsid w:val="00740175"/>
    <w:rsid w:val="007631A8"/>
    <w:rsid w:val="007972AE"/>
    <w:rsid w:val="007C5A3C"/>
    <w:rsid w:val="0082698E"/>
    <w:rsid w:val="008C0FC1"/>
    <w:rsid w:val="009035F5"/>
    <w:rsid w:val="009426E7"/>
    <w:rsid w:val="009574F2"/>
    <w:rsid w:val="00BE4F20"/>
    <w:rsid w:val="00C40188"/>
    <w:rsid w:val="00C54DF3"/>
    <w:rsid w:val="00CB1B0F"/>
    <w:rsid w:val="00D93378"/>
    <w:rsid w:val="00DD2898"/>
    <w:rsid w:val="00E7119F"/>
    <w:rsid w:val="00F6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89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57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574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C64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5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8</Words>
  <Characters>52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dcterms:created xsi:type="dcterms:W3CDTF">2011-03-17T02:26:00Z</dcterms:created>
  <dcterms:modified xsi:type="dcterms:W3CDTF">2013-01-28T19:43:00Z</dcterms:modified>
  <cp:category>www.sorubak.com</cp:category>
  <cp:contentType>www.sorubak.com</cp:contentType>
</cp:coreProperties>
</file>