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D6" w:rsidRDefault="00F41AD6">
      <w:pPr>
        <w:rPr>
          <w:noProof/>
        </w:rPr>
      </w:pPr>
    </w:p>
    <w:p w:rsidR="00F41AD6" w:rsidRDefault="00F41AD6" w:rsidP="00DD29BD">
      <w:hyperlink r:id="rId4" w:history="1">
        <w:r>
          <w:rPr>
            <w:rStyle w:val="Hyperlink"/>
            <w:rFonts w:ascii="Century Gothic" w:hAnsi="Century Gothic" w:cs="Century Gothic"/>
            <w:b/>
            <w:bCs/>
            <w:sz w:val="24"/>
            <w:szCs w:val="24"/>
          </w:rPr>
          <w:t>www.sorubak.com</w:t>
        </w:r>
      </w:hyperlink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4.1pt;margin-top:375.6pt;width:9.35pt;height:0;flip:x;z-index:251658240;mso-position-horizontal-relative:text;mso-position-vertical-relative:text" o:connectortype="straight">
            <v:stroke startarrow="block" endarrow="block"/>
          </v:shape>
        </w:pict>
      </w:r>
    </w:p>
    <w:p w:rsidR="00F41AD6" w:rsidRDefault="00F41AD6" w:rsidP="00DD29BD">
      <w:r w:rsidRPr="00B76E8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0pt;height:507.75pt;visibility:visible">
            <v:imagedata r:id="rId5" o:title=""/>
          </v:shape>
        </w:pict>
      </w:r>
      <w:r>
        <w:t xml:space="preserve">          </w:t>
      </w:r>
      <w:r w:rsidRPr="00B76E86">
        <w:rPr>
          <w:noProof/>
        </w:rPr>
        <w:pict>
          <v:shape id="Resim 2" o:spid="_x0000_i1026" type="#_x0000_t75" style="width:378.75pt;height:497.25pt;visibility:visible">
            <v:imagedata r:id="rId6" o:title=""/>
          </v:shape>
        </w:pict>
      </w:r>
    </w:p>
    <w:sectPr w:rsidR="00F41AD6" w:rsidSect="00453A1E">
      <w:pgSz w:w="16838" w:h="11906" w:orient="landscape"/>
      <w:pgMar w:top="193" w:right="289" w:bottom="193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A1E"/>
    <w:rsid w:val="00153F1E"/>
    <w:rsid w:val="001C0C39"/>
    <w:rsid w:val="002433D4"/>
    <w:rsid w:val="003A2246"/>
    <w:rsid w:val="00453A1E"/>
    <w:rsid w:val="004C7F85"/>
    <w:rsid w:val="00584B60"/>
    <w:rsid w:val="0064318D"/>
    <w:rsid w:val="0069644C"/>
    <w:rsid w:val="006E30A2"/>
    <w:rsid w:val="007B0664"/>
    <w:rsid w:val="00873AAC"/>
    <w:rsid w:val="008B12AF"/>
    <w:rsid w:val="008B3F66"/>
    <w:rsid w:val="008B5A4E"/>
    <w:rsid w:val="008C121B"/>
    <w:rsid w:val="009B3B22"/>
    <w:rsid w:val="00A63C8F"/>
    <w:rsid w:val="00B76E86"/>
    <w:rsid w:val="00C725AD"/>
    <w:rsid w:val="00CB7312"/>
    <w:rsid w:val="00D911A0"/>
    <w:rsid w:val="00DD29BD"/>
    <w:rsid w:val="00E5033D"/>
    <w:rsid w:val="00EF78B2"/>
    <w:rsid w:val="00F41AD6"/>
    <w:rsid w:val="00F81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7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53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A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C7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10</Words>
  <Characters>61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2012-04-17T19:01:00Z</cp:lastPrinted>
  <dcterms:created xsi:type="dcterms:W3CDTF">2012-04-17T18:46:00Z</dcterms:created>
  <dcterms:modified xsi:type="dcterms:W3CDTF">2013-01-28T19:55:00Z</dcterms:modified>
  <cp:category>www.sorubak.com</cp:category>
  <cp:version>www.sorubak.com</cp:version>
</cp:coreProperties>
</file>