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"/>
        <w:tblOverlap w:val="never"/>
        <w:tblW w:w="1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18"/>
        <w:gridCol w:w="5518"/>
      </w:tblGrid>
      <w:tr w:rsidR="008034FE" w:rsidRPr="00A063D4">
        <w:trPr>
          <w:trHeight w:val="2796"/>
        </w:trPr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34FE" w:rsidRPr="00C57B81" w:rsidRDefault="008034FE" w:rsidP="00C57B81">
            <w:pPr>
              <w:rPr>
                <w:rFonts w:ascii="ALFABET98" w:hAnsi="ALFABET98" w:cs="ALFABET98"/>
                <w:sz w:val="28"/>
                <w:szCs w:val="28"/>
              </w:rPr>
            </w:pPr>
            <w:r w:rsidRPr="00C57B81">
              <w:rPr>
                <w:rFonts w:ascii="Comic Sans MS" w:hAnsi="Comic Sans MS" w:cs="Comic Sans MS"/>
                <w:sz w:val="28"/>
                <w:szCs w:val="28"/>
              </w:rPr>
              <w:t>12 elmayı  4 kişi paylaşıyor. Her birine kaç elma düşer?</w:t>
            </w:r>
            <w:hyperlink r:id="rId7" w:history="1">
              <w:r>
                <w:rPr>
                  <w:rStyle w:val="Hyperlink"/>
                  <w:sz w:val="28"/>
                  <w:szCs w:val="28"/>
                </w:rPr>
                <w:t>www.sorubak.com</w:t>
              </w:r>
            </w:hyperlink>
          </w:p>
        </w:tc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34FE" w:rsidRPr="00C57B81" w:rsidRDefault="008034FE" w:rsidP="00C57B81">
            <w:pPr>
              <w:rPr>
                <w:rFonts w:ascii="ALFABET98" w:hAnsi="ALFABET98" w:cs="ALFABET98"/>
                <w:sz w:val="28"/>
                <w:szCs w:val="28"/>
              </w:rPr>
            </w:pPr>
            <w:r w:rsidRPr="00C57B81">
              <w:rPr>
                <w:rFonts w:ascii="Comic Sans MS" w:hAnsi="Comic Sans MS" w:cs="Comic Sans MS"/>
                <w:sz w:val="28"/>
                <w:szCs w:val="28"/>
              </w:rPr>
              <w:t>18  portakalı  3 tabağa eşit olarak paylaştırırsak her birine kaç portakal düşer?</w:t>
            </w:r>
          </w:p>
        </w:tc>
      </w:tr>
      <w:tr w:rsidR="008034FE" w:rsidRPr="00A063D4">
        <w:trPr>
          <w:trHeight w:val="2749"/>
        </w:trPr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34FE" w:rsidRPr="00C57B81" w:rsidRDefault="008034FE" w:rsidP="00C57B81">
            <w:pPr>
              <w:rPr>
                <w:rFonts w:ascii="ALFABET98" w:hAnsi="ALFABET98" w:cs="ALFABET98"/>
                <w:sz w:val="28"/>
                <w:szCs w:val="28"/>
              </w:rPr>
            </w:pPr>
            <w:r w:rsidRPr="00C57B81">
              <w:rPr>
                <w:rFonts w:ascii="Comic Sans MS" w:hAnsi="Comic Sans MS" w:cs="Comic Sans MS"/>
                <w:sz w:val="28"/>
                <w:szCs w:val="28"/>
              </w:rPr>
              <w:t>16</w:t>
            </w:r>
            <w:r>
              <w:rPr>
                <w:rFonts w:ascii="Comic Sans MS" w:hAnsi="Comic Sans MS" w:cs="Comic Sans MS"/>
                <w:sz w:val="28"/>
                <w:szCs w:val="28"/>
              </w:rPr>
              <w:t xml:space="preserve"> öğrenci ikişerli sıra olmuşlar</w:t>
            </w:r>
            <w:r w:rsidRPr="00C57B81">
              <w:rPr>
                <w:rFonts w:ascii="Comic Sans MS" w:hAnsi="Comic Sans MS" w:cs="Comic Sans MS"/>
                <w:sz w:val="28"/>
                <w:szCs w:val="28"/>
              </w:rPr>
              <w:t>.</w:t>
            </w:r>
            <w:r>
              <w:rPr>
                <w:rFonts w:ascii="Comic Sans MS" w:hAnsi="Comic Sans MS" w:cs="Comic Sans MS"/>
                <w:sz w:val="28"/>
                <w:szCs w:val="28"/>
              </w:rPr>
              <w:t xml:space="preserve"> </w:t>
            </w:r>
            <w:r w:rsidRPr="00C57B81">
              <w:rPr>
                <w:rFonts w:ascii="Comic Sans MS" w:hAnsi="Comic Sans MS" w:cs="Comic Sans MS"/>
                <w:sz w:val="28"/>
                <w:szCs w:val="28"/>
              </w:rPr>
              <w:t>Öğrenciler kaç sıra oluşturur?</w:t>
            </w:r>
          </w:p>
        </w:tc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34FE" w:rsidRPr="00C57B81" w:rsidRDefault="008034FE" w:rsidP="00C57B81">
            <w:pPr>
              <w:rPr>
                <w:rFonts w:ascii="ALFABET98" w:hAnsi="ALFABET98" w:cs="ALFABET98"/>
                <w:sz w:val="28"/>
                <w:szCs w:val="28"/>
              </w:rPr>
            </w:pPr>
            <w:r w:rsidRPr="00C57B81">
              <w:rPr>
                <w:rFonts w:ascii="Comic Sans MS" w:hAnsi="Comic Sans MS" w:cs="Comic Sans MS"/>
                <w:sz w:val="28"/>
                <w:szCs w:val="28"/>
              </w:rPr>
              <w:t>20 çiçeği 4 vazoya eşit yerleştirirsek har vazoda kaç çiçek olur?</w:t>
            </w:r>
          </w:p>
        </w:tc>
      </w:tr>
      <w:tr w:rsidR="008034FE" w:rsidRPr="00A063D4">
        <w:trPr>
          <w:trHeight w:val="2819"/>
        </w:trPr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34FE" w:rsidRPr="00C57B81" w:rsidRDefault="008034FE" w:rsidP="00C57B81">
            <w:pPr>
              <w:rPr>
                <w:rFonts w:ascii="ALFABET98" w:hAnsi="ALFABET98" w:cs="ALFABET98"/>
                <w:sz w:val="28"/>
                <w:szCs w:val="28"/>
              </w:rPr>
            </w:pPr>
            <w:r w:rsidRPr="00C57B81">
              <w:rPr>
                <w:rFonts w:ascii="Comic Sans MS" w:hAnsi="Comic Sans MS" w:cs="Comic Sans MS"/>
                <w:sz w:val="28"/>
                <w:szCs w:val="28"/>
              </w:rPr>
              <w:t>15 yumurtayı 5sepete eşit paylaştırırsak her sepete kaç yumurta düşer?</w:t>
            </w:r>
          </w:p>
        </w:tc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34FE" w:rsidRPr="00C57B81" w:rsidRDefault="008034FE" w:rsidP="00C57B81">
            <w:pPr>
              <w:rPr>
                <w:rFonts w:ascii="ALFABET98" w:hAnsi="ALFABET98" w:cs="ALFABET98"/>
                <w:sz w:val="28"/>
                <w:szCs w:val="28"/>
              </w:rPr>
            </w:pPr>
            <w:r w:rsidRPr="00C57B81">
              <w:rPr>
                <w:rFonts w:ascii="Comic Sans MS" w:hAnsi="Comic Sans MS" w:cs="Comic Sans MS"/>
                <w:sz w:val="28"/>
                <w:szCs w:val="28"/>
              </w:rPr>
              <w:t>35 kalemi 5 kişi eşit paylaşırsa her birine kaç tane kalem düşer?</w:t>
            </w:r>
          </w:p>
        </w:tc>
      </w:tr>
      <w:tr w:rsidR="008034FE" w:rsidRPr="00A063D4">
        <w:trPr>
          <w:trHeight w:val="2785"/>
        </w:trPr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34FE" w:rsidRPr="00C57B81" w:rsidRDefault="008034FE" w:rsidP="00C57B81">
            <w:pPr>
              <w:rPr>
                <w:rFonts w:ascii="ALFABET98" w:hAnsi="ALFABET98" w:cs="ALFABET98"/>
                <w:sz w:val="28"/>
                <w:szCs w:val="28"/>
              </w:rPr>
            </w:pPr>
            <w:r w:rsidRPr="00C57B81">
              <w:rPr>
                <w:rFonts w:ascii="Comic Sans MS" w:hAnsi="Comic Sans MS" w:cs="Comic Sans MS"/>
                <w:sz w:val="28"/>
                <w:szCs w:val="28"/>
              </w:rPr>
              <w:t>21 lt  zeytinyağını 3 şişeye eşit doldurmak istiyoruz. Her şişede kaç lt zeytinyağı olur</w:t>
            </w:r>
            <w:r w:rsidRPr="00C57B81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34FE" w:rsidRPr="00C57B81" w:rsidRDefault="008034FE" w:rsidP="00C57B81">
            <w:pPr>
              <w:rPr>
                <w:rFonts w:ascii="ALFABET98" w:hAnsi="ALFABET98" w:cs="ALFABET98"/>
                <w:sz w:val="28"/>
                <w:szCs w:val="28"/>
              </w:rPr>
            </w:pPr>
            <w:r w:rsidRPr="00C57B81">
              <w:rPr>
                <w:rFonts w:ascii="Comic Sans MS" w:hAnsi="Comic Sans MS" w:cs="Comic Sans MS"/>
                <w:sz w:val="28"/>
                <w:szCs w:val="28"/>
              </w:rPr>
              <w:t>27 civciv 3 kümese eşit olarak koyarsak her kümeste kaç civciv olur?</w:t>
            </w:r>
          </w:p>
        </w:tc>
      </w:tr>
      <w:tr w:rsidR="008034FE" w:rsidRPr="00A063D4">
        <w:trPr>
          <w:trHeight w:val="3222"/>
        </w:trPr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34FE" w:rsidRPr="00C57B81" w:rsidRDefault="008034FE" w:rsidP="00C57B81">
            <w:pPr>
              <w:rPr>
                <w:rFonts w:ascii="Comic Sans MS" w:hAnsi="Comic Sans MS" w:cs="Comic Sans MS"/>
                <w:sz w:val="28"/>
                <w:szCs w:val="28"/>
              </w:rPr>
            </w:pPr>
            <w:r w:rsidRPr="00C57B81">
              <w:rPr>
                <w:rFonts w:ascii="Comic Sans MS" w:hAnsi="Comic Sans MS" w:cs="Comic Sans MS"/>
                <w:noProof/>
                <w:sz w:val="28"/>
                <w:szCs w:val="28"/>
                <w:lang w:eastAsia="tr-TR"/>
              </w:rPr>
              <w:t>24 balonu  4 arkadaş eşit olarak paylaşırsa her birine kaç balon düşer?</w:t>
            </w:r>
          </w:p>
        </w:tc>
        <w:tc>
          <w:tcPr>
            <w:tcW w:w="5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34FE" w:rsidRPr="00C57B81" w:rsidRDefault="008034FE" w:rsidP="00C57B81">
            <w:pPr>
              <w:rPr>
                <w:rFonts w:ascii="Comic Sans MS" w:hAnsi="Comic Sans MS" w:cs="Comic Sans MS"/>
                <w:sz w:val="28"/>
                <w:szCs w:val="28"/>
              </w:rPr>
            </w:pPr>
            <w:r>
              <w:rPr>
                <w:rFonts w:ascii="Comic Sans MS" w:hAnsi="Comic Sans MS" w:cs="Comic Sans MS"/>
                <w:sz w:val="28"/>
                <w:szCs w:val="28"/>
              </w:rPr>
              <w:t>Kerem’in 36 tane bilyesi var. 4 arkadaşına eşi olarak paylaştırmak istiyor. Her birine kaç balon düşer?</w:t>
            </w:r>
          </w:p>
        </w:tc>
      </w:tr>
    </w:tbl>
    <w:p w:rsidR="008034FE" w:rsidRDefault="008034FE" w:rsidP="008E3F32">
      <w:pPr>
        <w:jc w:val="both"/>
      </w:pPr>
    </w:p>
    <w:p w:rsidR="008034FE" w:rsidRDefault="008034FE" w:rsidP="008E3F32">
      <w:pPr>
        <w:jc w:val="both"/>
      </w:pPr>
    </w:p>
    <w:p w:rsidR="008034FE" w:rsidRDefault="008034FE" w:rsidP="008E3F32">
      <w:pPr>
        <w:jc w:val="both"/>
      </w:pPr>
    </w:p>
    <w:p w:rsidR="008034FE" w:rsidRPr="00F32EC6" w:rsidRDefault="008034FE" w:rsidP="008E3F32">
      <w:pPr>
        <w:jc w:val="both"/>
      </w:pPr>
    </w:p>
    <w:sectPr w:rsidR="008034FE" w:rsidRPr="00F32EC6" w:rsidSect="00CB6EB3">
      <w:headerReference w:type="default" r:id="rId8"/>
      <w:pgSz w:w="11906" w:h="16838" w:code="9"/>
      <w:pgMar w:top="567" w:right="567" w:bottom="567" w:left="567" w:header="567" w:footer="567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4FE" w:rsidRDefault="008034FE" w:rsidP="00CB6EB3">
      <w:r>
        <w:separator/>
      </w:r>
    </w:p>
  </w:endnote>
  <w:endnote w:type="continuationSeparator" w:id="0">
    <w:p w:rsidR="008034FE" w:rsidRDefault="008034FE" w:rsidP="00CB6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4FE" w:rsidRDefault="008034FE" w:rsidP="00CB6EB3">
      <w:r>
        <w:separator/>
      </w:r>
    </w:p>
  </w:footnote>
  <w:footnote w:type="continuationSeparator" w:id="0">
    <w:p w:rsidR="008034FE" w:rsidRDefault="008034FE" w:rsidP="00CB6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4FE" w:rsidRPr="00C57B81" w:rsidRDefault="008034FE" w:rsidP="00C57B81">
    <w:pPr>
      <w:pStyle w:val="Header"/>
      <w:tabs>
        <w:tab w:val="left" w:pos="2190"/>
        <w:tab w:val="center" w:pos="5386"/>
      </w:tabs>
      <w:jc w:val="center"/>
      <w:rPr>
        <w:rFonts w:ascii="ALFABET98" w:hAnsi="ALFABET98" w:cs="ALFABET98"/>
        <w:b/>
        <w:bCs/>
        <w:sz w:val="28"/>
        <w:szCs w:val="28"/>
      </w:rPr>
    </w:pPr>
    <w:r w:rsidRPr="00C57B81">
      <w:rPr>
        <w:rFonts w:ascii="ALFABET98 Tur" w:hAnsi="ALFABET98 Tur" w:cs="ALFABET98 Tur"/>
        <w:b/>
        <w:bCs/>
        <w:sz w:val="28"/>
        <w:szCs w:val="28"/>
      </w:rPr>
      <w:t>BÖLME PROBLEMLERİ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F0FD5"/>
    <w:multiLevelType w:val="hybridMultilevel"/>
    <w:tmpl w:val="727C7F1A"/>
    <w:lvl w:ilvl="0" w:tplc="A7C6E9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0715F"/>
    <w:multiLevelType w:val="hybridMultilevel"/>
    <w:tmpl w:val="F3B2B7E4"/>
    <w:lvl w:ilvl="0" w:tplc="46D847B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23F9"/>
    <w:rsid w:val="000144F2"/>
    <w:rsid w:val="00040E7C"/>
    <w:rsid w:val="0032437F"/>
    <w:rsid w:val="0033751E"/>
    <w:rsid w:val="003723F9"/>
    <w:rsid w:val="003C1495"/>
    <w:rsid w:val="003E3041"/>
    <w:rsid w:val="004E4BDA"/>
    <w:rsid w:val="00513853"/>
    <w:rsid w:val="005823D9"/>
    <w:rsid w:val="005C0A82"/>
    <w:rsid w:val="00630EE6"/>
    <w:rsid w:val="00662B81"/>
    <w:rsid w:val="006C6A4F"/>
    <w:rsid w:val="00750634"/>
    <w:rsid w:val="00780369"/>
    <w:rsid w:val="008034FE"/>
    <w:rsid w:val="00893207"/>
    <w:rsid w:val="008C7D63"/>
    <w:rsid w:val="008E3F32"/>
    <w:rsid w:val="00A063D4"/>
    <w:rsid w:val="00A71404"/>
    <w:rsid w:val="00A7649B"/>
    <w:rsid w:val="00AA1878"/>
    <w:rsid w:val="00BA33FD"/>
    <w:rsid w:val="00BF69D5"/>
    <w:rsid w:val="00C2429D"/>
    <w:rsid w:val="00C57B81"/>
    <w:rsid w:val="00CB6EB3"/>
    <w:rsid w:val="00DB6FDC"/>
    <w:rsid w:val="00E26D02"/>
    <w:rsid w:val="00EF6148"/>
    <w:rsid w:val="00F32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29D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B6EB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B6EB3"/>
  </w:style>
  <w:style w:type="paragraph" w:styleId="Footer">
    <w:name w:val="footer"/>
    <w:basedOn w:val="Normal"/>
    <w:link w:val="FooterChar"/>
    <w:uiPriority w:val="99"/>
    <w:semiHidden/>
    <w:rsid w:val="00CB6E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6EB3"/>
  </w:style>
  <w:style w:type="paragraph" w:styleId="ListParagraph">
    <w:name w:val="List Paragraph"/>
    <w:basedOn w:val="Normal"/>
    <w:uiPriority w:val="99"/>
    <w:qFormat/>
    <w:rsid w:val="00CB6EB3"/>
    <w:pPr>
      <w:ind w:left="720"/>
    </w:pPr>
  </w:style>
  <w:style w:type="table" w:styleId="TableGrid">
    <w:name w:val="Table Grid"/>
    <w:basedOn w:val="TableNormal"/>
    <w:uiPriority w:val="99"/>
    <w:rsid w:val="00F32EC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764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120</Words>
  <Characters>687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2011-03-30T10:21:00Z</cp:lastPrinted>
  <dcterms:created xsi:type="dcterms:W3CDTF">2012-03-20T17:34:00Z</dcterms:created>
  <dcterms:modified xsi:type="dcterms:W3CDTF">2013-01-28T19:44:00Z</dcterms:modified>
  <cp:category>www.sorubak.com</cp:category>
  <cp:contentType>www.sorubak.com</cp:contentType>
  <cp:contentStatus>www.sorubak.com</cp:contentStatus>
  <cp:version>www.sorubak.com</cp:version>
</cp:coreProperties>
</file>