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269" w:rsidRPr="0017548D" w:rsidRDefault="00465269" w:rsidP="0017548D">
      <w:pPr>
        <w:spacing w:after="0"/>
        <w:jc w:val="center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BÖLME İŞLEMİ PROBLEMLER</w:t>
      </w: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1.23 Nisan Ulusal Egemenlik ve Çocuk Bayramı için yurdumuza gelen misafirlerden 12 tanesi okulumuza geldi. Her birimiz 2 misafir alsak, kaç arkadaşımız ev sahipliği yapmış olur?</w:t>
      </w:r>
    </w:p>
    <w:p w:rsidR="00465269" w:rsidRPr="00BD79F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hyperlink r:id="rId4" w:history="1">
        <w:r w:rsidRPr="00BD75A5">
          <w:rPr>
            <w:rStyle w:val="Hyperlink"/>
            <w:rFonts w:ascii="Century Gothic" w:hAnsi="Century Gothic" w:cs="Century Gothic"/>
            <w:b/>
            <w:bCs/>
            <w:sz w:val="24"/>
            <w:szCs w:val="24"/>
          </w:rPr>
          <w:t>www.sorubak.com</w:t>
        </w:r>
      </w:hyperlink>
      <w:r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2.Müdür okula gelen 50 tane kitabı beşer tane olmak üzere sınıflara eşit olarak dağıttı.Müdür kaç sınıfa kitap dağıtmıştır?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3.Bakkal amca 36 şekeri 4 kutuya eşit olarak koyduğunda,  her kutuda kaç şeker olur?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4.Sınıfımızda 30 öğrenci vardır. Her sırada 2 öğrenci oturduğuna göre, sınıfımızda kaç sıra vardır?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5.Günde 2 bardak süt içen bir çocuk,  40 bardak sütü kaç günde içer?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6.Bayramda sınıfımız süslemek için Yusuf 5, Asım 7, Dilara 10 ve İrem 8 bayrak getirdi. Bu bayrakları 5 pencereye eşit olacak şekilde astık. Her bir pencereye kaç bayrak asmış olduk?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7.Manifaturacı 35 metre kumaşı, 5 metrelik parçalar halinde kestiğinde,  kaç parça elde etmiş olur?</w:t>
      </w: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8.Elif Sude 60 sayfalık kitabı her gün eşit sayıda sayfa okuyarak 5 günde bitirmiştir.Elif Sude bir günde kaç sayfa kitap okumuştur?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9.Öğretmenimiz 42 şekerin 3 fazlasını,  soruları doğru cevaplayan 5 arkadaşımıza eşit olarak paylaştırdı. Arkadaşlarımızın her biri kaç şeker aldı?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10.Babam 40 TL’ye aldığı gömleğin 8 TL’sini peşin, kalanı 4 taksitte ödedi. Babam bir taksitte kaç TL ödemiştir?</w:t>
      </w: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11.Bir aile 3 haftada 21 litre süt tüketmektedir. Bu aile 2 günde kaç litre süt tüketir?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12. Cebimdeki 30 TL paranın 18 TL’sini harcadım. Geriye kalanı 3 kardeşime eşit paylaştırdım.Her bir kardeşime kaç TL vermişimdir?</w:t>
      </w: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13.Bir çarpma işleminde çarpım 36’dır.Çarpanlardan biri 9 ise, diğer çarpan kaçtır?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 w:rsidRPr="0017548D">
        <w:rPr>
          <w:rFonts w:ascii="Century Gothic" w:hAnsi="Century Gothic" w:cs="Century Gothic"/>
          <w:b/>
          <w:bCs/>
          <w:sz w:val="24"/>
          <w:szCs w:val="24"/>
        </w:rPr>
        <w:t>14.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   7 sayısının 4 katının yarısı kaçtır?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15. Ağaçtaki 36 kuş,  4 dala eşit olarak konduğunda, bir daldaki kuş sayısı kaçtır?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16.Havuzdaki 24 kuğu dörderli gruplar halinde yüzüyor.Havuzda kaç grup kuğu vardır?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 xml:space="preserve">17.Annem 55 TL olan tencere takımını, 5 taksitte almak üzere anlaştı. Annem kaç taksit öder? </w:t>
      </w: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</w:p>
    <w:p w:rsidR="00465269" w:rsidRPr="0017548D" w:rsidRDefault="00465269" w:rsidP="0017548D">
      <w:pPr>
        <w:spacing w:after="0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18.Cebinde 40TL’si olan Nuriye, tanesi 4 TL olan kitaplardan 8 tane alınca, kaç TL’si kalır?</w:t>
      </w:r>
    </w:p>
    <w:sectPr w:rsidR="00465269" w:rsidRPr="0017548D" w:rsidSect="0059639C">
      <w:pgSz w:w="11906" w:h="16838"/>
      <w:pgMar w:top="851" w:right="1077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A80"/>
    <w:rsid w:val="00035E82"/>
    <w:rsid w:val="00055E4C"/>
    <w:rsid w:val="00145237"/>
    <w:rsid w:val="001612D3"/>
    <w:rsid w:val="0017548D"/>
    <w:rsid w:val="00347726"/>
    <w:rsid w:val="003D714A"/>
    <w:rsid w:val="003E5119"/>
    <w:rsid w:val="00455E7C"/>
    <w:rsid w:val="00465269"/>
    <w:rsid w:val="0059639C"/>
    <w:rsid w:val="005A5962"/>
    <w:rsid w:val="00642A1E"/>
    <w:rsid w:val="00704BC2"/>
    <w:rsid w:val="00726A80"/>
    <w:rsid w:val="007363E6"/>
    <w:rsid w:val="00787B8A"/>
    <w:rsid w:val="00882C51"/>
    <w:rsid w:val="008E4EE3"/>
    <w:rsid w:val="009845CF"/>
    <w:rsid w:val="00AA2381"/>
    <w:rsid w:val="00AC0D87"/>
    <w:rsid w:val="00AD76CB"/>
    <w:rsid w:val="00AF031D"/>
    <w:rsid w:val="00AF355E"/>
    <w:rsid w:val="00B67D60"/>
    <w:rsid w:val="00B74BE2"/>
    <w:rsid w:val="00BD75A5"/>
    <w:rsid w:val="00BD79FD"/>
    <w:rsid w:val="00C37CBB"/>
    <w:rsid w:val="00C66298"/>
    <w:rsid w:val="00C946B1"/>
    <w:rsid w:val="00D22FC9"/>
    <w:rsid w:val="00F0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6C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D79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308</Words>
  <Characters>1759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2012-04-10T19:08:00Z</dcterms:created>
  <dcterms:modified xsi:type="dcterms:W3CDTF">2013-01-28T19:54:00Z</dcterms:modified>
  <cp:category>www.sorubak.com</cp:category>
  <cp:contentType>www.sorubak.com</cp:contentType>
  <cp:contentStatus>www.sorubak.com</cp:contentStatus>
  <cp:version>www.sorubak.com</cp:version>
</cp:coreProperties>
</file>