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299" w:rsidRDefault="00311299" w:rsidP="00172EEE">
      <w:pPr>
        <w:pStyle w:val="Default"/>
      </w:pPr>
    </w:p>
    <w:p w:rsidR="00311299" w:rsidRPr="00172EEE" w:rsidRDefault="00311299" w:rsidP="00172EEE">
      <w:pPr>
        <w:pStyle w:val="Default"/>
        <w:rPr>
          <w:rFonts w:ascii="Calibri" w:hAnsi="Calibri" w:cs="Calibri"/>
          <w:sz w:val="28"/>
          <w:szCs w:val="28"/>
        </w:rPr>
      </w:pPr>
      <w:r w:rsidRPr="00172EEE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Problemler                 İşlemler</w:t>
      </w:r>
    </w:p>
    <w:tbl>
      <w:tblPr>
        <w:tblW w:w="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7"/>
        <w:gridCol w:w="2519"/>
      </w:tblGrid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1) 12 boncuğu 4’erli gruplara ayıralım.Kaç grup oldu? </w:t>
            </w:r>
          </w:p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2) Arzu 18 elmayı 3 tabağa eşit olarak paylaştırdı. Her Tabağa kaç elma koydu? </w:t>
            </w:r>
          </w:p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3) Bir anne 15 cevizi 3 çocuğuna eşit olarak paylaştırdı. Her çocuğa kaç ceviz verdi? </w:t>
            </w:r>
          </w:p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4) Aşağıdaki bölme işlemlerinden hangisi yanlıştır? a12:2=7 b.18:2=9 c.20:2=10 </w:t>
            </w:r>
          </w:p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5) Aşağıdaki işlemlerden hangisinin sonucu diğerlerinden farklı bir sayıdır? </w:t>
            </w:r>
          </w:p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a.18:3    b.15:5 c.12:4 </w:t>
            </w:r>
          </w:p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6)Aşağıdaki işlemlerden hangisinin sonucu diğerlerinden büyüktür? </w:t>
            </w:r>
          </w:p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a.18:3   b.20:4 c.8:2 </w:t>
            </w:r>
          </w:p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7) 14 : 2 İşleminin sonucu kaçtır? </w:t>
            </w:r>
          </w:p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8) Bir bölme işleminde bölen 4, bölüm 13’tür.Bölünen sayı kaçtır? </w:t>
            </w:r>
          </w:p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hyperlink r:id="rId6" w:history="1">
              <w:r w:rsidRPr="004D1465">
                <w:rPr>
                  <w:rStyle w:val="Hyperlink"/>
                  <w:sz w:val="28"/>
                  <w:szCs w:val="28"/>
                </w:rPr>
                <w:t>www.sorubak.com</w:t>
              </w:r>
            </w:hyperlink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9)* : 3 =6 işleminde * yerine hangi sayı gelmelidir? </w:t>
            </w:r>
          </w:p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10)Bir düzine 4’erli kaç grup oluşturur? </w:t>
            </w:r>
          </w:p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201342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>11)18 Sayısının 2 eksiğinin yarısı kaçtır?</w:t>
            </w:r>
          </w:p>
        </w:tc>
        <w:tc>
          <w:tcPr>
            <w:tcW w:w="2519" w:type="dxa"/>
          </w:tcPr>
          <w:p w:rsidR="00311299" w:rsidRPr="005860E6" w:rsidRDefault="00311299" w:rsidP="001042C1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12) Hangi sayıyı 4’e bölersek 5 buluruz? </w:t>
            </w:r>
          </w:p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 xml:space="preserve">13) Kaç tane koyunda, 16 ayak vardır? </w:t>
            </w:r>
          </w:p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201342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>14)Günde 2 ekmek yiyen bir aile, 8 ekmeği kaç günde yer?</w:t>
            </w:r>
          </w:p>
        </w:tc>
        <w:tc>
          <w:tcPr>
            <w:tcW w:w="2519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>15)Bir kümesteki tavukların ayak sayıları toplamı 14’tür.Bu kümeste kaç tavuk vardır?</w:t>
            </w:r>
          </w:p>
        </w:tc>
        <w:tc>
          <w:tcPr>
            <w:tcW w:w="2519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  <w:r w:rsidRPr="005860E6">
              <w:rPr>
                <w:rFonts w:ascii="Calibri" w:hAnsi="Calibri" w:cs="Calibri"/>
                <w:sz w:val="28"/>
                <w:szCs w:val="28"/>
              </w:rPr>
              <w:t>16)20 Bardak 5 rafa eşit olarak dizilecektir.Buna göre her rafta kaç bardak olur?</w:t>
            </w:r>
          </w:p>
        </w:tc>
        <w:tc>
          <w:tcPr>
            <w:tcW w:w="2519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11299" w:rsidRPr="005860E6">
        <w:tc>
          <w:tcPr>
            <w:tcW w:w="2267" w:type="dxa"/>
          </w:tcPr>
          <w:p w:rsidR="00311299" w:rsidRPr="005860E6" w:rsidRDefault="00311299" w:rsidP="00201342">
            <w:pPr>
              <w:pStyle w:val="Default"/>
              <w:rPr>
                <w:rFonts w:ascii="Calibri" w:hAnsi="Calibri" w:cs="Calibri"/>
              </w:rPr>
            </w:pPr>
            <w:r w:rsidRPr="005860E6">
              <w:rPr>
                <w:rFonts w:ascii="Calibri" w:hAnsi="Calibri" w:cs="Calibri"/>
              </w:rPr>
              <w:t xml:space="preserve">17)3Arkadaş 12 TL’yi eşit olarak paylaştırırlar.Her birine kaç TL düşer? </w:t>
            </w:r>
          </w:p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519" w:type="dxa"/>
          </w:tcPr>
          <w:p w:rsidR="00311299" w:rsidRPr="005860E6" w:rsidRDefault="00311299" w:rsidP="00172EEE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:rsidR="00311299" w:rsidRDefault="00311299" w:rsidP="00201342">
      <w:pPr>
        <w:pStyle w:val="Default"/>
      </w:pPr>
    </w:p>
    <w:p w:rsidR="00311299" w:rsidRPr="00172EEE" w:rsidRDefault="00311299" w:rsidP="00201342">
      <w:pPr>
        <w:pStyle w:val="Default"/>
        <w:rPr>
          <w:rFonts w:ascii="Calibri" w:hAnsi="Calibri" w:cs="Calibri"/>
          <w:sz w:val="28"/>
          <w:szCs w:val="28"/>
        </w:rPr>
      </w:pPr>
      <w:r>
        <w:t xml:space="preserve"> </w:t>
      </w:r>
    </w:p>
    <w:sectPr w:rsidR="00311299" w:rsidRPr="00172EEE" w:rsidSect="00491466">
      <w:pgSz w:w="11906" w:h="16838"/>
      <w:pgMar w:top="426" w:right="1417" w:bottom="709" w:left="9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299" w:rsidRDefault="00311299" w:rsidP="00201342">
      <w:pPr>
        <w:spacing w:after="0" w:line="240" w:lineRule="auto"/>
      </w:pPr>
      <w:r>
        <w:separator/>
      </w:r>
    </w:p>
  </w:endnote>
  <w:endnote w:type="continuationSeparator" w:id="0">
    <w:p w:rsidR="00311299" w:rsidRDefault="00311299" w:rsidP="0020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299" w:rsidRDefault="00311299" w:rsidP="00201342">
      <w:pPr>
        <w:spacing w:after="0" w:line="240" w:lineRule="auto"/>
      </w:pPr>
      <w:r>
        <w:separator/>
      </w:r>
    </w:p>
  </w:footnote>
  <w:footnote w:type="continuationSeparator" w:id="0">
    <w:p w:rsidR="00311299" w:rsidRDefault="00311299" w:rsidP="00201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EEE"/>
    <w:rsid w:val="001042C1"/>
    <w:rsid w:val="00172EEE"/>
    <w:rsid w:val="00201342"/>
    <w:rsid w:val="002C397D"/>
    <w:rsid w:val="00311299"/>
    <w:rsid w:val="00372CE8"/>
    <w:rsid w:val="00491466"/>
    <w:rsid w:val="004D1465"/>
    <w:rsid w:val="005860E6"/>
    <w:rsid w:val="008813E7"/>
    <w:rsid w:val="00C74B5B"/>
    <w:rsid w:val="00EC1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3E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172EEE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172EE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1342"/>
  </w:style>
  <w:style w:type="paragraph" w:styleId="Footer">
    <w:name w:val="footer"/>
    <w:basedOn w:val="Normal"/>
    <w:link w:val="FooterChar"/>
    <w:uiPriority w:val="99"/>
    <w:semiHidden/>
    <w:rsid w:val="0020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1342"/>
  </w:style>
  <w:style w:type="paragraph" w:styleId="BalloonText">
    <w:name w:val="Balloon Text"/>
    <w:basedOn w:val="Normal"/>
    <w:link w:val="BalloonTextChar"/>
    <w:uiPriority w:val="99"/>
    <w:semiHidden/>
    <w:rsid w:val="00201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134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C19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187</Words>
  <Characters>1071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2012-04-14T17:18:00Z</dcterms:created>
  <dcterms:modified xsi:type="dcterms:W3CDTF">2013-01-28T19:41:00Z</dcterms:modified>
  <cp:category>www.sorubak.com</cp:category>
  <cp:contentType>www.sorubak.com</cp:contentType>
  <cp:contentStatus>www.sorubak.com</cp:contentStatus>
  <cp:version>www.sorubak.com</cp:version>
</cp:coreProperties>
</file>