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CF0" w:rsidRDefault="00DA1CF0" w:rsidP="00070B71">
      <w:pPr>
        <w:jc w:val="center"/>
        <w:rPr>
          <w:rFonts w:ascii="Comic Sans MS" w:hAnsi="Comic Sans MS" w:cs="Comic Sans MS"/>
          <w:b/>
          <w:bCs/>
          <w:sz w:val="28"/>
          <w:szCs w:val="28"/>
          <w:u w:val="single"/>
        </w:rPr>
      </w:pPr>
      <w:r w:rsidRPr="00070B71">
        <w:rPr>
          <w:rFonts w:ascii="Comic Sans MS" w:hAnsi="Comic Sans MS" w:cs="Comic Sans MS"/>
          <w:b/>
          <w:bCs/>
          <w:sz w:val="28"/>
          <w:szCs w:val="28"/>
          <w:u w:val="single"/>
        </w:rPr>
        <w:t>BÖLME İŞLEMİ ÇALIŞMA YAPRAĞI</w:t>
      </w:r>
    </w:p>
    <w:p w:rsidR="00DA1CF0" w:rsidRPr="00070B71" w:rsidRDefault="00DA1CF0" w:rsidP="00070B71">
      <w:pPr>
        <w:jc w:val="center"/>
        <w:rPr>
          <w:rFonts w:ascii="Comic Sans MS" w:hAnsi="Comic Sans MS" w:cs="Comic Sans MS"/>
          <w:b/>
          <w:bCs/>
          <w:sz w:val="28"/>
          <w:szCs w:val="28"/>
          <w:u w:val="single"/>
        </w:rPr>
      </w:pPr>
    </w:p>
    <w:p w:rsidR="00DA1CF0" w:rsidRPr="00070B71" w:rsidRDefault="00DA1CF0" w:rsidP="00070B71">
      <w:pPr>
        <w:numPr>
          <w:ilvl w:val="0"/>
          <w:numId w:val="41"/>
        </w:num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Aşağıdaki kurtları 2’ şerli gruplandırınız ve altındaki soruları cevaplayınız.</w: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group id="_x0000_s1026" style="position:absolute;margin-left:3.6pt;margin-top:.75pt;width:480.45pt;height:57.15pt;z-index:-251685888" coordorigin="769,337" coordsize="5220,6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769;top:337;width:720;height:688">
              <v:imagedata r:id="rId7" o:title=""/>
            </v:shape>
            <v:shape id="_x0000_s1028" type="#_x0000_t75" style="position:absolute;left:1669;top:337;width:720;height:688">
              <v:imagedata r:id="rId7" o:title=""/>
            </v:shape>
            <v:shape id="_x0000_s1029" type="#_x0000_t75" style="position:absolute;left:3469;top:337;width:720;height:688">
              <v:imagedata r:id="rId7" o:title=""/>
            </v:shape>
            <v:shape id="_x0000_s1030" type="#_x0000_t75" style="position:absolute;left:4369;top:337;width:720;height:688">
              <v:imagedata r:id="rId7" o:title=""/>
            </v:shape>
            <v:shape id="_x0000_s1031" type="#_x0000_t75" style="position:absolute;left:5269;top:337;width:720;height:688">
              <v:imagedata r:id="rId7" o:title=""/>
            </v:shape>
            <v:shape id="_x0000_s1032" type="#_x0000_t75" style="position:absolute;left:2569;top:337;width:720;height:688">
              <v:imagedata r:id="rId7" o:title=""/>
            </v:shape>
            <w10:wrap type="square"/>
          </v:group>
        </w:pic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Toplam kaç tane kurt var?  …….</w: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Her grupta kaç kurt var ? ……</w: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Kaç grup oluştu? …..</w:t>
      </w: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hyperlink r:id="rId8" w:history="1">
        <w:r>
          <w:rPr>
            <w:rStyle w:val="Hyperlink"/>
            <w:sz w:val="28"/>
            <w:szCs w:val="28"/>
          </w:rPr>
          <w:t>www.sorubak.com</w:t>
        </w:r>
      </w:hyperlink>
    </w:p>
    <w:p w:rsidR="00DA1CF0" w:rsidRDefault="00DA1CF0" w:rsidP="00070B71">
      <w:pPr>
        <w:numPr>
          <w:ilvl w:val="0"/>
          <w:numId w:val="41"/>
        </w:num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Aşağıdaki ağaçkakanları 2’ şerli gruplandırınız ve altındaki soruları cevaplayınız.</w: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group id="_x0000_s1033" style="position:absolute;margin-left:3.6pt;margin-top:9.55pt;width:472.1pt;height:54.85pt;z-index:-251684864" coordorigin="769,1417" coordsize="5876,720">
            <v:shape id="_x0000_s1034" type="#_x0000_t75" style="position:absolute;left:769;top:1417;width:656;height:720">
              <v:imagedata r:id="rId9" o:title=""/>
            </v:shape>
            <v:shape id="_x0000_s1035" type="#_x0000_t75" style="position:absolute;left:1669;top:1417;width:656;height:720">
              <v:imagedata r:id="rId9" o:title=""/>
            </v:shape>
            <v:shape id="_x0000_s1036" type="#_x0000_t75" style="position:absolute;left:2389;top:1417;width:656;height:720">
              <v:imagedata r:id="rId9" o:title=""/>
            </v:shape>
            <v:shape id="_x0000_s1037" type="#_x0000_t75" style="position:absolute;left:3109;top:1417;width:656;height:720">
              <v:imagedata r:id="rId9" o:title=""/>
            </v:shape>
            <v:shape id="_x0000_s1038" type="#_x0000_t75" style="position:absolute;left:4549;top:1417;width:656;height:720">
              <v:imagedata r:id="rId9" o:title=""/>
            </v:shape>
            <v:shape id="_x0000_s1039" type="#_x0000_t75" style="position:absolute;left:3829;top:1417;width:656;height:720">
              <v:imagedata r:id="rId9" o:title=""/>
            </v:shape>
            <v:shape id="_x0000_s1040" type="#_x0000_t75" style="position:absolute;left:5269;top:1417;width:656;height:720">
              <v:imagedata r:id="rId9" o:title=""/>
            </v:shape>
            <v:shape id="_x0000_s1041" type="#_x0000_t75" style="position:absolute;left:5989;top:1417;width:656;height:720">
              <v:imagedata r:id="rId9" o:title=""/>
            </v:shape>
            <w10:wrap type="square"/>
          </v:group>
        </w:pic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Toplam kaç tane ağaçkakan var?  …….</w: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Her grupta kaç ağaçkakan var ? ……</w: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Kaç grup oluştu? …..</w:t>
      </w: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numPr>
          <w:ilvl w:val="0"/>
          <w:numId w:val="41"/>
        </w:num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Aşağıdaki uğurböceklerini 2’ şerli gruplandırınız ve altındaki soruları cevaplayınız.</w: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group id="_x0000_s1042" style="position:absolute;margin-left:3.6pt;margin-top:3.2pt;width:472.1pt;height:46.5pt;z-index:-251683840" coordorigin="949,2677" coordsize="5400,540">
            <v:shape id="_x0000_s1043" type="#_x0000_t75" style="position:absolute;left:949;top:2677;width:540;height:540">
              <v:imagedata r:id="rId10" o:title=""/>
            </v:shape>
            <v:shape id="_x0000_s1044" type="#_x0000_t75" style="position:absolute;left:3109;top:2677;width:540;height:540">
              <v:imagedata r:id="rId10" o:title=""/>
            </v:shape>
            <v:shape id="_x0000_s1045" type="#_x0000_t75" style="position:absolute;left:2569;top:2677;width:540;height:540">
              <v:imagedata r:id="rId10" o:title=""/>
            </v:shape>
            <v:shape id="_x0000_s1046" type="#_x0000_t75" style="position:absolute;left:2029;top:2677;width:540;height:540">
              <v:imagedata r:id="rId10" o:title=""/>
            </v:shape>
            <v:shape id="_x0000_s1047" type="#_x0000_t75" style="position:absolute;left:1489;top:2677;width:540;height:540">
              <v:imagedata r:id="rId10" o:title=""/>
            </v:shape>
            <v:shape id="_x0000_s1048" type="#_x0000_t75" style="position:absolute;left:4729;top:2677;width:540;height:540">
              <v:imagedata r:id="rId10" o:title=""/>
            </v:shape>
            <v:shape id="_x0000_s1049" type="#_x0000_t75" style="position:absolute;left:4189;top:2677;width:540;height:540">
              <v:imagedata r:id="rId10" o:title=""/>
            </v:shape>
            <v:shape id="_x0000_s1050" type="#_x0000_t75" style="position:absolute;left:3649;top:2677;width:540;height:540">
              <v:imagedata r:id="rId10" o:title=""/>
            </v:shape>
            <v:shape id="_x0000_s1051" type="#_x0000_t75" style="position:absolute;left:5269;top:2677;width:540;height:540">
              <v:imagedata r:id="rId10" o:title=""/>
            </v:shape>
            <v:shape id="_x0000_s1052" type="#_x0000_t75" style="position:absolute;left:5809;top:2677;width:540;height:540">
              <v:imagedata r:id="rId10" o:title=""/>
            </v:shape>
            <w10:wrap type="square"/>
          </v:group>
        </w:pic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Toplam kaç tane uğurböceği var?  …….</w: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Her grupta kaç uğurböceği var ? ……</w: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Kaç grup oluştu? …..</w: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numPr>
          <w:ilvl w:val="0"/>
          <w:numId w:val="41"/>
        </w:num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Aşağıdaki baykuşları 3’ erli gruplandırınız ve altındaki soruları cevaplayınız.</w: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group id="_x0000_s1053" style="position:absolute;margin-left:3.6pt;margin-top:6.2pt;width:469.55pt;height:78.45pt;z-index:-251682816" coordorigin="769,3757" coordsize="5070,900">
            <v:shape id="_x0000_s1054" type="#_x0000_t75" style="position:absolute;left:769;top:3757;width:570;height:900">
              <v:imagedata r:id="rId11" o:title=""/>
            </v:shape>
            <v:shape id="_x0000_s1055" type="#_x0000_t75" style="position:absolute;left:1669;top:3757;width:570;height:900">
              <v:imagedata r:id="rId11" o:title=""/>
            </v:shape>
            <v:shape id="_x0000_s1056" type="#_x0000_t75" style="position:absolute;left:2569;top:3757;width:570;height:900">
              <v:imagedata r:id="rId11" o:title=""/>
            </v:shape>
            <v:shape id="_x0000_s1057" type="#_x0000_t75" style="position:absolute;left:3469;top:3757;width:570;height:900">
              <v:imagedata r:id="rId11" o:title=""/>
            </v:shape>
            <v:shape id="_x0000_s1058" type="#_x0000_t75" style="position:absolute;left:4369;top:3757;width:570;height:900">
              <v:imagedata r:id="rId11" o:title=""/>
            </v:shape>
            <v:shape id="_x0000_s1059" type="#_x0000_t75" style="position:absolute;left:5269;top:3757;width:570;height:900">
              <v:imagedata r:id="rId11" o:title=""/>
            </v:shape>
            <w10:wrap type="square"/>
          </v:group>
        </w:pic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Toplam kaç tane baykuş var?  …….</w: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Her grupta kaç baykuş var ? ……</w: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Kaç grup oluştu? …..</w:t>
      </w: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numPr>
          <w:ilvl w:val="0"/>
          <w:numId w:val="41"/>
        </w:num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 xml:space="preserve">Aşağıdaki </w:t>
      </w:r>
      <w:r>
        <w:rPr>
          <w:rFonts w:ascii="Comic Sans MS" w:hAnsi="Comic Sans MS" w:cs="Comic Sans MS"/>
          <w:sz w:val="28"/>
          <w:szCs w:val="28"/>
        </w:rPr>
        <w:t>topları</w:t>
      </w:r>
      <w:r w:rsidRPr="00070B71">
        <w:rPr>
          <w:rFonts w:ascii="Comic Sans MS" w:hAnsi="Comic Sans MS" w:cs="Comic Sans MS"/>
          <w:sz w:val="28"/>
          <w:szCs w:val="28"/>
        </w:rPr>
        <w:t xml:space="preserve"> 3’ erli gruplandırınız ve altındaki soruları cevaplayınız.</w:t>
      </w: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shape id="Resim 1" o:spid="_x0000_s1060" type="#_x0000_t75" style="position:absolute;margin-left:31.25pt;margin-top:19.9pt;width:44.15pt;height:43.2pt;z-index:-251680768;visibility:visible;mso-wrap-distance-right:9.02pt;mso-wrap-distance-bottom:.3pt" wrapcoords="8054 0 5858 372 732 4841 -366 10800 -366 12662 1831 17876 2197 18248 6956 21228 7688 21228 13546 21228 14644 21228 19403 17876 21600 12662 21234 4841 15376 372 13180 0 8054 0">
            <v:imagedata r:id="rId12" o:title=""/>
            <o:lock v:ext="edit" aspectratio="f"/>
            <w10:wrap type="tight"/>
          </v:shape>
        </w:pict>
      </w:r>
      <w:r>
        <w:rPr>
          <w:noProof/>
        </w:rPr>
        <w:pict>
          <v:shape id="_x0000_s1061" type="#_x0000_t75" style="position:absolute;margin-left:79.8pt;margin-top:19.9pt;width:44.15pt;height:43.2pt;z-index:-251679744;visibility:visible;mso-wrap-distance-right:9.02pt;mso-wrap-distance-bottom:.3pt" wrapcoords="8054 0 5858 372 732 4841 -366 10800 -366 12662 1831 17876 2197 18248 6956 21228 7688 21228 13546 21228 14644 21228 19403 17876 21600 12662 21234 4841 15376 372 13180 0 8054 0">
            <v:imagedata r:id="rId12" o:title=""/>
            <o:lock v:ext="edit" aspectratio="f"/>
            <w10:wrap type="tight"/>
          </v:shape>
        </w:pict>
      </w:r>
      <w:r>
        <w:rPr>
          <w:noProof/>
        </w:rPr>
        <w:pict>
          <v:shape id="_x0000_s1062" type="#_x0000_t75" style="position:absolute;margin-left:132.55pt;margin-top:19.9pt;width:44.15pt;height:43.2pt;z-index:-251677696;visibility:visible;mso-wrap-distance-right:9.02pt;mso-wrap-distance-bottom:.3pt" wrapcoords="8054 0 5858 372 732 4841 -366 10800 -366 12662 1831 17876 2197 18248 6956 21228 7688 21228 13546 21228 14644 21228 19403 17876 21600 12662 21234 4841 15376 372 13180 0 8054 0">
            <v:imagedata r:id="rId12" o:title=""/>
            <o:lock v:ext="edit" aspectratio="f"/>
            <w10:wrap type="tight"/>
          </v:shape>
        </w:pict>
      </w:r>
      <w:r>
        <w:rPr>
          <w:noProof/>
        </w:rPr>
        <w:pict>
          <v:shape id="_x0000_s1063" type="#_x0000_t75" style="position:absolute;margin-left:182.8pt;margin-top:19.9pt;width:44.15pt;height:43.2pt;z-index:-251678720;visibility:visible;mso-wrap-distance-right:9.02pt;mso-wrap-distance-bottom:.3pt" wrapcoords="8054 0 5858 372 732 4841 -366 10800 -366 12662 1831 17876 2197 18248 6956 21228 7688 21228 13546 21228 14644 21228 19403 17876 21600 12662 21234 4841 15376 372 13180 0 8054 0">
            <v:imagedata r:id="rId12" o:title=""/>
            <o:lock v:ext="edit" aspectratio="f"/>
            <w10:wrap type="tight"/>
          </v:shape>
        </w:pict>
      </w:r>
      <w:r>
        <w:rPr>
          <w:noProof/>
        </w:rPr>
        <w:pict>
          <v:shape id="_x0000_s1064" type="#_x0000_t75" style="position:absolute;margin-left:236.4pt;margin-top:19.9pt;width:44.15pt;height:43.2pt;z-index:-251675648;visibility:visible;mso-wrap-distance-right:9.02pt;mso-wrap-distance-bottom:.3pt" wrapcoords="8054 0 5858 372 732 4841 -366 10800 -366 12662 1831 17876 2197 18248 6956 21228 7688 21228 13546 21228 14644 21228 19403 17876 21600 12662 21234 4841 15376 372 13180 0 8054 0">
            <v:imagedata r:id="rId12" o:title=""/>
            <o:lock v:ext="edit" aspectratio="f"/>
            <w10:wrap type="tight"/>
          </v:shape>
        </w:pict>
      </w:r>
      <w:r>
        <w:rPr>
          <w:noProof/>
        </w:rPr>
        <w:pict>
          <v:shape id="_x0000_s1065" type="#_x0000_t75" style="position:absolute;margin-left:286.6pt;margin-top:19.9pt;width:44.15pt;height:43.2pt;z-index:-251676672;visibility:visible;mso-wrap-distance-right:9.02pt;mso-wrap-distance-bottom:.3pt" wrapcoords="8054 0 5858 372 732 4841 -366 10800 -366 12662 1831 17876 2197 18248 6956 21228 7688 21228 13546 21228 14644 21228 19403 17876 21600 12662 21234 4841 15376 372 13180 0 8054 0">
            <v:imagedata r:id="rId12" o:title=""/>
            <o:lock v:ext="edit" aspectratio="f"/>
            <w10:wrap type="tight"/>
          </v:shape>
        </w:pict>
      </w:r>
      <w:r>
        <w:rPr>
          <w:noProof/>
        </w:rPr>
        <w:pict>
          <v:shape id="_x0000_s1066" type="#_x0000_t75" style="position:absolute;margin-left:336.85pt;margin-top:19.9pt;width:44.15pt;height:43.2pt;z-index:-251673600;visibility:visible;mso-wrap-distance-right:9.02pt;mso-wrap-distance-bottom:.3pt" wrapcoords="8054 0 5858 372 732 4841 -366 10800 -366 12662 1831 17876 2197 18248 6956 21228 7688 21228 13546 21228 14644 21228 19403 17876 21600 12662 21234 4841 15376 372 13180 0 8054 0">
            <v:imagedata r:id="rId12" o:title=""/>
            <o:lock v:ext="edit" aspectratio="f"/>
            <w10:wrap type="tight"/>
          </v:shape>
        </w:pict>
      </w:r>
      <w:r>
        <w:rPr>
          <w:noProof/>
        </w:rPr>
        <w:pict>
          <v:shape id="_x0000_s1067" type="#_x0000_t75" style="position:absolute;margin-left:387.1pt;margin-top:19.9pt;width:44.15pt;height:43.2pt;z-index:-251674624;visibility:visible;mso-wrap-distance-right:9.02pt;mso-wrap-distance-bottom:.3pt" wrapcoords="8054 0 5858 372 732 4841 -366 10800 -366 12662 1831 17876 2197 18248 6956 21228 7688 21228 13546 21228 14644 21228 19403 17876 21600 12662 21234 4841 15376 372 13180 0 8054 0">
            <v:imagedata r:id="rId12" o:title=""/>
            <o:lock v:ext="edit" aspectratio="f"/>
            <w10:wrap type="tight"/>
          </v:shape>
        </w:pict>
      </w:r>
      <w:r>
        <w:rPr>
          <w:noProof/>
        </w:rPr>
        <w:pict>
          <v:shape id="_x0000_s1068" type="#_x0000_t75" style="position:absolute;margin-left:438.15pt;margin-top:19.9pt;width:44.15pt;height:43.2pt;z-index:-251672576;visibility:visible;mso-wrap-distance-right:9.02pt;mso-wrap-distance-bottom:.3pt" wrapcoords="8054 0 5858 372 732 4841 -366 10800 -366 12662 1831 17876 2197 18248 6956 21228 7688 21228 13546 21228 14644 21228 19403 17876 21600 12662 21234 4841 15376 372 13180 0 8054 0">
            <v:imagedata r:id="rId12" o:title=""/>
            <o:lock v:ext="edit" aspectratio="f"/>
            <w10:wrap type="tight"/>
          </v:shape>
        </w:pict>
      </w: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 xml:space="preserve">Toplam kaç tane </w:t>
      </w:r>
      <w:r>
        <w:rPr>
          <w:rFonts w:ascii="Comic Sans MS" w:hAnsi="Comic Sans MS" w:cs="Comic Sans MS"/>
          <w:sz w:val="28"/>
          <w:szCs w:val="28"/>
        </w:rPr>
        <w:t>top</w:t>
      </w:r>
      <w:r w:rsidRPr="00070B71">
        <w:rPr>
          <w:rFonts w:ascii="Comic Sans MS" w:hAnsi="Comic Sans MS" w:cs="Comic Sans MS"/>
          <w:sz w:val="28"/>
          <w:szCs w:val="28"/>
        </w:rPr>
        <w:t xml:space="preserve"> var?  …….</w: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 xml:space="preserve">Her grupta kaç </w:t>
      </w:r>
      <w:r>
        <w:rPr>
          <w:rFonts w:ascii="Comic Sans MS" w:hAnsi="Comic Sans MS" w:cs="Comic Sans MS"/>
          <w:sz w:val="28"/>
          <w:szCs w:val="28"/>
        </w:rPr>
        <w:t>top</w:t>
      </w:r>
      <w:r w:rsidRPr="00070B71">
        <w:rPr>
          <w:rFonts w:ascii="Comic Sans MS" w:hAnsi="Comic Sans MS" w:cs="Comic Sans MS"/>
          <w:sz w:val="28"/>
          <w:szCs w:val="28"/>
        </w:rPr>
        <w:t xml:space="preserve"> var ? ……</w: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Kaç grup oluştu? …..</w:t>
      </w: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numPr>
          <w:ilvl w:val="0"/>
          <w:numId w:val="41"/>
        </w:num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 xml:space="preserve">Aşağıdaki </w:t>
      </w:r>
      <w:r>
        <w:rPr>
          <w:rFonts w:ascii="Comic Sans MS" w:hAnsi="Comic Sans MS" w:cs="Comic Sans MS"/>
          <w:sz w:val="28"/>
          <w:szCs w:val="28"/>
        </w:rPr>
        <w:t>elmaları</w:t>
      </w:r>
      <w:r w:rsidRPr="00070B71">
        <w:rPr>
          <w:rFonts w:ascii="Comic Sans MS" w:hAnsi="Comic Sans MS" w:cs="Comic Sans MS"/>
          <w:sz w:val="28"/>
          <w:szCs w:val="28"/>
        </w:rPr>
        <w:t xml:space="preserve"> 3’ erli gruplandırınız ve altındaki soruları cevaplayınız.</w:t>
      </w: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shape id="_x0000_s1069" type="#_x0000_t75" style="position:absolute;margin-left:453.9pt;margin-top:19.7pt;width:41pt;height:41pt;z-index:-251661312;visibility:visible" wrapcoords="12175 785 6284 1571 1571 4320 1571 8640 1964 16495 4320 19636 6284 19636 15316 19636 17673 19636 19636 16495 20029 7069 16887 785 12175 785">
            <v:imagedata r:id="rId13" o:title=""/>
            <w10:wrap type="tight"/>
          </v:shape>
        </w:pict>
      </w:r>
      <w:r>
        <w:rPr>
          <w:noProof/>
        </w:rPr>
        <w:pict>
          <v:shape id="_x0000_s1070" type="#_x0000_t75" style="position:absolute;margin-left:412.9pt;margin-top:19.7pt;width:41pt;height:41pt;z-index:-251662336;visibility:visible" wrapcoords="12175 785 6284 1571 1571 4320 1571 8640 1964 16495 4320 19636 6284 19636 15316 19636 17673 19636 19636 16495 20029 7069 16887 785 12175 785">
            <v:imagedata r:id="rId13" o:title=""/>
            <w10:wrap type="tight"/>
          </v:shape>
        </w:pict>
      </w:r>
      <w:r>
        <w:rPr>
          <w:noProof/>
        </w:rPr>
        <w:pict>
          <v:shape id="_x0000_s1071" type="#_x0000_t75" style="position:absolute;margin-left:371.85pt;margin-top:19.7pt;width:41pt;height:41pt;z-index:-251660288;visibility:visible" wrapcoords="12175 785 6284 1571 1571 4320 1571 8640 1964 16495 4320 19636 6284 19636 15316 19636 17673 19636 19636 16495 20029 7069 16887 785 12175 785">
            <v:imagedata r:id="rId13" o:title=""/>
            <w10:wrap type="tight"/>
          </v:shape>
        </w:pict>
      </w:r>
      <w:r>
        <w:rPr>
          <w:noProof/>
        </w:rPr>
        <w:pict>
          <v:shape id="_x0000_s1072" type="#_x0000_t75" style="position:absolute;margin-left:330.85pt;margin-top:19.7pt;width:41pt;height:41pt;z-index:-251664384;visibility:visible" wrapcoords="12175 785 6284 1571 1571 4320 1571 8640 1964 16495 4320 19636 6284 19636 15316 19636 17673 19636 19636 16495 20029 7069 16887 785 12175 785">
            <v:imagedata r:id="rId13" o:title=""/>
            <w10:wrap type="tight"/>
          </v:shape>
        </w:pict>
      </w:r>
      <w:r>
        <w:rPr>
          <w:noProof/>
        </w:rPr>
        <w:pict>
          <v:shape id="_x0000_s1073" type="#_x0000_t75" style="position:absolute;margin-left:289.8pt;margin-top:19.7pt;width:41pt;height:41pt;z-index:-251665408;visibility:visible" wrapcoords="12175 785 6284 1571 1571 4320 1571 8640 1964 16495 4320 19636 6284 19636 15316 19636 17673 19636 19636 16495 20029 7069 16887 785 12175 785">
            <v:imagedata r:id="rId13" o:title=""/>
            <w10:wrap type="tight"/>
          </v:shape>
        </w:pict>
      </w:r>
      <w:r>
        <w:rPr>
          <w:noProof/>
        </w:rPr>
        <w:pict>
          <v:shape id="_x0000_s1074" type="#_x0000_t75" style="position:absolute;margin-left:248.8pt;margin-top:19.7pt;width:41pt;height:41pt;z-index:-251663360;visibility:visible" wrapcoords="12175 785 6284 1571 1571 4320 1571 8640 1964 16495 4320 19636 6284 19636 15316 19636 17673 19636 19636 16495 20029 7069 16887 785 12175 785">
            <v:imagedata r:id="rId13" o:title=""/>
            <w10:wrap type="tight"/>
          </v:shape>
        </w:pict>
      </w:r>
      <w:r>
        <w:rPr>
          <w:noProof/>
        </w:rPr>
        <w:pict>
          <v:shape id="_x0000_s1075" type="#_x0000_t75" style="position:absolute;margin-left:209.45pt;margin-top:19.65pt;width:41pt;height:41pt;z-index:-251666432;visibility:visible" wrapcoords="12175 785 6284 1571 1571 4320 1571 8640 1964 16495 4320 19636 6284 19636 15316 19636 17673 19636 19636 16495 20029 7069 16887 785 12175 785">
            <v:imagedata r:id="rId13" o:title=""/>
            <w10:wrap type="tight"/>
          </v:shape>
        </w:pict>
      </w:r>
      <w:r>
        <w:rPr>
          <w:noProof/>
        </w:rPr>
        <w:pict>
          <v:shape id="_x0000_s1076" type="#_x0000_t75" style="position:absolute;margin-left:168.4pt;margin-top:19.65pt;width:41pt;height:41pt;z-index:-251667456;visibility:visible" wrapcoords="12175 785 6284 1571 1571 4320 1571 8640 1964 16495 4320 19636 6284 19636 15316 19636 17673 19636 19636 16495 20029 7069 16887 785 12175 785">
            <v:imagedata r:id="rId13" o:title=""/>
            <w10:wrap type="tight"/>
          </v:shape>
        </w:pict>
      </w:r>
      <w:r>
        <w:rPr>
          <w:noProof/>
        </w:rPr>
        <w:pict>
          <v:shape id="_x0000_s1077" type="#_x0000_t75" style="position:absolute;margin-left:127.4pt;margin-top:19.65pt;width:41pt;height:41pt;z-index:-251668480;visibility:visible" wrapcoords="12175 785 6284 1571 1571 4320 1571 8640 1964 16495 4320 19636 6284 19636 15316 19636 17673 19636 19636 16495 20029 7069 16887 785 12175 785">
            <v:imagedata r:id="rId13" o:title=""/>
            <w10:wrap type="tight"/>
          </v:shape>
        </w:pict>
      </w:r>
      <w:r>
        <w:rPr>
          <w:noProof/>
        </w:rPr>
        <w:pict>
          <v:shape id="_x0000_s1078" type="#_x0000_t75" style="position:absolute;margin-left:83pt;margin-top:19.65pt;width:41pt;height:41pt;z-index:-251669504;visibility:visible" wrapcoords="12175 785 6284 1571 1571 4320 1571 8640 1964 16495 4320 19636 6284 19636 15316 19636 17673 19636 19636 16495 20029 7069 16887 785 12175 785">
            <v:imagedata r:id="rId13" o:title=""/>
            <w10:wrap type="tight"/>
          </v:shape>
        </w:pict>
      </w:r>
      <w:r>
        <w:rPr>
          <w:noProof/>
        </w:rPr>
        <w:pict>
          <v:shape id="_x0000_s1079" type="#_x0000_t75" style="position:absolute;margin-left:41.15pt;margin-top:19.65pt;width:41pt;height:41pt;z-index:-251670528;visibility:visible" wrapcoords="12175 785 6284 1571 1571 4320 1571 8640 1964 16495 4320 19636 6284 19636 15316 19636 17673 19636 19636 16495 20029 7069 16887 785 12175 785">
            <v:imagedata r:id="rId13" o:title=""/>
            <w10:wrap type="tight"/>
          </v:shape>
        </w:pict>
      </w:r>
      <w:r>
        <w:rPr>
          <w:noProof/>
        </w:rPr>
        <w:pict>
          <v:shape id="Resim 3" o:spid="_x0000_s1080" type="#_x0000_t75" style="position:absolute;margin-left:.1pt;margin-top:19.65pt;width:41pt;height:41pt;z-index:-251671552;visibility:visible" wrapcoords="12175 785 6284 1571 1571 4320 1571 8640 1964 16495 4320 19636 6284 19636 15316 19636 17673 19636 19636 16495 20029 7069 16887 785 12175 785">
            <v:imagedata r:id="rId13" o:title=""/>
            <w10:wrap type="tight"/>
          </v:shape>
        </w:pict>
      </w: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 xml:space="preserve">Toplam kaç tane </w:t>
      </w:r>
      <w:r>
        <w:rPr>
          <w:rFonts w:ascii="Comic Sans MS" w:hAnsi="Comic Sans MS" w:cs="Comic Sans MS"/>
          <w:sz w:val="28"/>
          <w:szCs w:val="28"/>
        </w:rPr>
        <w:t>elma</w:t>
      </w:r>
      <w:r w:rsidRPr="00070B71">
        <w:rPr>
          <w:rFonts w:ascii="Comic Sans MS" w:hAnsi="Comic Sans MS" w:cs="Comic Sans MS"/>
          <w:sz w:val="28"/>
          <w:szCs w:val="28"/>
        </w:rPr>
        <w:t xml:space="preserve"> var?  …….</w: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 xml:space="preserve">Her grupta kaç </w:t>
      </w:r>
      <w:r>
        <w:rPr>
          <w:rFonts w:ascii="Comic Sans MS" w:hAnsi="Comic Sans MS" w:cs="Comic Sans MS"/>
          <w:sz w:val="28"/>
          <w:szCs w:val="28"/>
        </w:rPr>
        <w:t>elma</w:t>
      </w:r>
      <w:r w:rsidRPr="00070B71">
        <w:rPr>
          <w:rFonts w:ascii="Comic Sans MS" w:hAnsi="Comic Sans MS" w:cs="Comic Sans MS"/>
          <w:sz w:val="28"/>
          <w:szCs w:val="28"/>
        </w:rPr>
        <w:t xml:space="preserve"> var ? ……</w: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Kaç grup oluştu? …..</w:t>
      </w:r>
    </w:p>
    <w:p w:rsidR="00DA1CF0" w:rsidRPr="00070B71" w:rsidRDefault="00DA1CF0" w:rsidP="000C1189">
      <w:pPr>
        <w:numPr>
          <w:ilvl w:val="0"/>
          <w:numId w:val="41"/>
        </w:numPr>
        <w:jc w:val="both"/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Aşağıdaki kelebekleri 4’ erli gruplandırınız ve altındaki soruları cevaplayınız.</w:t>
      </w:r>
    </w:p>
    <w:p w:rsidR="00DA1CF0" w:rsidRPr="00070B71" w:rsidRDefault="00DA1CF0" w:rsidP="000C1189">
      <w:pPr>
        <w:jc w:val="both"/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group id="_x0000_s1081" style="position:absolute;margin-left:3.6pt;margin-top:7.4pt;width:498.85pt;height:49.1pt;z-index:-251681792" coordorigin="589,5197" coordsize="6840,660">
            <v:shape id="_x0000_s1082" type="#_x0000_t75" style="position:absolute;left:589;top:5197;width:720;height:660">
              <v:imagedata r:id="rId14" o:title=""/>
            </v:shape>
            <v:shape id="_x0000_s1083" type="#_x0000_t75" style="position:absolute;left:1489;top:5197;width:720;height:660">
              <v:imagedata r:id="rId14" o:title=""/>
            </v:shape>
            <v:shape id="_x0000_s1084" type="#_x0000_t75" style="position:absolute;left:2389;top:5197;width:720;height:660">
              <v:imagedata r:id="rId14" o:title=""/>
            </v:shape>
            <v:shape id="_x0000_s1085" type="#_x0000_t75" style="position:absolute;left:6709;top:5197;width:720;height:660">
              <v:imagedata r:id="rId14" o:title=""/>
            </v:shape>
            <v:shape id="_x0000_s1086" type="#_x0000_t75" style="position:absolute;left:5809;top:5197;width:720;height:660">
              <v:imagedata r:id="rId14" o:title=""/>
            </v:shape>
            <v:shape id="_x0000_s1087" type="#_x0000_t75" style="position:absolute;left:4909;top:5197;width:720;height:660">
              <v:imagedata r:id="rId14" o:title=""/>
            </v:shape>
            <v:shape id="_x0000_s1088" type="#_x0000_t75" style="position:absolute;left:4009;top:5197;width:720;height:660">
              <v:imagedata r:id="rId14" o:title=""/>
            </v:shape>
            <v:shape id="_x0000_s1089" type="#_x0000_t75" style="position:absolute;left:3289;top:5197;width:720;height:660">
              <v:imagedata r:id="rId14" o:title=""/>
            </v:shape>
            <w10:wrap type="square"/>
          </v:group>
        </w:pic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Toplam kaç tane kelebek var?  …….</w: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Her grupta kaç kelebek var ? ……</w:t>
      </w: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Kaç grup oluştu? …..</w:t>
      </w: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C1189">
      <w:pPr>
        <w:numPr>
          <w:ilvl w:val="0"/>
          <w:numId w:val="41"/>
        </w:numPr>
        <w:jc w:val="both"/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 xml:space="preserve">Aşağıdaki </w:t>
      </w:r>
      <w:r>
        <w:rPr>
          <w:rFonts w:ascii="Comic Sans MS" w:hAnsi="Comic Sans MS" w:cs="Comic Sans MS"/>
          <w:sz w:val="28"/>
          <w:szCs w:val="28"/>
        </w:rPr>
        <w:t xml:space="preserve">kalemleri </w:t>
      </w:r>
      <w:r w:rsidRPr="00070B71">
        <w:rPr>
          <w:rFonts w:ascii="Comic Sans MS" w:hAnsi="Comic Sans MS" w:cs="Comic Sans MS"/>
          <w:sz w:val="28"/>
          <w:szCs w:val="28"/>
        </w:rPr>
        <w:t xml:space="preserve"> 4’ erli gruplandırınız ve altındaki soruları cevaplayınız.</w:t>
      </w: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shape id="_x0000_s1090" type="#_x0000_t75" style="position:absolute;margin-left:165.5pt;margin-top:1.25pt;width:61.95pt;height:61.95pt;rotation:-1334693fd;z-index:-251653120;visibility:visible" wrapcoords="15614 3123 6246 13272 2602 17957 3904 17957 4164 17957 7287 15614 15094 7287 16135 7287 17696 4424 17436 3123 15614 3123">
            <v:imagedata r:id="rId15" o:title=""/>
            <w10:wrap type="tight"/>
          </v:shape>
        </w:pict>
      </w:r>
      <w:r>
        <w:rPr>
          <w:noProof/>
        </w:rPr>
        <w:pict>
          <v:shape id="_x0000_s1091" type="#_x0000_t75" style="position:absolute;margin-left:202.35pt;margin-top:2.95pt;width:61.95pt;height:61.95pt;rotation:-1334693fd;z-index:-251652096;visibility:visible" wrapcoords="15614 3123 6246 13272 2602 17957 3904 17957 4164 17957 7287 15614 15094 7287 16135 7287 17696 4424 17436 3123 15614 3123">
            <v:imagedata r:id="rId15" o:title=""/>
            <w10:wrap type="tight"/>
          </v:shape>
        </w:pict>
      </w:r>
      <w:r>
        <w:rPr>
          <w:noProof/>
        </w:rPr>
        <w:pict>
          <v:shape id="_x0000_s1092" type="#_x0000_t75" style="position:absolute;margin-left:240.85pt;margin-top:4.6pt;width:61.95pt;height:61.95pt;rotation:-1334693fd;z-index:-251655168;visibility:visible" wrapcoords="15614 3123 6246 13272 2602 17957 3904 17957 4164 17957 7287 15614 15094 7287 16135 7287 17696 4424 17436 3123 15614 3123">
            <v:imagedata r:id="rId15" o:title=""/>
            <w10:wrap type="tight"/>
          </v:shape>
        </w:pict>
      </w:r>
      <w:r>
        <w:rPr>
          <w:noProof/>
        </w:rPr>
        <w:pict>
          <v:shape id="_x0000_s1093" type="#_x0000_t75" style="position:absolute;margin-left:273.5pt;margin-top:5.45pt;width:61.95pt;height:61.95pt;rotation:-1334693fd;z-index:-251654144;visibility:visible" wrapcoords="15614 3123 6246 13272 2602 17957 3904 17957 4164 17957 7287 15614 15094 7287 16135 7287 17696 4424 17436 3123 15614 3123">
            <v:imagedata r:id="rId15" o:title=""/>
            <w10:wrap type="tight"/>
          </v:shape>
        </w:pict>
      </w:r>
      <w:r>
        <w:rPr>
          <w:noProof/>
        </w:rPr>
        <w:pict>
          <v:shape id="_x0000_s1094" type="#_x0000_t75" style="position:absolute;margin-left:331.65pt;margin-top:1.6pt;width:61.95pt;height:61.95pt;rotation:-1334693fd;z-index:-251649024;visibility:visible" wrapcoords="15614 3123 6246 13272 2602 17957 3904 17957 4164 17957 7287 15614 15094 7287 16135 7287 17696 4424 17436 3123 15614 3123">
            <v:imagedata r:id="rId15" o:title=""/>
            <w10:wrap type="tight"/>
          </v:shape>
        </w:pict>
      </w:r>
      <w:r>
        <w:rPr>
          <w:noProof/>
        </w:rPr>
        <w:pict>
          <v:shape id="_x0000_s1095" type="#_x0000_t75" style="position:absolute;margin-left:368.5pt;margin-top:3.3pt;width:61.95pt;height:61.95pt;rotation:-1334693fd;z-index:-251648000;visibility:visible" wrapcoords="15614 3123 6246 13272 2602 17957 3904 17957 4164 17957 7287 15614 15094 7287 16135 7287 17696 4424 17436 3123 15614 3123">
            <v:imagedata r:id="rId15" o:title=""/>
            <w10:wrap type="tight"/>
          </v:shape>
        </w:pict>
      </w:r>
      <w:r>
        <w:rPr>
          <w:noProof/>
        </w:rPr>
        <w:pict>
          <v:shape id="_x0000_s1096" type="#_x0000_t75" style="position:absolute;margin-left:407pt;margin-top:4.95pt;width:61.95pt;height:61.95pt;rotation:-1334693fd;z-index:-251651072;visibility:visible" wrapcoords="15614 3123 6246 13272 2602 17957 3904 17957 4164 17957 7287 15614 15094 7287 16135 7287 17696 4424 17436 3123 15614 3123">
            <v:imagedata r:id="rId15" o:title=""/>
            <w10:wrap type="tight"/>
          </v:shape>
        </w:pict>
      </w:r>
      <w:r>
        <w:rPr>
          <w:noProof/>
        </w:rPr>
        <w:pict>
          <v:shape id="_x0000_s1097" type="#_x0000_t75" style="position:absolute;margin-left:439.65pt;margin-top:5.8pt;width:61.95pt;height:61.95pt;rotation:-1334693fd;z-index:-251650048;visibility:visible" wrapcoords="15614 3123 6246 13272 2602 17957 3904 17957 4164 17957 7287 15614 15094 7287 16135 7287 17696 4424 17436 3123 15614 3123">
            <v:imagedata r:id="rId15" o:title=""/>
            <w10:wrap type="tight"/>
          </v:shape>
        </w:pict>
      </w:r>
      <w:r>
        <w:rPr>
          <w:noProof/>
        </w:rPr>
        <w:pict>
          <v:shape id="_x0000_s1098" type="#_x0000_t75" style="position:absolute;margin-left:114.5pt;margin-top:9.65pt;width:61.95pt;height:61.95pt;rotation:-1334693fd;z-index:-251656192;visibility:visible" wrapcoords="15614 3123 6246 13272 2602 17957 3904 17957 4164 17957 7287 15614 15094 7287 16135 7287 17696 4424 17436 3123 15614 3123">
            <v:imagedata r:id="rId15" o:title=""/>
            <w10:wrap type="tight"/>
          </v:shape>
        </w:pict>
      </w:r>
      <w:r>
        <w:rPr>
          <w:noProof/>
        </w:rPr>
        <w:pict>
          <v:shape id="_x0000_s1099" type="#_x0000_t75" style="position:absolute;margin-left:82.2pt;margin-top:8.8pt;width:61.95pt;height:61.95pt;rotation:-1334693fd;z-index:-251657216;visibility:visible" wrapcoords="15614 3123 6246 13272 2602 17957 3904 17957 4164 17957 7287 15614 15094 7287 16135 7287 17696 4424 17436 3123 15614 3123">
            <v:imagedata r:id="rId15" o:title=""/>
            <w10:wrap type="tight"/>
          </v:shape>
        </w:pict>
      </w:r>
      <w:r>
        <w:rPr>
          <w:noProof/>
        </w:rPr>
        <w:pict>
          <v:shape id="_x0000_s1100" type="#_x0000_t75" style="position:absolute;margin-left:43.7pt;margin-top:7.15pt;width:61.95pt;height:61.95pt;rotation:-1334693fd;z-index:-251658240;visibility:visible" wrapcoords="15614 3123 6246 13272 2602 17957 3904 17957 4164 17957 7287 15614 15094 7287 16135 7287 17696 4424 17436 3123 15614 3123">
            <v:imagedata r:id="rId15" o:title=""/>
            <w10:wrap type="tight"/>
          </v:shape>
        </w:pict>
      </w:r>
      <w:r>
        <w:rPr>
          <w:noProof/>
        </w:rPr>
        <w:pict>
          <v:shape id="Resim 4" o:spid="_x0000_s1101" type="#_x0000_t75" style="position:absolute;margin-left:6.8pt;margin-top:5.45pt;width:61.95pt;height:61.95pt;rotation:-1334693fd;z-index:-251659264;visibility:visible" wrapcoords="15614 3123 6246 13272 2602 17957 3904 17957 4164 17957 7287 15614 15094 7287 16135 7287 17696 4424 17436 3123 15614 3123">
            <v:imagedata r:id="rId15" o:title=""/>
            <w10:wrap type="tight"/>
          </v:shape>
        </w:pict>
      </w: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36043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Toplam kaç tane kelebek var?  …….</w:t>
      </w:r>
    </w:p>
    <w:p w:rsidR="00DA1CF0" w:rsidRPr="00360431" w:rsidRDefault="00DA1CF0" w:rsidP="00360431">
      <w:pPr>
        <w:rPr>
          <w:rFonts w:ascii="Comic Sans MS" w:hAnsi="Comic Sans MS" w:cs="Comic Sans MS"/>
          <w:sz w:val="28"/>
          <w:szCs w:val="28"/>
        </w:rPr>
      </w:pPr>
      <w:r w:rsidRPr="00360431">
        <w:rPr>
          <w:rFonts w:ascii="Comic Sans MS" w:hAnsi="Comic Sans MS" w:cs="Comic Sans MS"/>
          <w:sz w:val="28"/>
          <w:szCs w:val="28"/>
        </w:rPr>
        <w:t>Her grupta kaç kelebek var ? ……</w:t>
      </w:r>
    </w:p>
    <w:p w:rsidR="00DA1CF0" w:rsidRPr="00070B71" w:rsidRDefault="00DA1CF0" w:rsidP="00360431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Kaç grup oluştu? …..</w:t>
      </w: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360431">
      <w:pPr>
        <w:numPr>
          <w:ilvl w:val="0"/>
          <w:numId w:val="41"/>
        </w:numPr>
        <w:jc w:val="both"/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 xml:space="preserve">Aşağıdaki </w:t>
      </w:r>
      <w:r>
        <w:rPr>
          <w:rFonts w:ascii="Comic Sans MS" w:hAnsi="Comic Sans MS" w:cs="Comic Sans MS"/>
          <w:sz w:val="28"/>
          <w:szCs w:val="28"/>
        </w:rPr>
        <w:t xml:space="preserve">şişeleri </w:t>
      </w:r>
      <w:r w:rsidRPr="00070B71">
        <w:rPr>
          <w:rFonts w:ascii="Comic Sans MS" w:hAnsi="Comic Sans MS" w:cs="Comic Sans MS"/>
          <w:sz w:val="28"/>
          <w:szCs w:val="28"/>
        </w:rPr>
        <w:t xml:space="preserve"> 4’ erli gruplandırınız ve altındaki soruları cevaplayınız.</w:t>
      </w: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</w:p>
    <w:p w:rsidR="00DA1CF0" w:rsidRDefault="00DA1CF0" w:rsidP="00070B71">
      <w:pPr>
        <w:rPr>
          <w:rFonts w:ascii="Comic Sans MS" w:hAnsi="Comic Sans MS" w:cs="Comic Sans MS"/>
          <w:sz w:val="28"/>
          <w:szCs w:val="28"/>
        </w:rPr>
      </w:pPr>
      <w:r>
        <w:rPr>
          <w:noProof/>
        </w:rPr>
        <w:pict>
          <v:shape id="_x0000_s1102" type="#_x0000_t75" style="position:absolute;margin-left:508.25pt;margin-top:21.6pt;width:27.85pt;height:67.7pt;z-index:-251633664;visibility:visible;mso-wrap-distance-top:.48pt;mso-wrap-distance-right:9.09pt;mso-wrap-distance-bottom:.99pt" wrapcoords="7005 0 5254 7680 0 11040 -584 21360 21600 21360 19849 10320 15762 7680 13427 0 7005 0">
            <v:imagedata r:id="rId16" o:title=""/>
            <o:lock v:ext="edit" aspectratio="f"/>
            <w10:wrap type="tight"/>
          </v:shape>
        </w:pict>
      </w:r>
      <w:r>
        <w:rPr>
          <w:noProof/>
        </w:rPr>
        <w:pict>
          <v:shape id="_x0000_s1103" type="#_x0000_t75" style="position:absolute;margin-left:479.25pt;margin-top:21.6pt;width:28.3pt;height:67.7pt;z-index:-251634688;visibility:visible;mso-wrap-distance-top:.48pt;mso-wrap-distance-bottom:.99pt" wrapcoords="7389 0 5116 7680 0 11040 -568 21360 21600 21360 19895 10320 15916 7680 13642 0 7389 0">
            <v:imagedata r:id="rId17" o:title=""/>
            <o:lock v:ext="edit" aspectratio="f"/>
            <w10:wrap type="tight"/>
          </v:shape>
        </w:pict>
      </w:r>
      <w:r>
        <w:rPr>
          <w:noProof/>
        </w:rPr>
        <w:pict>
          <v:shape id="_x0000_s1104" type="#_x0000_t75" style="position:absolute;margin-left:449.3pt;margin-top:21.6pt;width:28.8pt;height:67.7pt;z-index:-251631616;visibility:visible;mso-wrap-distance-top:.48pt;mso-wrap-distance-bottom:.99pt" wrapcoords="7389 0 5116 7680 0 11040 -568 21360 21600 21360 19895 10320 15916 7680 13642 0 7389 0">
            <v:imagedata r:id="rId18" o:title=""/>
            <o:lock v:ext="edit" aspectratio="f"/>
            <w10:wrap type="tight"/>
          </v:shape>
        </w:pict>
      </w:r>
      <w:r>
        <w:rPr>
          <w:noProof/>
        </w:rPr>
        <w:pict>
          <v:shape id="_x0000_s1105" type="#_x0000_t75" style="position:absolute;margin-left:414.7pt;margin-top:20.65pt;width:28.8pt;height:67.7pt;z-index:-251632640;visibility:visible;mso-wrap-distance-top:.48pt;mso-wrap-distance-bottom:.99pt" wrapcoords="7389 0 5116 7680 0 11040 -568 21360 21600 21360 19895 10320 15916 7680 13642 0 7389 0">
            <v:imagedata r:id="rId18" o:title=""/>
            <o:lock v:ext="edit" aspectratio="f"/>
            <w10:wrap type="tight"/>
          </v:shape>
        </w:pict>
      </w:r>
      <w:r>
        <w:rPr>
          <w:noProof/>
        </w:rPr>
        <w:pict>
          <v:shape id="Resim 7" o:spid="_x0000_s1106" type="#_x0000_t75" style="position:absolute;margin-left:-3.6pt;margin-top:15.05pt;width:28.8pt;height:67.7pt;z-index:-251646976;visibility:visible;mso-wrap-distance-top:.48pt;mso-wrap-distance-right:9.08pt;mso-wrap-distance-bottom:.99pt" wrapcoords="7389 0 5116 7680 0 11040 -568 21360 21600 21360 19895 10320 15916 7680 13642 0 7389 0">
            <v:imagedata r:id="rId18" o:title=""/>
            <o:lock v:ext="edit" aspectratio="f"/>
            <w10:wrap type="tight"/>
          </v:shape>
        </w:pict>
      </w:r>
      <w:r>
        <w:rPr>
          <w:noProof/>
        </w:rPr>
        <w:pict>
          <v:shape id="_x0000_s1107" type="#_x0000_t75" style="position:absolute;margin-left:31pt;margin-top:15.95pt;width:28.8pt;height:67.7pt;z-index:-251645952;visibility:visible;mso-wrap-distance-top:.48pt;mso-wrap-distance-right:9.03pt;mso-wrap-distance-bottom:.99pt" wrapcoords="7389 0 5116 7680 0 11040 -568 21360 21600 21360 19895 10320 15916 7680 13642 0 7389 0">
            <v:imagedata r:id="rId18" o:title=""/>
            <o:lock v:ext="edit" aspectratio="f"/>
            <w10:wrap type="tight"/>
          </v:shape>
        </w:pict>
      </w:r>
      <w:r>
        <w:rPr>
          <w:noProof/>
        </w:rPr>
        <w:pict>
          <v:shape id="_x0000_s1108" type="#_x0000_t75" style="position:absolute;margin-left:64.65pt;margin-top:15.95pt;width:28.8pt;height:67.7pt;z-index:-251644928;visibility:visible;mso-wrap-distance-top:.48pt;mso-wrap-distance-bottom:.99pt" wrapcoords="7389 0 5116 7680 0 11040 -568 21360 21600 21360 19895 10320 15916 7680 13642 0 7389 0">
            <v:imagedata r:id="rId18" o:title=""/>
            <o:lock v:ext="edit" aspectratio="f"/>
            <w10:wrap type="tight"/>
          </v:shape>
        </w:pict>
      </w:r>
      <w:r>
        <w:rPr>
          <w:noProof/>
        </w:rPr>
        <w:pict>
          <v:shape id="_x0000_s1109" type="#_x0000_t75" style="position:absolute;margin-left:95.5pt;margin-top:16.9pt;width:28.3pt;height:67.7pt;z-index:-251643904;visibility:visible;mso-wrap-distance-top:.48pt;mso-wrap-distance-right:9.16pt;mso-wrap-distance-bottom:.99pt" wrapcoords="7389 0 5116 7680 0 11040 -568 21360 21600 21360 19895 10320 15916 7680 13642 0 7389 0">
            <v:imagedata r:id="rId17" o:title=""/>
            <o:lock v:ext="edit" aspectratio="f"/>
            <w10:wrap type="tight"/>
          </v:shape>
        </w:pict>
      </w:r>
      <w:r>
        <w:rPr>
          <w:noProof/>
        </w:rPr>
        <w:pict>
          <v:shape id="_x0000_s1110" type="#_x0000_t75" style="position:absolute;margin-left:135.7pt;margin-top:16.9pt;width:28.8pt;height:67.7pt;z-index:-251640832;visibility:visible;mso-wrap-distance-top:.48pt;mso-wrap-distance-right:9.03pt;mso-wrap-distance-bottom:.99pt" wrapcoords="7389 0 5116 7680 0 11040 -568 21360 21600 21360 19895 10320 15916 7680 13642 0 7389 0">
            <v:imagedata r:id="rId18" o:title=""/>
            <o:lock v:ext="edit" aspectratio="f"/>
            <w10:wrap type="tight"/>
          </v:shape>
        </w:pict>
      </w:r>
      <w:r>
        <w:rPr>
          <w:noProof/>
        </w:rPr>
        <w:pict>
          <v:shape id="_x0000_s1111" type="#_x0000_t75" style="position:absolute;margin-left:170.3pt;margin-top:17.85pt;width:28.8pt;height:67.7pt;z-index:-251639808;visibility:visible;mso-wrap-distance-top:.48pt;mso-wrap-distance-bottom:.99pt" wrapcoords="7389 0 5116 7680 0 11040 -568 21360 21600 21360 19895 10320 15916 7680 13642 0 7389 0">
            <v:imagedata r:id="rId18" o:title=""/>
            <o:lock v:ext="edit" aspectratio="f"/>
            <w10:wrap type="tight"/>
          </v:shape>
        </w:pict>
      </w:r>
      <w:r>
        <w:rPr>
          <w:noProof/>
        </w:rPr>
        <w:pict>
          <v:shape id="_x0000_s1112" type="#_x0000_t75" style="position:absolute;margin-left:204pt;margin-top:17.85pt;width:28.8pt;height:67.7pt;z-index:-251642880;visibility:visible;mso-wrap-distance-top:.48pt;mso-wrap-distance-bottom:.99pt" wrapcoords="7389 0 5116 7680 0 11040 -568 21360 21600 21360 19895 10320 15916 7680 13642 0 7389 0">
            <v:imagedata r:id="rId18" o:title=""/>
            <o:lock v:ext="edit" aspectratio="f"/>
            <w10:wrap type="tight"/>
          </v:shape>
        </w:pict>
      </w:r>
      <w:r>
        <w:rPr>
          <w:noProof/>
        </w:rPr>
        <w:pict>
          <v:shape id="_x0000_s1113" type="#_x0000_t75" style="position:absolute;margin-left:234.85pt;margin-top:18.75pt;width:28.3pt;height:67.7pt;z-index:-251641856;visibility:visible;mso-wrap-distance-top:.48pt;mso-wrap-distance-right:9.11pt;mso-wrap-distance-bottom:.99pt" wrapcoords="7389 0 5116 7680 0 11040 -568 21360 21600 21360 19895 10320 15916 7680 13642 0 7389 0">
            <v:imagedata r:id="rId17" o:title=""/>
            <o:lock v:ext="edit" aspectratio="f"/>
            <w10:wrap type="tight"/>
          </v:shape>
        </w:pict>
      </w:r>
      <w:r>
        <w:rPr>
          <w:noProof/>
        </w:rPr>
        <w:pict>
          <v:shape id="_x0000_s1114" type="#_x0000_t75" style="position:absolute;margin-left:273.15pt;margin-top:18.75pt;width:28.8pt;height:67.7pt;z-index:-251636736;visibility:visible;mso-wrap-distance-top:.48pt;mso-wrap-distance-bottom:.99pt" wrapcoords="7389 0 5116 7680 0 11040 -568 21360 21600 21360 19895 10320 15916 7680 13642 0 7389 0">
            <v:imagedata r:id="rId18" o:title=""/>
            <o:lock v:ext="edit" aspectratio="f"/>
            <w10:wrap type="tight"/>
          </v:shape>
        </w:pict>
      </w:r>
      <w:r>
        <w:rPr>
          <w:noProof/>
        </w:rPr>
        <w:pict>
          <v:shape id="_x0000_s1115" type="#_x0000_t75" style="position:absolute;margin-left:307.75pt;margin-top:19.7pt;width:28.8pt;height:67.7pt;z-index:-251635712;visibility:visible;mso-wrap-distance-top:.48pt;mso-wrap-distance-bottom:.99pt" wrapcoords="7389 0 5116 7680 0 11040 -568 21360 21600 21360 19895 10320 15916 7680 13642 0 7389 0">
            <v:imagedata r:id="rId18" o:title=""/>
            <o:lock v:ext="edit" aspectratio="f"/>
            <w10:wrap type="tight"/>
          </v:shape>
        </w:pict>
      </w:r>
      <w:r>
        <w:rPr>
          <w:noProof/>
        </w:rPr>
        <w:pict>
          <v:shape id="_x0000_s1116" type="#_x0000_t75" style="position:absolute;margin-left:341.45pt;margin-top:19.7pt;width:28.8pt;height:67.7pt;z-index:-251638784;visibility:visible;mso-wrap-distance-top:.48pt;mso-wrap-distance-bottom:.99pt" wrapcoords="7389 0 5116 7680 0 11040 -568 21360 21600 21360 19895 10320 15916 7680 13642 0 7389 0">
            <v:imagedata r:id="rId18" o:title=""/>
            <o:lock v:ext="edit" aspectratio="f"/>
            <w10:wrap type="tight"/>
          </v:shape>
        </w:pict>
      </w:r>
      <w:r>
        <w:rPr>
          <w:noProof/>
        </w:rPr>
        <w:pict>
          <v:shape id="_x0000_s1117" type="#_x0000_t75" style="position:absolute;margin-left:372.3pt;margin-top:20.65pt;width:28.3pt;height:67.7pt;z-index:-251637760;visibility:visible;mso-wrap-distance-top:.48pt;mso-wrap-distance-right:9.06pt;mso-wrap-distance-bottom:.99pt" wrapcoords="7389 0 5116 7680 0 11040 -568 21360 21600 21360 19895 10320 15916 7680 13642 0 7389 0">
            <v:imagedata r:id="rId17" o:title=""/>
            <o:lock v:ext="edit" aspectratio="f"/>
            <w10:wrap type="tight"/>
          </v:shape>
        </w:pict>
      </w:r>
    </w:p>
    <w:p w:rsidR="00DA1CF0" w:rsidRDefault="00DA1CF0" w:rsidP="00903782">
      <w:pPr>
        <w:rPr>
          <w:rFonts w:ascii="Comic Sans MS" w:hAnsi="Comic Sans MS" w:cs="Comic Sans MS"/>
          <w:sz w:val="28"/>
          <w:szCs w:val="28"/>
        </w:rPr>
      </w:pPr>
    </w:p>
    <w:p w:rsidR="00DA1CF0" w:rsidRDefault="00DA1CF0" w:rsidP="00903782">
      <w:pPr>
        <w:rPr>
          <w:rFonts w:ascii="Comic Sans MS" w:hAnsi="Comic Sans MS" w:cs="Comic Sans MS"/>
          <w:sz w:val="28"/>
          <w:szCs w:val="28"/>
        </w:rPr>
      </w:pPr>
    </w:p>
    <w:p w:rsidR="00DA1CF0" w:rsidRPr="00070B71" w:rsidRDefault="00DA1CF0" w:rsidP="00903782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 xml:space="preserve">Toplam kaç tane </w:t>
      </w:r>
      <w:r>
        <w:rPr>
          <w:rFonts w:ascii="Comic Sans MS" w:hAnsi="Comic Sans MS" w:cs="Comic Sans MS"/>
          <w:sz w:val="28"/>
          <w:szCs w:val="28"/>
        </w:rPr>
        <w:t>şişe</w:t>
      </w:r>
      <w:r w:rsidRPr="00070B71">
        <w:rPr>
          <w:rFonts w:ascii="Comic Sans MS" w:hAnsi="Comic Sans MS" w:cs="Comic Sans MS"/>
          <w:sz w:val="28"/>
          <w:szCs w:val="28"/>
        </w:rPr>
        <w:t xml:space="preserve"> var?  ……</w:t>
      </w:r>
      <w:r>
        <w:rPr>
          <w:rFonts w:ascii="Comic Sans MS" w:hAnsi="Comic Sans MS" w:cs="Comic Sans MS"/>
          <w:sz w:val="28"/>
          <w:szCs w:val="28"/>
        </w:rPr>
        <w:t>…</w:t>
      </w:r>
    </w:p>
    <w:p w:rsidR="00DA1CF0" w:rsidRPr="00360431" w:rsidRDefault="00DA1CF0" w:rsidP="00903782">
      <w:pPr>
        <w:rPr>
          <w:rFonts w:ascii="Comic Sans MS" w:hAnsi="Comic Sans MS" w:cs="Comic Sans MS"/>
          <w:sz w:val="28"/>
          <w:szCs w:val="28"/>
        </w:rPr>
      </w:pPr>
      <w:r w:rsidRPr="00360431">
        <w:rPr>
          <w:rFonts w:ascii="Comic Sans MS" w:hAnsi="Comic Sans MS" w:cs="Comic Sans MS"/>
          <w:sz w:val="28"/>
          <w:szCs w:val="28"/>
        </w:rPr>
        <w:t xml:space="preserve">Her grupta kaç </w:t>
      </w:r>
      <w:r>
        <w:rPr>
          <w:rFonts w:ascii="Comic Sans MS" w:hAnsi="Comic Sans MS" w:cs="Comic Sans MS"/>
          <w:sz w:val="28"/>
          <w:szCs w:val="28"/>
        </w:rPr>
        <w:t>şişe</w:t>
      </w:r>
      <w:r w:rsidRPr="00360431">
        <w:rPr>
          <w:rFonts w:ascii="Comic Sans MS" w:hAnsi="Comic Sans MS" w:cs="Comic Sans MS"/>
          <w:sz w:val="28"/>
          <w:szCs w:val="28"/>
        </w:rPr>
        <w:t xml:space="preserve"> var ? ……</w:t>
      </w:r>
      <w:r>
        <w:rPr>
          <w:rFonts w:ascii="Comic Sans MS" w:hAnsi="Comic Sans MS" w:cs="Comic Sans MS"/>
          <w:sz w:val="28"/>
          <w:szCs w:val="28"/>
        </w:rPr>
        <w:t>…</w:t>
      </w:r>
    </w:p>
    <w:p w:rsidR="00DA1CF0" w:rsidRPr="00070B71" w:rsidRDefault="00DA1CF0" w:rsidP="00903782">
      <w:pPr>
        <w:rPr>
          <w:rFonts w:ascii="Comic Sans MS" w:hAnsi="Comic Sans MS" w:cs="Comic Sans MS"/>
          <w:sz w:val="28"/>
          <w:szCs w:val="28"/>
        </w:rPr>
      </w:pPr>
      <w:r w:rsidRPr="00070B71">
        <w:rPr>
          <w:rFonts w:ascii="Comic Sans MS" w:hAnsi="Comic Sans MS" w:cs="Comic Sans MS"/>
          <w:sz w:val="28"/>
          <w:szCs w:val="28"/>
        </w:rPr>
        <w:t>Kaç grup oluştu? …</w:t>
      </w:r>
      <w:r>
        <w:rPr>
          <w:rFonts w:ascii="Comic Sans MS" w:hAnsi="Comic Sans MS" w:cs="Comic Sans MS"/>
          <w:sz w:val="28"/>
          <w:szCs w:val="28"/>
        </w:rPr>
        <w:t>……</w:t>
      </w:r>
    </w:p>
    <w:sectPr w:rsidR="00DA1CF0" w:rsidRPr="00070B71" w:rsidSect="00EB491B">
      <w:headerReference w:type="default" r:id="rId19"/>
      <w:footerReference w:type="default" r:id="rId20"/>
      <w:pgSz w:w="11906" w:h="16838"/>
      <w:pgMar w:top="1383" w:right="991" w:bottom="992" w:left="851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CF0" w:rsidRDefault="00DA1CF0" w:rsidP="0026256E">
      <w:r>
        <w:separator/>
      </w:r>
    </w:p>
  </w:endnote>
  <w:endnote w:type="continuationSeparator" w:id="0">
    <w:p w:rsidR="00DA1CF0" w:rsidRDefault="00DA1CF0" w:rsidP="00262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CF0" w:rsidRDefault="00DA1CF0" w:rsidP="001550F7">
    <w:pPr>
      <w:pStyle w:val="Footer"/>
      <w:pBdr>
        <w:top w:val="single" w:sz="4" w:space="0" w:color="auto"/>
      </w:pBdr>
      <w:jc w:val="right"/>
    </w:pPr>
    <w:fldSimple w:instr=" PAGE   \* MERGEFORMAT ">
      <w:r>
        <w:rPr>
          <w:noProof/>
        </w:rPr>
        <w:t>3</w:t>
      </w:r>
    </w:fldSimple>
    <w:r>
      <w:t xml:space="preserve">                                                                      </w:t>
    </w:r>
  </w:p>
  <w:p w:rsidR="00DA1CF0" w:rsidRDefault="00DA1CF0" w:rsidP="001550F7">
    <w:pPr>
      <w:pStyle w:val="Footer"/>
      <w:pBdr>
        <w:top w:val="single" w:sz="4" w:space="0" w:color="auto"/>
      </w:pBdr>
      <w:jc w:val="right"/>
    </w:pPr>
  </w:p>
  <w:p w:rsidR="00DA1CF0" w:rsidRDefault="00DA1CF0" w:rsidP="001550F7">
    <w:pPr>
      <w:pStyle w:val="Footer"/>
    </w:pPr>
  </w:p>
  <w:p w:rsidR="00DA1CF0" w:rsidRDefault="00DA1C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CF0" w:rsidRDefault="00DA1CF0" w:rsidP="0026256E">
      <w:r>
        <w:separator/>
      </w:r>
    </w:p>
  </w:footnote>
  <w:footnote w:type="continuationSeparator" w:id="0">
    <w:p w:rsidR="00DA1CF0" w:rsidRDefault="00DA1CF0" w:rsidP="002625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CF0" w:rsidRDefault="00DA1CF0" w:rsidP="0096071F">
    <w:pPr>
      <w:pStyle w:val="Header"/>
      <w:pBdr>
        <w:bottom w:val="single" w:sz="4" w:space="0" w:color="auto"/>
      </w:pBdr>
      <w:tabs>
        <w:tab w:val="clear" w:pos="9072"/>
        <w:tab w:val="right" w:pos="9923"/>
      </w:tabs>
      <w:rPr>
        <w:sz w:val="20"/>
        <w:szCs w:val="20"/>
      </w:rPr>
    </w:pPr>
  </w:p>
  <w:p w:rsidR="00DA1CF0" w:rsidRPr="00463DBA" w:rsidRDefault="00DA1CF0" w:rsidP="00463DBA">
    <w:pPr>
      <w:pStyle w:val="Header"/>
      <w:pBdr>
        <w:bottom w:val="single" w:sz="4" w:space="0" w:color="auto"/>
      </w:pBdr>
      <w:tabs>
        <w:tab w:val="clear" w:pos="4536"/>
        <w:tab w:val="clear" w:pos="9072"/>
        <w:tab w:val="center" w:pos="4962"/>
        <w:tab w:val="right" w:pos="10348"/>
      </w:tabs>
      <w:rPr>
        <w:sz w:val="20"/>
        <w:szCs w:val="20"/>
      </w:rPr>
    </w:pPr>
    <w:r>
      <w:rPr>
        <w:sz w:val="20"/>
        <w:szCs w:val="20"/>
      </w:rPr>
      <w:t>Adı Soyadı:………………………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TIME \@ "d MMMM yyyy"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28 Ocak 2013</w:t>
    </w:r>
    <w:r>
      <w:rPr>
        <w:sz w:val="20"/>
        <w:szCs w:val="20"/>
      </w:rPr>
      <w:fldChar w:fldCharType="end"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       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TIME \@ "d MMMM yyyy"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28 Ocak 2013</w:t>
    </w:r>
    <w:r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C359A"/>
    <w:multiLevelType w:val="hybridMultilevel"/>
    <w:tmpl w:val="6CEC073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3770B55"/>
    <w:multiLevelType w:val="hybridMultilevel"/>
    <w:tmpl w:val="C172D1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D5DE0"/>
    <w:multiLevelType w:val="hybridMultilevel"/>
    <w:tmpl w:val="5672A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ABA2AEB"/>
    <w:multiLevelType w:val="hybridMultilevel"/>
    <w:tmpl w:val="FC529F8C"/>
    <w:lvl w:ilvl="0" w:tplc="56D8124C">
      <w:start w:val="1"/>
      <w:numFmt w:val="bullet"/>
      <w:lvlText w:val=""/>
      <w:lvlJc w:val="left"/>
      <w:pPr>
        <w:tabs>
          <w:tab w:val="num" w:pos="360"/>
        </w:tabs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D9E1CB1"/>
    <w:multiLevelType w:val="multilevel"/>
    <w:tmpl w:val="DB4C9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5">
    <w:nsid w:val="0DAF19BB"/>
    <w:multiLevelType w:val="hybridMultilevel"/>
    <w:tmpl w:val="B12E9D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DC02754"/>
    <w:multiLevelType w:val="hybridMultilevel"/>
    <w:tmpl w:val="898657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0E91062E"/>
    <w:multiLevelType w:val="multilevel"/>
    <w:tmpl w:val="D58E3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-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EF50DF3"/>
    <w:multiLevelType w:val="hybridMultilevel"/>
    <w:tmpl w:val="36942F08"/>
    <w:lvl w:ilvl="0" w:tplc="D1BA7722">
      <w:start w:val="1"/>
      <w:numFmt w:val="bullet"/>
      <w:lvlText w:val=""/>
      <w:lvlJc w:val="left"/>
      <w:pPr>
        <w:ind w:left="786" w:hanging="360"/>
      </w:pPr>
      <w:rPr>
        <w:rFonts w:ascii="Wingdings" w:hAnsi="Wingdings" w:cs="Wingdings" w:hint="default"/>
        <w:b/>
        <w:bCs/>
        <w:color w:val="000000"/>
      </w:rPr>
    </w:lvl>
    <w:lvl w:ilvl="1" w:tplc="041F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9">
    <w:nsid w:val="0F0E2C1D"/>
    <w:multiLevelType w:val="hybridMultilevel"/>
    <w:tmpl w:val="C122D8CE"/>
    <w:lvl w:ilvl="0" w:tplc="5538AD96">
      <w:start w:val="1"/>
      <w:numFmt w:val="decimal"/>
      <w:lvlText w:val="%1."/>
      <w:lvlJc w:val="left"/>
      <w:pPr>
        <w:ind w:left="720" w:hanging="360"/>
      </w:pPr>
      <w:rPr>
        <w:rFonts w:ascii="Hand writing Mutlu" w:hAnsi="Hand writing Mutlu" w:cs="Hand writing Mutlu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485760"/>
    <w:multiLevelType w:val="hybridMultilevel"/>
    <w:tmpl w:val="9836E3FC"/>
    <w:lvl w:ilvl="0" w:tplc="FA9CDDBE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sz w:val="28"/>
        <w:szCs w:val="28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0EE279F"/>
    <w:multiLevelType w:val="hybridMultilevel"/>
    <w:tmpl w:val="39C6F3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19255DA0"/>
    <w:multiLevelType w:val="hybridMultilevel"/>
    <w:tmpl w:val="2796F3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733E29"/>
    <w:multiLevelType w:val="hybridMultilevel"/>
    <w:tmpl w:val="9B604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30F3D6A"/>
    <w:multiLevelType w:val="hybridMultilevel"/>
    <w:tmpl w:val="76C8491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66953A4"/>
    <w:multiLevelType w:val="hybridMultilevel"/>
    <w:tmpl w:val="F8F0B1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29A43112"/>
    <w:multiLevelType w:val="hybridMultilevel"/>
    <w:tmpl w:val="8848B82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2A6100C3"/>
    <w:multiLevelType w:val="hybridMultilevel"/>
    <w:tmpl w:val="ADE82262"/>
    <w:lvl w:ilvl="0" w:tplc="041F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8">
    <w:nsid w:val="30C82536"/>
    <w:multiLevelType w:val="hybridMultilevel"/>
    <w:tmpl w:val="B120AC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031CA2"/>
    <w:multiLevelType w:val="hybridMultilevel"/>
    <w:tmpl w:val="70ACE4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6C3535"/>
    <w:multiLevelType w:val="hybridMultilevel"/>
    <w:tmpl w:val="004825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38B83187"/>
    <w:multiLevelType w:val="hybridMultilevel"/>
    <w:tmpl w:val="A4967D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3EF91BCB"/>
    <w:multiLevelType w:val="hybridMultilevel"/>
    <w:tmpl w:val="8904BDFE"/>
    <w:lvl w:ilvl="0" w:tplc="041F000B">
      <w:start w:val="1"/>
      <w:numFmt w:val="bullet"/>
      <w:lvlText w:val=""/>
      <w:lvlJc w:val="left"/>
      <w:pPr>
        <w:ind w:left="12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3">
    <w:nsid w:val="40216585"/>
    <w:multiLevelType w:val="hybridMultilevel"/>
    <w:tmpl w:val="F71EC5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2532FF2"/>
    <w:multiLevelType w:val="hybridMultilevel"/>
    <w:tmpl w:val="45A6669A"/>
    <w:lvl w:ilvl="0" w:tplc="041F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5">
    <w:nsid w:val="455B7DA4"/>
    <w:multiLevelType w:val="hybridMultilevel"/>
    <w:tmpl w:val="9258E7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47967EEC"/>
    <w:multiLevelType w:val="hybridMultilevel"/>
    <w:tmpl w:val="03DA33DE"/>
    <w:lvl w:ilvl="0" w:tplc="041F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7">
    <w:nsid w:val="4A0E310A"/>
    <w:multiLevelType w:val="hybridMultilevel"/>
    <w:tmpl w:val="E13EC2E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4C825AD2"/>
    <w:multiLevelType w:val="hybridMultilevel"/>
    <w:tmpl w:val="09E4AE6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4E1F3639"/>
    <w:multiLevelType w:val="hybridMultilevel"/>
    <w:tmpl w:val="A6AC97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185EB9"/>
    <w:multiLevelType w:val="hybridMultilevel"/>
    <w:tmpl w:val="779E6734"/>
    <w:lvl w:ilvl="0" w:tplc="8A9E6E28">
      <w:start w:val="1"/>
      <w:numFmt w:val="decimal"/>
      <w:lvlText w:val="%1."/>
      <w:lvlJc w:val="left"/>
      <w:pPr>
        <w:ind w:left="720" w:hanging="360"/>
      </w:pPr>
      <w:rPr>
        <w:rFonts w:hint="default"/>
        <w:i/>
        <w:iCs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336746"/>
    <w:multiLevelType w:val="hybridMultilevel"/>
    <w:tmpl w:val="8BEEB3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5A714D6"/>
    <w:multiLevelType w:val="multilevel"/>
    <w:tmpl w:val="4C9EA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Comic Sans MS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143BBE"/>
    <w:multiLevelType w:val="hybridMultilevel"/>
    <w:tmpl w:val="30B4B19E"/>
    <w:lvl w:ilvl="0" w:tplc="951CD724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FE120C"/>
    <w:multiLevelType w:val="hybridMultilevel"/>
    <w:tmpl w:val="1E761C30"/>
    <w:lvl w:ilvl="0" w:tplc="751E9B30">
      <w:start w:val="1"/>
      <w:numFmt w:val="decimal"/>
      <w:lvlText w:val="%1."/>
      <w:lvlJc w:val="left"/>
      <w:pPr>
        <w:tabs>
          <w:tab w:val="num" w:pos="930"/>
        </w:tabs>
        <w:ind w:left="930" w:hanging="3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6FF846D2"/>
    <w:multiLevelType w:val="hybridMultilevel"/>
    <w:tmpl w:val="66D6815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6">
    <w:nsid w:val="79480AE7"/>
    <w:multiLevelType w:val="hybridMultilevel"/>
    <w:tmpl w:val="23A83E92"/>
    <w:lvl w:ilvl="0" w:tplc="A5507DB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4F69D5"/>
    <w:multiLevelType w:val="hybridMultilevel"/>
    <w:tmpl w:val="E9DE7B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>
    <w:nsid w:val="7B361F92"/>
    <w:multiLevelType w:val="hybridMultilevel"/>
    <w:tmpl w:val="B7640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7CC97CF0"/>
    <w:multiLevelType w:val="hybridMultilevel"/>
    <w:tmpl w:val="9550A3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7D167F92"/>
    <w:multiLevelType w:val="hybridMultilevel"/>
    <w:tmpl w:val="97263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1"/>
  </w:num>
  <w:num w:numId="3">
    <w:abstractNumId w:val="14"/>
  </w:num>
  <w:num w:numId="4">
    <w:abstractNumId w:val="24"/>
  </w:num>
  <w:num w:numId="5">
    <w:abstractNumId w:val="30"/>
  </w:num>
  <w:num w:numId="6">
    <w:abstractNumId w:val="8"/>
  </w:num>
  <w:num w:numId="7">
    <w:abstractNumId w:val="29"/>
  </w:num>
  <w:num w:numId="8">
    <w:abstractNumId w:val="18"/>
  </w:num>
  <w:num w:numId="9">
    <w:abstractNumId w:val="37"/>
  </w:num>
  <w:num w:numId="10">
    <w:abstractNumId w:val="39"/>
  </w:num>
  <w:num w:numId="11">
    <w:abstractNumId w:val="40"/>
  </w:num>
  <w:num w:numId="12">
    <w:abstractNumId w:val="16"/>
  </w:num>
  <w:num w:numId="13">
    <w:abstractNumId w:val="27"/>
  </w:num>
  <w:num w:numId="14">
    <w:abstractNumId w:val="20"/>
  </w:num>
  <w:num w:numId="15">
    <w:abstractNumId w:val="11"/>
  </w:num>
  <w:num w:numId="16">
    <w:abstractNumId w:val="13"/>
  </w:num>
  <w:num w:numId="17">
    <w:abstractNumId w:val="31"/>
  </w:num>
  <w:num w:numId="18">
    <w:abstractNumId w:val="35"/>
  </w:num>
  <w:num w:numId="19">
    <w:abstractNumId w:val="38"/>
  </w:num>
  <w:num w:numId="20">
    <w:abstractNumId w:val="15"/>
  </w:num>
  <w:num w:numId="21">
    <w:abstractNumId w:val="2"/>
  </w:num>
  <w:num w:numId="22">
    <w:abstractNumId w:val="23"/>
  </w:num>
  <w:num w:numId="23">
    <w:abstractNumId w:val="12"/>
  </w:num>
  <w:num w:numId="24">
    <w:abstractNumId w:val="34"/>
  </w:num>
  <w:num w:numId="25">
    <w:abstractNumId w:val="22"/>
  </w:num>
  <w:num w:numId="26">
    <w:abstractNumId w:val="17"/>
  </w:num>
  <w:num w:numId="27">
    <w:abstractNumId w:val="26"/>
  </w:num>
  <w:num w:numId="28">
    <w:abstractNumId w:val="0"/>
  </w:num>
  <w:num w:numId="29">
    <w:abstractNumId w:val="19"/>
  </w:num>
  <w:num w:numId="30">
    <w:abstractNumId w:val="9"/>
  </w:num>
  <w:num w:numId="31">
    <w:abstractNumId w:val="6"/>
  </w:num>
  <w:num w:numId="32">
    <w:abstractNumId w:val="33"/>
  </w:num>
  <w:num w:numId="33">
    <w:abstractNumId w:val="36"/>
  </w:num>
  <w:num w:numId="34">
    <w:abstractNumId w:val="28"/>
  </w:num>
  <w:num w:numId="35">
    <w:abstractNumId w:val="4"/>
  </w:num>
  <w:num w:numId="36">
    <w:abstractNumId w:val="25"/>
  </w:num>
  <w:num w:numId="37">
    <w:abstractNumId w:val="10"/>
  </w:num>
  <w:num w:numId="38">
    <w:abstractNumId w:val="32"/>
  </w:num>
  <w:num w:numId="39">
    <w:abstractNumId w:val="7"/>
  </w:num>
  <w:num w:numId="40">
    <w:abstractNumId w:val="5"/>
  </w:num>
  <w:num w:numId="4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256E"/>
    <w:rsid w:val="000172DB"/>
    <w:rsid w:val="000266A2"/>
    <w:rsid w:val="000353BF"/>
    <w:rsid w:val="00044EA5"/>
    <w:rsid w:val="00070B71"/>
    <w:rsid w:val="00074A4C"/>
    <w:rsid w:val="000A0849"/>
    <w:rsid w:val="000C1189"/>
    <w:rsid w:val="000C3C90"/>
    <w:rsid w:val="000E1456"/>
    <w:rsid w:val="00110C28"/>
    <w:rsid w:val="001140B2"/>
    <w:rsid w:val="00120F0C"/>
    <w:rsid w:val="00126F7B"/>
    <w:rsid w:val="00131972"/>
    <w:rsid w:val="001550F7"/>
    <w:rsid w:val="001657B2"/>
    <w:rsid w:val="0017378E"/>
    <w:rsid w:val="001A3D0D"/>
    <w:rsid w:val="001A5315"/>
    <w:rsid w:val="001D4E4B"/>
    <w:rsid w:val="001E5A40"/>
    <w:rsid w:val="001F278A"/>
    <w:rsid w:val="002003CA"/>
    <w:rsid w:val="00226AAC"/>
    <w:rsid w:val="00232900"/>
    <w:rsid w:val="00236C9F"/>
    <w:rsid w:val="00242021"/>
    <w:rsid w:val="0024658E"/>
    <w:rsid w:val="00247D8A"/>
    <w:rsid w:val="002526C6"/>
    <w:rsid w:val="00262127"/>
    <w:rsid w:val="0026256E"/>
    <w:rsid w:val="002651DF"/>
    <w:rsid w:val="00267FEC"/>
    <w:rsid w:val="00284FD3"/>
    <w:rsid w:val="002C4061"/>
    <w:rsid w:val="002F40AF"/>
    <w:rsid w:val="0031173A"/>
    <w:rsid w:val="003573A7"/>
    <w:rsid w:val="00360431"/>
    <w:rsid w:val="00372CC7"/>
    <w:rsid w:val="00381620"/>
    <w:rsid w:val="003947DC"/>
    <w:rsid w:val="003A2246"/>
    <w:rsid w:val="003E2DD2"/>
    <w:rsid w:val="003F5E6F"/>
    <w:rsid w:val="00410DC1"/>
    <w:rsid w:val="004217A7"/>
    <w:rsid w:val="004248A0"/>
    <w:rsid w:val="004462E5"/>
    <w:rsid w:val="0045617A"/>
    <w:rsid w:val="00457DB5"/>
    <w:rsid w:val="00460766"/>
    <w:rsid w:val="00463DBA"/>
    <w:rsid w:val="00467053"/>
    <w:rsid w:val="00470115"/>
    <w:rsid w:val="004B4333"/>
    <w:rsid w:val="004C7F85"/>
    <w:rsid w:val="004D1F94"/>
    <w:rsid w:val="004D296F"/>
    <w:rsid w:val="004D39A9"/>
    <w:rsid w:val="00530F05"/>
    <w:rsid w:val="00535604"/>
    <w:rsid w:val="00552503"/>
    <w:rsid w:val="0057745E"/>
    <w:rsid w:val="0058573C"/>
    <w:rsid w:val="00597BCB"/>
    <w:rsid w:val="005B71FD"/>
    <w:rsid w:val="005C51CC"/>
    <w:rsid w:val="0060383C"/>
    <w:rsid w:val="00606241"/>
    <w:rsid w:val="00614E9C"/>
    <w:rsid w:val="00630E4E"/>
    <w:rsid w:val="00644AA9"/>
    <w:rsid w:val="006463F4"/>
    <w:rsid w:val="00663EB1"/>
    <w:rsid w:val="006648C3"/>
    <w:rsid w:val="00675BD2"/>
    <w:rsid w:val="006B04EF"/>
    <w:rsid w:val="006C2239"/>
    <w:rsid w:val="006D000A"/>
    <w:rsid w:val="006D54B6"/>
    <w:rsid w:val="00726780"/>
    <w:rsid w:val="00741E1F"/>
    <w:rsid w:val="00743210"/>
    <w:rsid w:val="00764FC4"/>
    <w:rsid w:val="00773E23"/>
    <w:rsid w:val="00790635"/>
    <w:rsid w:val="007A3143"/>
    <w:rsid w:val="007A6266"/>
    <w:rsid w:val="007D394E"/>
    <w:rsid w:val="007E0E86"/>
    <w:rsid w:val="007F0305"/>
    <w:rsid w:val="00802A46"/>
    <w:rsid w:val="00813835"/>
    <w:rsid w:val="0082388B"/>
    <w:rsid w:val="00835690"/>
    <w:rsid w:val="00856225"/>
    <w:rsid w:val="00863E8B"/>
    <w:rsid w:val="008648E4"/>
    <w:rsid w:val="008A1105"/>
    <w:rsid w:val="008B5CA4"/>
    <w:rsid w:val="008C096C"/>
    <w:rsid w:val="008D3EE2"/>
    <w:rsid w:val="008E0CC2"/>
    <w:rsid w:val="008F43DC"/>
    <w:rsid w:val="00903782"/>
    <w:rsid w:val="00950D93"/>
    <w:rsid w:val="0096071F"/>
    <w:rsid w:val="00973B1F"/>
    <w:rsid w:val="009C781D"/>
    <w:rsid w:val="00A01490"/>
    <w:rsid w:val="00A01919"/>
    <w:rsid w:val="00A216D7"/>
    <w:rsid w:val="00A253D2"/>
    <w:rsid w:val="00A318C7"/>
    <w:rsid w:val="00A428B7"/>
    <w:rsid w:val="00A510B2"/>
    <w:rsid w:val="00A62DC1"/>
    <w:rsid w:val="00A7659E"/>
    <w:rsid w:val="00A9366E"/>
    <w:rsid w:val="00AA6653"/>
    <w:rsid w:val="00AA6F8A"/>
    <w:rsid w:val="00AB5B34"/>
    <w:rsid w:val="00AB743B"/>
    <w:rsid w:val="00AD3D93"/>
    <w:rsid w:val="00AD7024"/>
    <w:rsid w:val="00AF0D47"/>
    <w:rsid w:val="00AF4C1C"/>
    <w:rsid w:val="00B00E3B"/>
    <w:rsid w:val="00B272F4"/>
    <w:rsid w:val="00B469B7"/>
    <w:rsid w:val="00B52B72"/>
    <w:rsid w:val="00B658C8"/>
    <w:rsid w:val="00B815DC"/>
    <w:rsid w:val="00B81822"/>
    <w:rsid w:val="00B9768E"/>
    <w:rsid w:val="00BC413B"/>
    <w:rsid w:val="00BD60C9"/>
    <w:rsid w:val="00BE2F96"/>
    <w:rsid w:val="00BE5941"/>
    <w:rsid w:val="00C123EE"/>
    <w:rsid w:val="00C22D80"/>
    <w:rsid w:val="00C3583F"/>
    <w:rsid w:val="00C44C6F"/>
    <w:rsid w:val="00C540C0"/>
    <w:rsid w:val="00C66451"/>
    <w:rsid w:val="00C92F1A"/>
    <w:rsid w:val="00CC234A"/>
    <w:rsid w:val="00CC5347"/>
    <w:rsid w:val="00CE5FC5"/>
    <w:rsid w:val="00D257A3"/>
    <w:rsid w:val="00D33571"/>
    <w:rsid w:val="00D411FC"/>
    <w:rsid w:val="00D77FA1"/>
    <w:rsid w:val="00D84F70"/>
    <w:rsid w:val="00D85D0D"/>
    <w:rsid w:val="00D86065"/>
    <w:rsid w:val="00DA1CF0"/>
    <w:rsid w:val="00DA41A4"/>
    <w:rsid w:val="00DB0B08"/>
    <w:rsid w:val="00DC6C2E"/>
    <w:rsid w:val="00DD3135"/>
    <w:rsid w:val="00DF4C22"/>
    <w:rsid w:val="00E04A1A"/>
    <w:rsid w:val="00E2716E"/>
    <w:rsid w:val="00E71E54"/>
    <w:rsid w:val="00E76271"/>
    <w:rsid w:val="00E80BA7"/>
    <w:rsid w:val="00E814D9"/>
    <w:rsid w:val="00E87DE3"/>
    <w:rsid w:val="00E955DF"/>
    <w:rsid w:val="00EA07E3"/>
    <w:rsid w:val="00EA6B66"/>
    <w:rsid w:val="00EB38B1"/>
    <w:rsid w:val="00EB491B"/>
    <w:rsid w:val="00EB75EA"/>
    <w:rsid w:val="00ED165F"/>
    <w:rsid w:val="00ED2653"/>
    <w:rsid w:val="00ED276C"/>
    <w:rsid w:val="00F014B0"/>
    <w:rsid w:val="00F21C9A"/>
    <w:rsid w:val="00F50D55"/>
    <w:rsid w:val="00F6329B"/>
    <w:rsid w:val="00F6691F"/>
    <w:rsid w:val="00F8417E"/>
    <w:rsid w:val="00FA027B"/>
    <w:rsid w:val="00FA2D2C"/>
    <w:rsid w:val="00FB3452"/>
    <w:rsid w:val="00FB706F"/>
    <w:rsid w:val="00FC584C"/>
    <w:rsid w:val="00FD39E8"/>
    <w:rsid w:val="00FE78A1"/>
    <w:rsid w:val="00FF6F9B"/>
    <w:rsid w:val="00FF7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0B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256E"/>
    <w:pPr>
      <w:keepNext/>
      <w:jc w:val="center"/>
      <w:outlineLvl w:val="0"/>
    </w:pPr>
    <w:rPr>
      <w:rFonts w:ascii="Verdana" w:hAnsi="Verdana" w:cs="Verdana"/>
      <w:b/>
      <w:bCs/>
      <w:color w:val="FF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256E"/>
    <w:rPr>
      <w:rFonts w:ascii="Verdana" w:hAnsi="Verdana" w:cs="Verdana"/>
      <w:b/>
      <w:bCs/>
      <w:color w:val="FF0000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rsid w:val="0026256E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6256E"/>
  </w:style>
  <w:style w:type="paragraph" w:styleId="Footer">
    <w:name w:val="footer"/>
    <w:basedOn w:val="Normal"/>
    <w:link w:val="FooterChar"/>
    <w:uiPriority w:val="99"/>
    <w:rsid w:val="0026256E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256E"/>
  </w:style>
  <w:style w:type="paragraph" w:styleId="BalloonText">
    <w:name w:val="Balloon Text"/>
    <w:basedOn w:val="Normal"/>
    <w:link w:val="BalloonTextChar"/>
    <w:uiPriority w:val="99"/>
    <w:semiHidden/>
    <w:rsid w:val="002625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256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52B72"/>
    <w:pPr>
      <w:ind w:left="720"/>
    </w:pPr>
  </w:style>
  <w:style w:type="paragraph" w:styleId="Title">
    <w:name w:val="Title"/>
    <w:basedOn w:val="Normal"/>
    <w:link w:val="TitleChar"/>
    <w:uiPriority w:val="99"/>
    <w:qFormat/>
    <w:rsid w:val="00606241"/>
    <w:pPr>
      <w:jc w:val="center"/>
    </w:pPr>
    <w:rPr>
      <w:rFonts w:ascii="Arial" w:hAnsi="Arial" w:cs="Arial"/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606241"/>
    <w:rPr>
      <w:rFonts w:ascii="Arial" w:hAnsi="Arial" w:cs="Arial"/>
      <w:b/>
      <w:bCs/>
      <w:sz w:val="24"/>
      <w:szCs w:val="24"/>
      <w:lang w:eastAsia="tr-TR"/>
    </w:rPr>
  </w:style>
  <w:style w:type="paragraph" w:styleId="BodyText">
    <w:name w:val="Body Text"/>
    <w:basedOn w:val="Normal"/>
    <w:link w:val="BodyTextChar"/>
    <w:uiPriority w:val="99"/>
    <w:rsid w:val="00606241"/>
    <w:pPr>
      <w:jc w:val="both"/>
    </w:pPr>
    <w:rPr>
      <w:rFonts w:ascii="ALFABET98" w:hAnsi="ALFABET98" w:cs="ALFABET98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06241"/>
    <w:rPr>
      <w:rFonts w:ascii="ALFABET98" w:hAnsi="ALFABET98" w:cs="ALFABET98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4248A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rsid w:val="00B81822"/>
    <w:rPr>
      <w:rFonts w:eastAsia="Times New Roman" w:cs="Calibri"/>
      <w:lang w:eastAsia="en-US"/>
    </w:rPr>
  </w:style>
  <w:style w:type="paragraph" w:customStyle="1" w:styleId="Stil1">
    <w:name w:val="Stil1"/>
    <w:basedOn w:val="Normal"/>
    <w:uiPriority w:val="99"/>
    <w:rsid w:val="00B81822"/>
    <w:pPr>
      <w:tabs>
        <w:tab w:val="left" w:pos="1410"/>
      </w:tabs>
    </w:pPr>
    <w:rPr>
      <w:rFonts w:ascii="Comic Sans MS" w:hAnsi="Comic Sans MS" w:cs="Comic Sans MS"/>
    </w:rPr>
  </w:style>
  <w:style w:type="paragraph" w:customStyle="1" w:styleId="Default">
    <w:name w:val="Default"/>
    <w:uiPriority w:val="99"/>
    <w:rsid w:val="002526C6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character" w:styleId="PageNumber">
    <w:name w:val="page number"/>
    <w:basedOn w:val="DefaultParagraphFont"/>
    <w:uiPriority w:val="99"/>
    <w:rsid w:val="00FB3452"/>
  </w:style>
  <w:style w:type="character" w:styleId="Hyperlink">
    <w:name w:val="Hyperlink"/>
    <w:basedOn w:val="DefaultParagraphFont"/>
    <w:uiPriority w:val="99"/>
    <w:rsid w:val="004C7F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3</Pages>
  <Words>251</Words>
  <Characters>1431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2012-05-15T06:49:00Z</dcterms:created>
  <dcterms:modified xsi:type="dcterms:W3CDTF">2013-01-28T19:45:00Z</dcterms:modified>
  <cp:category>www.sorubak.com</cp:category>
  <cp:contentType>www.sorubak.com</cp:contentType>
  <cp:contentStatus>www.sorubak.com</cp:contentStatus>
  <cp:version>www.sorubak.com</cp:version>
</cp:coreProperties>
</file>