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99" w:rsidRPr="004A3487" w:rsidRDefault="00D94999" w:rsidP="004A3487">
      <w:pPr>
        <w:spacing w:after="0"/>
        <w:rPr>
          <w:rFonts w:ascii="Comic Sans MS" w:hAnsi="Comic Sans MS" w:cs="Comic Sans MS"/>
        </w:rPr>
      </w:pPr>
      <w:r w:rsidRPr="004A3487">
        <w:rPr>
          <w:rFonts w:ascii="Comic Sans MS" w:hAnsi="Comic Sans MS" w:cs="Comic Sans MS"/>
        </w:rPr>
        <w:t>1.” Adres bilgimizde sırasıyla mahalle adı, ……?.….  adı ,bina adı,bina numarası,ilçe ve il adları bulunur.” İfadesinde  ( ? ) işareti olan yere hangisi getirilmelidir?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 w:rsidRPr="004A3487">
        <w:rPr>
          <w:rFonts w:ascii="Comic Sans MS" w:hAnsi="Comic Sans MS" w:cs="Comic Sans MS"/>
        </w:rPr>
        <w:t xml:space="preserve">               </w:t>
      </w:r>
      <w:r>
        <w:rPr>
          <w:rFonts w:ascii="Comic Sans MS" w:hAnsi="Comic Sans MS" w:cs="Comic Sans MS"/>
        </w:rPr>
        <w:t xml:space="preserve">     </w:t>
      </w:r>
      <w:r w:rsidRPr="004A3487">
        <w:rPr>
          <w:rFonts w:ascii="Comic Sans MS" w:hAnsi="Comic Sans MS" w:cs="Comic Sans MS"/>
        </w:rPr>
        <w:t xml:space="preserve">A) Kapı       </w:t>
      </w:r>
      <w:r>
        <w:rPr>
          <w:rFonts w:ascii="Comic Sans MS" w:hAnsi="Comic Sans MS" w:cs="Comic Sans MS"/>
        </w:rPr>
        <w:t xml:space="preserve">              </w:t>
      </w:r>
      <w:r w:rsidRPr="004A3487">
        <w:rPr>
          <w:rFonts w:ascii="Comic Sans MS" w:hAnsi="Comic Sans MS" w:cs="Comic Sans MS"/>
        </w:rPr>
        <w:t xml:space="preserve"> B) Sokak  </w:t>
      </w:r>
      <w:r>
        <w:rPr>
          <w:rFonts w:ascii="Comic Sans MS" w:hAnsi="Comic Sans MS" w:cs="Comic Sans MS"/>
        </w:rPr>
        <w:t xml:space="preserve">          </w:t>
      </w:r>
      <w:r w:rsidRPr="004A3487">
        <w:rPr>
          <w:rFonts w:ascii="Comic Sans MS" w:hAnsi="Comic Sans MS" w:cs="Comic Sans MS"/>
        </w:rPr>
        <w:t xml:space="preserve">    C) Anne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2. Uygun bir öğrenme ortamının oluşturulmasında hangisi </w:t>
      </w:r>
      <w:r w:rsidRPr="003C052D">
        <w:rPr>
          <w:rFonts w:ascii="Comic Sans MS" w:hAnsi="Comic Sans MS" w:cs="Comic Sans MS"/>
          <w:b/>
          <w:bCs/>
          <w:u w:val="single"/>
        </w:rPr>
        <w:t>yapılmamalıdır</w:t>
      </w:r>
      <w:r>
        <w:rPr>
          <w:rFonts w:ascii="Comic Sans MS" w:hAnsi="Comic Sans MS" w:cs="Comic Sans MS"/>
        </w:rPr>
        <w:t xml:space="preserve"> 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 ) Çalışma ortamına masa ve sandalye konur.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B ) Televizyonun karşısına çalışma masası konur.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C ) İyi aydınlatılmış,sessiz bir ortam ayarlanır.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3.  Ailemizdeki büyüklerin,çocukluklarıyla ilgili bilgilere  nereden ulaşırız?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Gazeteden           B) İnternetten         C) Albümlerden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4. Hangisi duyu organımız </w:t>
      </w:r>
      <w:r w:rsidRPr="00177C30">
        <w:rPr>
          <w:rFonts w:ascii="Comic Sans MS" w:hAnsi="Comic Sans MS" w:cs="Comic Sans MS"/>
          <w:b/>
          <w:bCs/>
          <w:u w:val="single"/>
        </w:rPr>
        <w:t>değildir</w:t>
      </w:r>
      <w:r>
        <w:rPr>
          <w:rFonts w:ascii="Comic Sans MS" w:hAnsi="Comic Sans MS" w:cs="Comic Sans MS"/>
        </w:rPr>
        <w:t>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A) Dil                         B) Kalp                   C) Deri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5. Doğal afetler ve korunma yöntemleri eşleştirmelerinden hangisi </w:t>
      </w:r>
      <w:r w:rsidRPr="00177C30">
        <w:rPr>
          <w:rFonts w:ascii="Comic Sans MS" w:hAnsi="Comic Sans MS" w:cs="Comic Sans MS"/>
          <w:b/>
          <w:bCs/>
          <w:u w:val="single"/>
        </w:rPr>
        <w:t>yanlıştır</w:t>
      </w:r>
      <w:r>
        <w:rPr>
          <w:rFonts w:ascii="Comic Sans MS" w:hAnsi="Comic Sans MS" w:cs="Comic Sans MS"/>
        </w:rPr>
        <w:t xml:space="preserve"> 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Deprem  =  Dayanıklı evler yapılmalıdır.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B) Heyelan = Yamaçlara ağaç dikilmelidir.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C) Sel = Dere kenarlarına evler yapılmalıdır.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6. Aşağıdakilerden hangisi Atatürk’ün gerçekleştirdiği yeniliklerden değildir 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Latin harflerinin kabulü 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B) Kılık-kıyafet değişikliği  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C) Seçimlerde sadece erkeklerin oy kullanması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7. Güneşin batışını izlerken(seyrederken) kollarını açan birinin,sağ kolu hangi yönü gösterir?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Güneyi                   B) Kuzeyi               C) Doğuyu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8. Duygu’nun acil durumlarda büyüklerimize ulaşabilmemiz için hazırlayacağı karta,tahtadakilerden hangisini yazması </w:t>
      </w:r>
      <w:r w:rsidRPr="00106CCC">
        <w:rPr>
          <w:rFonts w:ascii="Comic Sans MS" w:hAnsi="Comic Sans MS" w:cs="Comic Sans MS"/>
          <w:b/>
          <w:bCs/>
          <w:u w:val="single"/>
        </w:rPr>
        <w:t>gereksizdir</w:t>
      </w:r>
      <w:r>
        <w:rPr>
          <w:rFonts w:ascii="Comic Sans MS" w:hAnsi="Comic Sans MS" w:cs="Comic Sans MS"/>
        </w:rPr>
        <w:t>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A) Yaptıkları meslekler       B) Telefon numarası        C) Ev adresi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9. “Kedinin ne kadar yumuşak tüyleri var!”diyen Esra ,bunu hangi duyu organı sayesinde anlamıştır?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İşitme                  B)Koklama             C)Dokunma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10.   “Yelda parktaki güllere baktı.Eğilip bir tanesini kokladı.O sırada arkadaşı Ela ona seslendi:”Ne yapıyorsun orada ,yoksa çiçeklere zarar mı veriyorsun?”dedi.”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Yukarıdaki anlatımda Yelda sırasıyla hangi duyu organlarını kullanmıştır?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A) göz-kulak-burun         B) dil-burun-göz          C) göz-burun-kulak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11. Aşağıdakilerden hangisi annemizin bize olan güveninin azalmasına neden olur?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A) Oyuncağımızı kırmamız    B) Sınavdan zayıf not almamız     C) Yalan söylememiz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12. Aşağıdakilerden hangisi Atatürk’ün önderliğinde sahip olduklarımızdan </w:t>
      </w:r>
      <w:r w:rsidRPr="00384015">
        <w:rPr>
          <w:rFonts w:ascii="Comic Sans MS" w:hAnsi="Comic Sans MS" w:cs="Comic Sans MS"/>
          <w:b/>
          <w:bCs/>
          <w:u w:val="single"/>
        </w:rPr>
        <w:t>değildir</w:t>
      </w:r>
      <w:r>
        <w:rPr>
          <w:rFonts w:ascii="Comic Sans MS" w:hAnsi="Comic Sans MS" w:cs="Comic Sans MS"/>
        </w:rPr>
        <w:t>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A) Oyun oynama hakkı            B) Soyadı kullanma            C) Seçme ve seçilme hakkı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hyperlink r:id="rId6" w:history="1">
        <w:r>
          <w:rPr>
            <w:rStyle w:val="Hyperlink"/>
            <w:sz w:val="28"/>
            <w:szCs w:val="28"/>
          </w:rPr>
          <w:t>www.sorubak.com</w:t>
        </w:r>
      </w:hyperlink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13. </w:t>
      </w:r>
      <w:r w:rsidRPr="000B6842">
        <w:rPr>
          <w:rFonts w:ascii="Comic Sans MS" w:hAnsi="Comic Sans MS" w:cs="Comic Sans MS"/>
          <w:b/>
          <w:bCs/>
          <w:bdr w:val="single" w:sz="4" w:space="0" w:color="auto"/>
        </w:rPr>
        <w:t>Çocuklar,Önder’in ailesi tutumludur.Gereksiz yere tüketim ve harcama yapmazlar.Para biriktirirler</w:t>
      </w:r>
      <w:r>
        <w:rPr>
          <w:rFonts w:ascii="Comic Sans MS" w:hAnsi="Comic Sans MS" w:cs="Comic Sans MS"/>
        </w:rPr>
        <w:t>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Önder’in ailesinin tasarruf yapmasının nedenini,aşağıdaki öğrencilerden hangisi doğru açıklamıştır?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Gerektiğinde ihtiyaçları için bu parayı kullanmak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B) Dengeli ve düzenli beslenmek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C) Daha çok alış-veriş yapmak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14.  Aşağıdakilerden hangisi,evdeki güvenlik kurallarına uygun davranmaktadır?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Ocağın düğmeleri ile oynarım.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B) Yanan fırının kapağını açarım. 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C) Evdeki prizlere dokunmam.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15.  Aşağıdakilerden hangisi evdeki kaynakları bilinçli kullanmaya örnek </w:t>
      </w:r>
      <w:r w:rsidRPr="008634D2">
        <w:rPr>
          <w:rFonts w:ascii="Comic Sans MS" w:hAnsi="Comic Sans MS" w:cs="Comic Sans MS"/>
          <w:b/>
          <w:bCs/>
          <w:u w:val="single"/>
        </w:rPr>
        <w:t>değildir</w:t>
      </w:r>
      <w:r>
        <w:rPr>
          <w:rFonts w:ascii="Comic Sans MS" w:hAnsi="Comic Sans MS" w:cs="Comic Sans MS"/>
        </w:rPr>
        <w:t>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İzlemiyorsak televizyonu kapatmak.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B) Karanlık olunca lambaları kapatmak.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C) Evden çıkarken elektrik sobasını kapatmak.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16. Spor yapmak aşağıdakilerden hangisini </w:t>
      </w:r>
      <w:r w:rsidRPr="00DB60C0">
        <w:rPr>
          <w:rFonts w:ascii="Comic Sans MS" w:hAnsi="Comic Sans MS" w:cs="Comic Sans MS"/>
          <w:b/>
          <w:bCs/>
          <w:u w:val="single"/>
        </w:rPr>
        <w:t>sağlamaz</w:t>
      </w:r>
      <w:r>
        <w:rPr>
          <w:rFonts w:ascii="Comic Sans MS" w:hAnsi="Comic Sans MS" w:cs="Comic Sans MS"/>
        </w:rPr>
        <w:t>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A) Sağlıklı büyümeyi        B) Vücudumuzun düzenli çalışması      C) İyi görmemizi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17. Hangisi yakınlarımızla haberleşmek için evimizde kullandığımız iletişim araçlarındandır?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A) telefon                     B) telgraf                         C) televizyon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18. Aşağıdakilerden hangisi ,yaptığı günlük planda zaman ifadesini </w:t>
      </w:r>
      <w:r w:rsidRPr="001C0C9A">
        <w:rPr>
          <w:rFonts w:ascii="Comic Sans MS" w:hAnsi="Comic Sans MS" w:cs="Comic Sans MS"/>
          <w:b/>
          <w:bCs/>
          <w:u w:val="single"/>
        </w:rPr>
        <w:t>yanlış</w:t>
      </w:r>
      <w:r>
        <w:rPr>
          <w:rFonts w:ascii="Comic Sans MS" w:hAnsi="Comic Sans MS" w:cs="Comic Sans MS"/>
        </w:rPr>
        <w:t xml:space="preserve"> kullanmıştır?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A) Öğlen yemeğimi saat 13.30’da yiyeceğim.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B) Ödevlerimi bitirince bir saat parkta oynayacağım.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C) Okuldan gelince 15 saniye ders çalışacağım.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19. Aşağıdakilerden hangisi teknolojik bir alettir </w:t>
      </w:r>
      <w:r w:rsidRPr="00230CAA">
        <w:rPr>
          <w:rFonts w:ascii="Comic Sans MS" w:hAnsi="Comic Sans MS" w:cs="Comic Sans MS"/>
          <w:b/>
          <w:bCs/>
          <w:u w:val="single"/>
        </w:rPr>
        <w:t>diyemeyiz</w:t>
      </w:r>
      <w:r>
        <w:rPr>
          <w:rFonts w:ascii="Comic Sans MS" w:hAnsi="Comic Sans MS" w:cs="Comic Sans MS"/>
        </w:rPr>
        <w:t xml:space="preserve"> 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A) elbise askısı             B) Bulaşık makinesi           C) Fotoğraf makinesi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20. Hangi öğrencinin ifadesi </w:t>
      </w:r>
      <w:r w:rsidRPr="003E0196">
        <w:rPr>
          <w:rFonts w:ascii="Comic Sans MS" w:hAnsi="Comic Sans MS" w:cs="Comic Sans MS"/>
          <w:b/>
          <w:bCs/>
          <w:u w:val="single"/>
        </w:rPr>
        <w:t>yanlıştır</w:t>
      </w:r>
      <w:r>
        <w:rPr>
          <w:rFonts w:ascii="Comic Sans MS" w:hAnsi="Comic Sans MS" w:cs="Comic Sans MS"/>
        </w:rPr>
        <w:t xml:space="preserve"> ?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A) Can= Su,petrol tükenmeyen kaynaklardır.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B) Sude = Kaynakları tutumlu kullanmak ülke ekonomisine katkı sağlar.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C) Kadir = Tutumlu olmak,kaynakları yeteri kadar kullanmaktır.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21.Aşağıdaki bilgilerin başına doğru ise “D” yanlış ise “Y” koyalım.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 1O Kasım milli bayramdır.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…….. Berberler bize kıyafet dikerler.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…….. Bilinçli tüketiciler su,doğal gaz gibi tüketilebilen kaynakları dikkatli kullanırlar.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…….. Arkadaşımızla alay etmek etik bir davranış değildir.</w:t>
      </w:r>
    </w:p>
    <w:p w:rsidR="00D94999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…….. Açıkta satılan yiyecekleri alabiliriz.</w:t>
      </w:r>
    </w:p>
    <w:p w:rsidR="00D94999" w:rsidRPr="004A3487" w:rsidRDefault="00D94999" w:rsidP="004A348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…….. Atatürk,planlı ve disiplinli çalışması sonucu başarılı olmuştur. </w:t>
      </w:r>
    </w:p>
    <w:sectPr w:rsidR="00D94999" w:rsidRPr="004A3487" w:rsidSect="00AE2B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999" w:rsidRDefault="00D94999" w:rsidP="007C5001">
      <w:pPr>
        <w:spacing w:after="0" w:line="240" w:lineRule="auto"/>
      </w:pPr>
      <w:r>
        <w:separator/>
      </w:r>
    </w:p>
  </w:endnote>
  <w:endnote w:type="continuationSeparator" w:id="0">
    <w:p w:rsidR="00D94999" w:rsidRDefault="00D94999" w:rsidP="007C5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999" w:rsidRDefault="00D94999" w:rsidP="007C5001">
      <w:pPr>
        <w:spacing w:after="0" w:line="240" w:lineRule="auto"/>
      </w:pPr>
      <w:r>
        <w:separator/>
      </w:r>
    </w:p>
  </w:footnote>
  <w:footnote w:type="continuationSeparator" w:id="0">
    <w:p w:rsidR="00D94999" w:rsidRDefault="00D94999" w:rsidP="007C5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999" w:rsidRPr="007C5001" w:rsidRDefault="00D94999">
    <w:pPr>
      <w:pStyle w:val="Header"/>
      <w:rPr>
        <w:rFonts w:ascii="Comic Sans MS" w:hAnsi="Comic Sans MS" w:cs="Comic Sans MS"/>
      </w:rPr>
    </w:pPr>
    <w:r w:rsidRPr="007C5001">
      <w:rPr>
        <w:rFonts w:ascii="Comic Sans MS" w:hAnsi="Comic Sans MS" w:cs="Comic Sans MS"/>
      </w:rPr>
      <w:t xml:space="preserve">        </w:t>
    </w:r>
    <w:r>
      <w:rPr>
        <w:rFonts w:ascii="Comic Sans MS" w:hAnsi="Comic Sans MS" w:cs="Comic Sans MS"/>
      </w:rPr>
      <w:t xml:space="preserve">               </w:t>
    </w:r>
    <w:r w:rsidRPr="007C5001">
      <w:rPr>
        <w:rFonts w:ascii="Comic Sans MS" w:hAnsi="Comic Sans MS" w:cs="Comic Sans MS"/>
      </w:rPr>
      <w:t xml:space="preserve">     2.SINIF BENİM EŞSİZ YUVAM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487"/>
    <w:rsid w:val="00010655"/>
    <w:rsid w:val="000B6842"/>
    <w:rsid w:val="00106CCC"/>
    <w:rsid w:val="001211B2"/>
    <w:rsid w:val="00177C30"/>
    <w:rsid w:val="00182864"/>
    <w:rsid w:val="00184FB6"/>
    <w:rsid w:val="001C0C9A"/>
    <w:rsid w:val="001F0817"/>
    <w:rsid w:val="00201AE5"/>
    <w:rsid w:val="00230CAA"/>
    <w:rsid w:val="00273BB2"/>
    <w:rsid w:val="00275C16"/>
    <w:rsid w:val="00384015"/>
    <w:rsid w:val="003B488C"/>
    <w:rsid w:val="003C052D"/>
    <w:rsid w:val="003E0196"/>
    <w:rsid w:val="0041638A"/>
    <w:rsid w:val="004A3487"/>
    <w:rsid w:val="005802DD"/>
    <w:rsid w:val="005B765E"/>
    <w:rsid w:val="00632E17"/>
    <w:rsid w:val="006C28D4"/>
    <w:rsid w:val="00711AFE"/>
    <w:rsid w:val="00730046"/>
    <w:rsid w:val="007C5001"/>
    <w:rsid w:val="008634D2"/>
    <w:rsid w:val="008F122E"/>
    <w:rsid w:val="008F3F1F"/>
    <w:rsid w:val="009503FD"/>
    <w:rsid w:val="00976A72"/>
    <w:rsid w:val="009B1FC3"/>
    <w:rsid w:val="009C141A"/>
    <w:rsid w:val="00A33F19"/>
    <w:rsid w:val="00AE2B7E"/>
    <w:rsid w:val="00B10D91"/>
    <w:rsid w:val="00B203F5"/>
    <w:rsid w:val="00B228E4"/>
    <w:rsid w:val="00CE42C1"/>
    <w:rsid w:val="00D94999"/>
    <w:rsid w:val="00DB60C0"/>
    <w:rsid w:val="00E10999"/>
    <w:rsid w:val="00EE3570"/>
    <w:rsid w:val="00F17436"/>
    <w:rsid w:val="00F21337"/>
    <w:rsid w:val="00F2332A"/>
    <w:rsid w:val="00F25CEC"/>
    <w:rsid w:val="00FA7A95"/>
    <w:rsid w:val="00FB4725"/>
    <w:rsid w:val="00FC1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B7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C5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5001"/>
  </w:style>
  <w:style w:type="paragraph" w:styleId="Footer">
    <w:name w:val="footer"/>
    <w:basedOn w:val="Normal"/>
    <w:link w:val="FooterChar"/>
    <w:uiPriority w:val="99"/>
    <w:semiHidden/>
    <w:rsid w:val="007C5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5001"/>
  </w:style>
  <w:style w:type="character" w:styleId="Hyperlink">
    <w:name w:val="Hyperlink"/>
    <w:basedOn w:val="DefaultParagraphFont"/>
    <w:uiPriority w:val="99"/>
    <w:rsid w:val="007300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2</Pages>
  <Words>728</Words>
  <Characters>4151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2012-03-06T11:50:00Z</dcterms:created>
  <dcterms:modified xsi:type="dcterms:W3CDTF">2013-01-28T19:47:00Z</dcterms:modified>
  <cp:category>www.sorubak.com</cp:category>
  <cp:contentType>www.sorubak.com</cp:contentType>
  <cp:contentStatus>www.sorubak.com</cp:contentStatus>
  <cp:version>www.sorubak.com</cp:version>
</cp:coreProperties>
</file>