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567"/>
        <w:gridCol w:w="568"/>
        <w:gridCol w:w="568"/>
        <w:gridCol w:w="570"/>
        <w:gridCol w:w="570"/>
        <w:gridCol w:w="571"/>
        <w:gridCol w:w="572"/>
        <w:gridCol w:w="570"/>
        <w:gridCol w:w="570"/>
        <w:gridCol w:w="570"/>
        <w:gridCol w:w="570"/>
        <w:gridCol w:w="571"/>
        <w:gridCol w:w="572"/>
        <w:gridCol w:w="570"/>
        <w:gridCol w:w="570"/>
      </w:tblGrid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Bulut 12" o:spid="_x0000_s1026" style="position:absolute;left:0;text-align:left;margin-left:-11.55pt;margin-top:-72.9pt;width:151.45pt;height:24.3pt;z-index:251659776;visibility:visible;v-text-anchor:middle" coordsize="43200,43200" o:spt="100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color="#f79646" strokeweight="2pt">
                  <v:stroke joinstyle="round"/>
                  <v:formulas>
                    <v:f eqn="val #1"/>
                    <v:f eqn="val #0"/>
                    <v:f eqn="sum #1 0 #0"/>
                    <v:f eqn="val 10800"/>
                    <v:f eqn="sum 0 0 #1"/>
                    <v:f eqn="sumangle @2 360 0"/>
                    <v:f eqn="if @2 @2 @5"/>
                    <v:f eqn="sum 0 0 @6"/>
                    <v:f eqn="val #2"/>
                    <v:f eqn="sum 0 0 #0"/>
                    <v:f eqn="sum #2 0 2700"/>
                    <v:f eqn="cos @10 #1"/>
                    <v:f eqn="sin @10 #1"/>
                    <v:f eqn="cos 13500 #1"/>
                    <v:f eqn="sin 13500 #1"/>
                    <v:f eqn="sum @11 10800 0"/>
                    <v:f eqn="sum @12 10800 0"/>
                    <v:f eqn="sum @13 10800 0"/>
                    <v:f eqn="sum @14 10800 0"/>
                    <v:f eqn="prod #2 1 2"/>
                    <v:f eqn="sum @19 5400 0"/>
                    <v:f eqn="cos @20 #1"/>
                    <v:f eqn="sin @20 #1"/>
                    <v:f eqn="sum @21 10800 0"/>
                    <v:f eqn="sum @12 @23 @22"/>
                    <v:f eqn="sum @22 @23 @11"/>
                    <v:f eqn="cos 10800 #1"/>
                    <v:f eqn="sin 10800 #1"/>
                    <v:f eqn="cos #2 #1"/>
                    <v:f eqn="sin #2 #1"/>
                    <v:f eqn="sum @26 10800 0"/>
                    <v:f eqn="sum @27 10800 0"/>
                    <v:f eqn="sum @28 10800 0"/>
                    <v:f eqn="sum @29 10800 0"/>
                    <v:f eqn="sum @19 5400 0"/>
                    <v:f eqn="cos @34 #0"/>
                    <v:f eqn="sin @34 #0"/>
                    <v:f eqn="mid #0 #1"/>
                    <v:f eqn="sumangle @37 180 0"/>
                    <v:f eqn="if @2 @37 @38"/>
                    <v:f eqn="cos 10800 @39"/>
                    <v:f eqn="sin 10800 @39"/>
                    <v:f eqn="cos #2 @39"/>
                    <v:f eqn="sin #2 @39"/>
                    <v:f eqn="sum @40 10800 0"/>
                    <v:f eqn="sum @41 10800 0"/>
                    <v:f eqn="sum @42 10800 0"/>
                    <v:f eqn="sum @43 10800 0"/>
                    <v:f eqn="sum @35 10800 0"/>
                    <v:f eqn="sum @36 10800 0"/>
                  </v:formulas>
                  <v:path arrowok="t" o:connecttype="custom" o:connectlocs="208949,187002;96171,181308;308459,249310;259127,252032;733658,279249;703916,266819;1283479,248252;1271591,261890;1519542,163978;1664288,214955;1860993,109685;1796523,128802;1706318,38762;1709702,47792;1294654,28232;1327691,16716;985795,33719;1001779,23789;623329,37090;681209,46720;183748,112793;173642,102656" o:connectangles="0,0,0,0,0,0,0,0,0,0,0,0,0,0,0,0,0,0,0,0,0,0" textboxrect="3163,3163,18437,18437"/>
                  <v:handles>
                    <v:h position="@3,#0" polar="10800,10800"/>
                    <v:h position="#2,#1" polar="10800,10800" radiusrange="0,10800"/>
                  </v:handles>
                </v:shape>
              </w:pict>
            </w:r>
            <w:r>
              <w:rPr>
                <w:noProof/>
                <w:lang w:eastAsia="tr-TR"/>
              </w:rPr>
              <w:pict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4-Nokta Yıldız 14" o:spid="_x0000_s1027" type="#_x0000_t187" style="position:absolute;left:0;text-align:left;margin-left:-47.95pt;margin-top:-72.85pt;width:22.45pt;height:39.25pt;z-index:251661824;visibility:visible;v-text-anchor:middle" strokecolor="#f79646" strokeweight="2pt"/>
              </w:pict>
            </w:r>
            <w:r w:rsidRPr="00EF200A">
              <w:rPr>
                <w:sz w:val="40"/>
                <w:szCs w:val="40"/>
              </w:rPr>
              <w:t>P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B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T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5-Nokta Yıldız 16" o:spid="_x0000_s1028" style="position:absolute;left:0;text-align:left;margin-left:17.2pt;margin-top:-72.85pt;width:20.55pt;height:24.3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1258,308610" path="m,117878r99792,1l130629,r30837,117879l261258,117878r-80734,72853l211362,308609,130629,235755,49896,308609,80734,190731,,117878xe" strokecolor="#f79646" strokeweight="2pt">
                  <v:path arrowok="t" o:connecttype="custom" o:connectlocs="0,117878;99792,117879;130629,0;161466,117879;261258,117878;180524,190731;211362,308609;130629,235755;49896,308609;80734,190731;0,117878" o:connectangles="0,0,0,0,0,0,0,0,0,0,0"/>
                </v:shape>
              </w:pict>
            </w:r>
            <w:r w:rsidRPr="00EF200A">
              <w:rPr>
                <w:sz w:val="40"/>
                <w:szCs w:val="40"/>
              </w:rPr>
              <w:t>Ö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Ay 13" o:spid="_x0000_s1029" type="#_x0000_t184" style="position:absolute;left:0;text-align:left;margin-left:20.45pt;margin-top:-86.85pt;width:48.6pt;height:45.75pt;z-index:251660800;visibility:visible;mso-position-horizontal-relative:text;mso-position-vertical-relative:text;v-text-anchor:middle" adj="7475" strokecolor="#f79646" strokeweight="2pt"/>
              </w:pict>
            </w:r>
            <w:r w:rsidRPr="00EF200A">
              <w:rPr>
                <w:sz w:val="40"/>
                <w:szCs w:val="40"/>
              </w:rPr>
              <w:t>J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Z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5-Nokta Yıldız 15" o:spid="_x0000_s1030" style="position:absolute;left:0;text-align:left;margin-left:11.9pt;margin-top:-22.4pt;width:26.2pt;height:18.7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2806,237507" path="m,90719r127121,1l166403,r39282,90720l332806,90719,229962,146787r39283,90719l166403,181438,63561,237506r39283,-90719l,90719xe" strokecolor="#f79646" strokeweight="2pt">
                  <v:path arrowok="t" o:connecttype="custom" o:connectlocs="0,90719;127121,90720;166403,0;205685,90720;332806,90719;229962,146787;269245,237506;166403,181438;63561,237506;102844,146787;0,90719" o:connectangles="0,0,0,0,0,0,0,0,0,0,0"/>
                </v:shape>
              </w:pict>
            </w: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Bulut 10" o:spid="_x0000_s1031" style="position:absolute;left:0;text-align:left;margin-left:7.7pt;margin-top:-80.3pt;width:210.35pt;height:31.75pt;z-index:251658752;visibility:visible;mso-position-horizontal-relative:text;mso-position-vertical-relative:text;v-text-anchor:middle" coordsize="43200,43200" o:spt="100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strokecolor="#f79646" strokeweight="2pt">
                  <v:stroke joinstyle="round"/>
                  <v:formulas>
                    <v:f eqn="val #1"/>
                    <v:f eqn="val #0"/>
                    <v:f eqn="sum #1 0 #0"/>
                    <v:f eqn="val 10800"/>
                    <v:f eqn="sum 0 0 #1"/>
                    <v:f eqn="sumangle @2 360 0"/>
                    <v:f eqn="if @2 @2 @5"/>
                    <v:f eqn="sum 0 0 @6"/>
                    <v:f eqn="val #2"/>
                    <v:f eqn="sum 0 0 #0"/>
                    <v:f eqn="sum #2 0 2700"/>
                    <v:f eqn="cos @10 #1"/>
                    <v:f eqn="sin @10 #1"/>
                    <v:f eqn="cos 13500 #1"/>
                    <v:f eqn="sin 13500 #1"/>
                    <v:f eqn="sum @11 10800 0"/>
                    <v:f eqn="sum @12 10800 0"/>
                    <v:f eqn="sum @13 10800 0"/>
                    <v:f eqn="sum @14 10800 0"/>
                    <v:f eqn="prod #2 1 2"/>
                    <v:f eqn="sum @19 5400 0"/>
                    <v:f eqn="cos @20 #1"/>
                    <v:f eqn="sin @20 #1"/>
                    <v:f eqn="sum @21 10800 0"/>
                    <v:f eqn="sum @12 @23 @22"/>
                    <v:f eqn="sum @22 @23 @11"/>
                    <v:f eqn="cos 10800 #1"/>
                    <v:f eqn="sin 10800 #1"/>
                    <v:f eqn="cos #2 #1"/>
                    <v:f eqn="sin #2 #1"/>
                    <v:f eqn="sum @26 10800 0"/>
                    <v:f eqn="sum @27 10800 0"/>
                    <v:f eqn="sum @28 10800 0"/>
                    <v:f eqn="sum @29 10800 0"/>
                    <v:f eqn="sum @19 5400 0"/>
                    <v:f eqn="cos @34 #0"/>
                    <v:f eqn="sin @34 #0"/>
                    <v:f eqn="mid #0 #1"/>
                    <v:f eqn="sumangle @37 180 0"/>
                    <v:f eqn="if @2 @37 @38"/>
                    <v:f eqn="cos 10800 @39"/>
                    <v:f eqn="sin 10800 @39"/>
                    <v:f eqn="cos #2 @39"/>
                    <v:f eqn="sin #2 @39"/>
                    <v:f eqn="sum @40 10800 0"/>
                    <v:f eqn="sum @41 10800 0"/>
                    <v:f eqn="sum @42 10800 0"/>
                    <v:f eqn="sum @43 10800 0"/>
                    <v:f eqn="sum @35 10800 0"/>
                    <v:f eqn="sum @36 10800 0"/>
                  </v:formulas>
                  <v:path arrowok="t" o:connecttype="custom" o:connectlocs="290210,244334;133572,236895;428421,325744;359903,329300;1018983,364863;977675,348622;1782633,324363;1766122,342181;2110503,214251;2311542,280857;2584747,143313;2495204,168290;2369918,50646;2374618,62444;1798155,36888;1844039,21841;1369177,44056;1391378,31082;865746,48462;946137,61044;255210,147373;241172,134128" o:connectangles="0,0,0,0,0,0,0,0,0,0,0,0,0,0,0,0,0,0,0,0,0,0" textboxrect="3163,3163,18437,18437"/>
                  <v:handles>
                    <v:h position="@3,#0" polar="10800,10800"/>
                    <v:h position="#2,#1" polar="10800,10800" radiusrange="0,10800"/>
                  </v:handles>
                </v:shape>
              </w:pict>
            </w: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T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H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X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Ö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5-Nokta Yıldız 2" o:spid="_x0000_s1032" style="position:absolute;left:0;text-align:left;margin-left:37.15pt;margin-top:-3.7pt;width:38.35pt;height:38.3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6889,486888" path="m1,185974r185975,2l243445,r57468,185976l486888,185974,336430,300912r57471,185975l243445,371947,92988,486887,150459,300912,1,185974xe" strokecolor="#f79646" strokeweight="2pt">
                  <v:path arrowok="t" o:connecttype="custom" o:connectlocs="1,185974;185976,185976;243445,0;300913,185976;486888,185974;336430,300912;393901,486887;243445,371947;92988,486887;150459,300912;1,185974" o:connectangles="0,0,0,0,0,0,0,0,0,0,0"/>
                </v:shape>
              </w:pict>
            </w:r>
            <w:r w:rsidRPr="00EF200A">
              <w:rPr>
                <w:sz w:val="40"/>
                <w:szCs w:val="40"/>
              </w:rPr>
              <w:t>T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5-Nokta Yıldız 1" o:spid="_x0000_s1033" style="position:absolute;left:0;text-align:left;margin-left:-47.95pt;margin-top:21.9pt;width:36.45pt;height:43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3137,546100" path="m,208591r176904,2l231569,r54664,208593l463137,208591,320018,337507r54667,208592l231569,417180,88452,546099,143119,337507,,208591xe" strokecolor="#f79646" strokeweight="2pt">
                  <v:path arrowok="t" o:connecttype="custom" o:connectlocs="0,208591;176904,208593;231569,0;286233,208593;463137,208591;320018,337507;374685,546099;231569,417180;88452,546099;143119,337507;0,208591" o:connectangles="0,0,0,0,0,0,0,0,0,0,0"/>
                </v:shape>
              </w:pict>
            </w:r>
            <w:r w:rsidRPr="00EF200A">
              <w:rPr>
                <w:sz w:val="40"/>
                <w:szCs w:val="40"/>
              </w:rPr>
              <w:t>G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Z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Ü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B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H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C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T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S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O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N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</w:tr>
      <w:tr w:rsidR="00E6394D" w:rsidRPr="00EF200A">
        <w:trPr>
          <w:trHeight w:val="39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Ü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N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J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V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Ç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P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M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D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N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S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Ç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O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Ü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O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D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U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Ş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5-Nokta Yıldız 3" o:spid="_x0000_s1034" style="position:absolute;left:0;text-align:left;margin-left:37.05pt;margin-top:3.8pt;width:28.05pt;height:28.9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6235,367665" path="m,140435r136070,1l178118,r42047,140436l356235,140435,246151,227229r42049,140435l178118,280869,68035,367664,110084,227229,,140435xe" strokecolor="#f79646" strokeweight="2pt">
                  <v:path arrowok="t" o:connecttype="custom" o:connectlocs="0,140435;136070,140436;178118,0;220165,140436;356235,140435;246151,227229;288200,367664;178118,280869;68035,367664;110084,227229;0,140435" o:connectangles="0,0,0,0,0,0,0,0,0,0,0"/>
                </v:shape>
              </w:pict>
            </w:r>
            <w:r w:rsidRPr="00EF200A">
              <w:rPr>
                <w:sz w:val="40"/>
                <w:szCs w:val="40"/>
              </w:rPr>
              <w:t>S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D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S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F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C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T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T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N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Ş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L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Ü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L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Ğ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P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Ş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O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G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P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4-Nokta Yıldız 17" o:spid="_x0000_s1035" type="#_x0000_t187" style="position:absolute;left:0;text-align:left;margin-left:72.65pt;margin-top:.75pt;width:20.55pt;height:26.2pt;z-index:251664896;visibility:visible;mso-position-horizontal-relative:text;mso-position-vertical-relative:text;v-text-anchor:middle" strokecolor="#f79646" strokeweight="2pt"/>
              </w:pict>
            </w:r>
            <w:r w:rsidRPr="00EF200A">
              <w:rPr>
                <w:sz w:val="40"/>
                <w:szCs w:val="40"/>
              </w:rPr>
              <w:t>R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5-Nokta Yıldız 5" o:spid="_x0000_s1036" style="position:absolute;left:0;text-align:left;margin-left:-57.3pt;margin-top:13.25pt;width:38.35pt;height:35.5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6889,451263" path="m1,172367r185975,1l243445,r57468,172368l486888,172367,336430,278895r57471,172367l243445,344732,92988,451262,150459,278895,1,172367xe" strokecolor="#f79646" strokeweight="2pt">
                  <v:path arrowok="t" o:connecttype="custom" o:connectlocs="1,172367;185976,172368;243445,0;300913,172368;486888,172367;336430,278895;393901,451262;243445,344732;92988,451262;150459,278895;1,172367" o:connectangles="0,0,0,0,0,0,0,0,0,0,0"/>
                </v:shape>
              </w:pict>
            </w:r>
            <w:r w:rsidRPr="00EF200A">
              <w:rPr>
                <w:sz w:val="40"/>
                <w:szCs w:val="40"/>
              </w:rPr>
              <w:t>Z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J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G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İ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F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N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G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İ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Ü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C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T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U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B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O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W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D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Ç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Ş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F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S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5-Nokta Yıldız 4" o:spid="_x0000_s1037" style="position:absolute;left:0;text-align:left;margin-left:37.15pt;margin-top:23.9pt;width:57.95pt;height:60.8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36271,771896" path="m1,294837r281231,2l368136,r86903,294839l736270,294837,508748,477056r86907,294838l368136,589672,140616,771894,227523,477056,1,294837xe" strokecolor="#f79646" strokeweight="2pt">
                  <v:path arrowok="t" o:connecttype="custom" o:connectlocs="1,294837;281232,294839;368136,0;455039,294839;736270,294837;508748,477056;595655,771894;368136,589672;140616,771894;227523,477056;1,294837" o:connectangles="0,0,0,0,0,0,0,0,0,0,0"/>
                </v:shape>
              </w:pict>
            </w:r>
            <w:r w:rsidRPr="00EF200A">
              <w:rPr>
                <w:sz w:val="40"/>
                <w:szCs w:val="40"/>
              </w:rPr>
              <w:t>İ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Ç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L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Ş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N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D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J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Ö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İ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S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B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S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Z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Ç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Ü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U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Ğ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C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U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C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V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O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Ş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O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Ü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Z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Ğ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G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C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Ö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M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L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S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S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M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noProof/>
                <w:lang w:eastAsia="tr-TR"/>
              </w:rPr>
              <w:pict>
                <v:shape id="5-Nokta Yıldız 6" o:spid="_x0000_s1038" style="position:absolute;left:0;text-align:left;margin-left:-51.7pt;margin-top:19.6pt;width:26.2pt;height:30.8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32509,391886" path="m,149687r127008,1l166255,r39246,149688l332509,149687,229757,242198r39248,149687l166255,299372,63504,391885,102752,242198,,149687xe" strokecolor="#f79646" strokeweight="2pt">
                  <v:path arrowok="t" o:connecttype="custom" o:connectlocs="0,149687;127008,149688;166255,0;205501,149688;332509,149687;229757,242198;269005,391885;166255,299372;63504,391885;102752,242198;0,149687" o:connectangles="0,0,0,0,0,0,0,0,0,0,0"/>
                </v:shape>
              </w:pict>
            </w: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Ü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V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H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F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T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H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U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Ü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P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Ü</w:t>
            </w:r>
          </w:p>
        </w:tc>
      </w:tr>
      <w:tr w:rsidR="00E6394D" w:rsidRPr="00EF200A">
        <w:trPr>
          <w:trHeight w:val="39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N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U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S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D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G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M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Z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O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N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Ş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P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G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M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Ç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O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L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F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Ş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W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T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P</w:t>
            </w:r>
          </w:p>
        </w:tc>
      </w:tr>
      <w:tr w:rsidR="00E6394D" w:rsidRPr="00EF200A">
        <w:trPr>
          <w:trHeight w:val="426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İ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D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D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O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</w:p>
        </w:tc>
      </w:tr>
      <w:tr w:rsidR="00E6394D" w:rsidRPr="00EF200A">
        <w:trPr>
          <w:trHeight w:val="457"/>
        </w:trPr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N</w:t>
            </w:r>
          </w:p>
        </w:tc>
        <w:tc>
          <w:tcPr>
            <w:tcW w:w="568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69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V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B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N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Y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O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K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Ü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Ö</w:t>
            </w:r>
          </w:p>
        </w:tc>
        <w:tc>
          <w:tcPr>
            <w:tcW w:w="571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E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D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A</w:t>
            </w:r>
          </w:p>
        </w:tc>
        <w:tc>
          <w:tcPr>
            <w:tcW w:w="570" w:type="dxa"/>
          </w:tcPr>
          <w:p w:rsidR="00E6394D" w:rsidRPr="00EF200A" w:rsidRDefault="00E6394D" w:rsidP="00EF20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EF200A">
              <w:rPr>
                <w:sz w:val="40"/>
                <w:szCs w:val="40"/>
              </w:rPr>
              <w:t>R</w:t>
            </w:r>
          </w:p>
        </w:tc>
      </w:tr>
    </w:tbl>
    <w:p w:rsidR="00E6394D" w:rsidRDefault="00E6394D" w:rsidP="00B6215B">
      <w:pPr>
        <w:pStyle w:val="NoSpacing"/>
        <w:jc w:val="center"/>
        <w:rPr>
          <w:sz w:val="24"/>
          <w:szCs w:val="24"/>
        </w:rPr>
      </w:pPr>
    </w:p>
    <w:p w:rsidR="00E6394D" w:rsidRPr="00B6215B" w:rsidRDefault="00E6394D" w:rsidP="00B6215B">
      <w:pPr>
        <w:pStyle w:val="NoSpacing"/>
        <w:jc w:val="center"/>
        <w:rPr>
          <w:sz w:val="24"/>
          <w:szCs w:val="24"/>
        </w:rPr>
      </w:pPr>
      <w:r>
        <w:rPr>
          <w:noProof/>
          <w:lang w:eastAsia="tr-TR"/>
        </w:rPr>
        <w:pict>
          <v:shape id="5-Nokta Yıldız 8" o:spid="_x0000_s1039" style="position:absolute;left:0;text-align:left;margin-left:466.15pt;margin-top:5.65pt;width:37.4pt;height:40.2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74989,510227" path="m1,194889r181430,1l237495,r56063,194890l474988,194889,328208,315336r56066,194890l237495,389776,90715,510226,146781,315336,1,194889xe" strokecolor="#f79646" strokeweight="2pt">
            <v:path arrowok="t" o:connecttype="custom" o:connectlocs="1,194889;181431,194890;237495,0;293558,194890;474988,194889;328208,315336;384274,510226;237495,389776;90715,510226;146781,315336;1,194889" o:connectangles="0,0,0,0,0,0,0,0,0,0,0"/>
          </v:shape>
        </w:pict>
      </w:r>
      <w:r>
        <w:rPr>
          <w:noProof/>
          <w:lang w:eastAsia="tr-TR"/>
        </w:rPr>
        <w:pict>
          <v:shape id="5-Nokta Yıldız 7" o:spid="_x0000_s1040" style="position:absolute;left:0;text-align:left;margin-left:-.5pt;margin-top:10.35pt;width:45.85pt;height:35.5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2295,451262" path="m1,172366r222417,2l291148,r68729,172368l582294,172366,402354,278894r68732,172367l291148,344731,111209,451261,179941,278894,1,172366xe" strokecolor="#f79646" strokeweight="2pt">
            <v:path arrowok="t" o:connecttype="custom" o:connectlocs="1,172366;222418,172368;291148,0;359877,172368;582294,172366;402354,278894;471086,451261;291148,344731;111209,451261;179941,278894;1,172366" o:connectangles="0,0,0,0,0,0,0,0,0,0,0"/>
          </v:shape>
        </w:pict>
      </w:r>
      <w:r w:rsidRPr="00B6215B">
        <w:rPr>
          <w:sz w:val="24"/>
          <w:szCs w:val="24"/>
        </w:rPr>
        <w:t>GECE -    TEMBEL   -   FAKİR -      TAZE  -    ALÇAK  -    UZAK -      GÜLMEK  -    GENÇ</w:t>
      </w:r>
    </w:p>
    <w:p w:rsidR="00E6394D" w:rsidRPr="00B6215B" w:rsidRDefault="00E6394D" w:rsidP="00B6215B">
      <w:pPr>
        <w:pStyle w:val="NoSpacing"/>
        <w:jc w:val="center"/>
        <w:rPr>
          <w:sz w:val="24"/>
          <w:szCs w:val="24"/>
        </w:rPr>
      </w:pPr>
      <w:r w:rsidRPr="00B6215B">
        <w:rPr>
          <w:sz w:val="24"/>
          <w:szCs w:val="24"/>
        </w:rPr>
        <w:t>GÜNEY -    DÜZ  -    KÖTÜ -   ZOR-    AZ -   KÜÇÜK-   GENİŞ  -     ZAYIF-    İLK –</w:t>
      </w:r>
    </w:p>
    <w:p w:rsidR="00E6394D" w:rsidRDefault="00E6394D" w:rsidP="00B6215B">
      <w:pPr>
        <w:pStyle w:val="NoSpacing"/>
        <w:jc w:val="center"/>
        <w:rPr>
          <w:sz w:val="24"/>
          <w:szCs w:val="24"/>
        </w:rPr>
      </w:pPr>
      <w:r w:rsidRPr="00B6215B">
        <w:rPr>
          <w:sz w:val="24"/>
          <w:szCs w:val="24"/>
        </w:rPr>
        <w:t>ACEMİ -    VAR -   SAHTE -    TATLI   -   TOK</w:t>
      </w:r>
    </w:p>
    <w:p w:rsidR="00E6394D" w:rsidRPr="00B6215B" w:rsidRDefault="00E6394D" w:rsidP="00B6215B">
      <w:pPr>
        <w:pStyle w:val="NoSpacing"/>
        <w:jc w:val="center"/>
        <w:rPr>
          <w:sz w:val="24"/>
          <w:szCs w:val="24"/>
        </w:rPr>
      </w:pPr>
    </w:p>
    <w:p w:rsidR="00E6394D" w:rsidRPr="00B6215B" w:rsidRDefault="00E6394D" w:rsidP="00B6215B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6215B">
        <w:rPr>
          <w:sz w:val="24"/>
          <w:szCs w:val="24"/>
        </w:rPr>
        <w:t>.Cümlem :………………………………………………………………………………………………………………………………………</w:t>
      </w:r>
    </w:p>
    <w:p w:rsidR="00E6394D" w:rsidRPr="00B6215B" w:rsidRDefault="00E6394D" w:rsidP="00B6215B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6215B">
        <w:rPr>
          <w:sz w:val="24"/>
          <w:szCs w:val="24"/>
        </w:rPr>
        <w:t>.Cümlem :………………………………………………………………………………………………………………………………………</w:t>
      </w:r>
    </w:p>
    <w:p w:rsidR="00E6394D" w:rsidRPr="00B6215B" w:rsidRDefault="00E6394D" w:rsidP="00B6215B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6215B">
        <w:rPr>
          <w:sz w:val="24"/>
          <w:szCs w:val="24"/>
        </w:rPr>
        <w:t>.Cümlem :………………………………………………………………………………………………………………………………………</w:t>
      </w:r>
    </w:p>
    <w:p w:rsidR="00E6394D" w:rsidRPr="00B6215B" w:rsidRDefault="00E6394D" w:rsidP="00B6215B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B6215B">
        <w:rPr>
          <w:sz w:val="24"/>
          <w:szCs w:val="24"/>
        </w:rPr>
        <w:t>.Cümlem :………………………………………………………………………………………………………………………………………</w:t>
      </w:r>
    </w:p>
    <w:p w:rsidR="00E6394D" w:rsidRPr="00B6215B" w:rsidRDefault="00E6394D" w:rsidP="00B6215B">
      <w:pPr>
        <w:pStyle w:val="ListParagraph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noProof/>
          <w:lang w:eastAsia="tr-TR"/>
        </w:rPr>
        <w:pict>
          <v:shape id="4-Nokta Yıldız 18" o:spid="_x0000_s1041" type="#_x0000_t187" style="position:absolute;left:0;text-align:left;margin-left:357.65pt;margin-top:22.85pt;width:28.05pt;height:48.6pt;z-index:251665920;visibility:visible;v-text-anchor:middle" strokecolor="#f79646" strokeweight="2pt"/>
        </w:pict>
      </w:r>
      <w:r>
        <w:rPr>
          <w:noProof/>
          <w:lang w:eastAsia="tr-TR"/>
        </w:rPr>
        <w:pict>
          <v:shape id="5-Nokta Yıldız 9" o:spid="_x0000_s1042" style="position:absolute;left:0;text-align:left;margin-left:64.05pt;margin-top:31.25pt;width:50.5pt;height:45.8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1267,581891" path="m1,222262r244943,2l320634,r75689,222264l641266,222262,443102,359627r75693,222263l320634,444522,122472,581890,198165,359627,1,222262xe" strokecolor="#f79646" strokeweight="2pt">
            <v:path arrowok="t" o:connecttype="custom" o:connectlocs="1,222262;244944,222264;320634,0;396323,222264;641266,222262;443102,359627;518795,581890;320634,444522;122472,581890;198165,359627;1,222262" o:connectangles="0,0,0,0,0,0,0,0,0,0,0"/>
          </v:shape>
        </w:pict>
      </w:r>
      <w:r w:rsidRPr="00B6215B">
        <w:rPr>
          <w:sz w:val="24"/>
          <w:szCs w:val="24"/>
        </w:rPr>
        <w:t>.Cümlem :………………………………………………………………………………………………………………………………………</w:t>
      </w:r>
    </w:p>
    <w:p w:rsidR="00E6394D" w:rsidRPr="009A510D" w:rsidRDefault="00E6394D" w:rsidP="00B6215B">
      <w:pPr>
        <w:spacing w:line="360" w:lineRule="auto"/>
        <w:rPr>
          <w:sz w:val="24"/>
          <w:szCs w:val="24"/>
        </w:rPr>
      </w:pPr>
      <w:bookmarkStart w:id="0" w:name="_GoBack"/>
      <w:bookmarkEnd w:id="0"/>
    </w:p>
    <w:p w:rsidR="00E6394D" w:rsidRPr="00A66DFA" w:rsidRDefault="00E6394D" w:rsidP="00A66DFA">
      <w:pPr>
        <w:jc w:val="both"/>
        <w:rPr>
          <w:sz w:val="28"/>
          <w:szCs w:val="28"/>
        </w:rPr>
      </w:pPr>
    </w:p>
    <w:sectPr w:rsidR="00E6394D" w:rsidRPr="00A66DFA" w:rsidSect="00931EA8">
      <w:headerReference w:type="default" r:id="rId7"/>
      <w:footerReference w:type="default" r:id="rId8"/>
      <w:pgSz w:w="11906" w:h="16838"/>
      <w:pgMar w:top="720" w:right="720" w:bottom="720" w:left="720" w:header="34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94D" w:rsidRDefault="00E6394D" w:rsidP="009A510D">
      <w:pPr>
        <w:spacing w:after="0" w:line="240" w:lineRule="auto"/>
      </w:pPr>
      <w:r>
        <w:separator/>
      </w:r>
    </w:p>
  </w:endnote>
  <w:endnote w:type="continuationSeparator" w:id="0">
    <w:p w:rsidR="00E6394D" w:rsidRDefault="00E6394D" w:rsidP="009A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4D" w:rsidRDefault="00E6394D">
    <w:pPr>
      <w:pStyle w:val="Footer"/>
    </w:pPr>
    <w:r>
      <w:tab/>
    </w:r>
    <w:r>
      <w:tab/>
      <w:t xml:space="preserve">                               2A SINIF ÖĞRETMENİ G.ŞİMŞEK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94D" w:rsidRDefault="00E6394D" w:rsidP="009A510D">
      <w:pPr>
        <w:spacing w:after="0" w:line="240" w:lineRule="auto"/>
      </w:pPr>
      <w:r>
        <w:separator/>
      </w:r>
    </w:p>
  </w:footnote>
  <w:footnote w:type="continuationSeparator" w:id="0">
    <w:p w:rsidR="00E6394D" w:rsidRDefault="00E6394D" w:rsidP="009A5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94D" w:rsidRPr="009A510D" w:rsidRDefault="00E6394D">
    <w:pPr>
      <w:pStyle w:val="Header"/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                                          </w:t>
    </w:r>
    <w:r w:rsidRPr="009A510D">
      <w:rPr>
        <w:b/>
        <w:bCs/>
        <w:sz w:val="28"/>
        <w:szCs w:val="28"/>
      </w:rPr>
      <w:t xml:space="preserve">                     BULMACA</w:t>
    </w:r>
    <w:r>
      <w:rPr>
        <w:b/>
        <w:bCs/>
        <w:sz w:val="28"/>
        <w:szCs w:val="28"/>
      </w:rPr>
      <w:t xml:space="preserve"> ÇÖZÜYORUM  </w:t>
    </w:r>
    <w:r w:rsidRPr="003C7917">
      <w:rPr>
        <w:b/>
        <w:bCs/>
        <w:sz w:val="40"/>
        <w:szCs w:val="40"/>
      </w:rPr>
      <w:sym w:font="Wingdings" w:char="F04A"/>
    </w:r>
  </w:p>
  <w:p w:rsidR="00E6394D" w:rsidRDefault="00E6394D">
    <w:pPr>
      <w:pStyle w:val="Header"/>
    </w:pPr>
  </w:p>
  <w:p w:rsidR="00E6394D" w:rsidRDefault="00E6394D">
    <w:pPr>
      <w:pStyle w:val="Header"/>
    </w:pPr>
    <w:r>
      <w:t>ADIM :…………………………………………… SOYADIM:………………………………………… SINIF:2/….   NUMARA:…</w:t>
    </w:r>
  </w:p>
  <w:p w:rsidR="00E6394D" w:rsidRDefault="00E6394D">
    <w:pPr>
      <w:pStyle w:val="Header"/>
    </w:pPr>
  </w:p>
  <w:p w:rsidR="00E6394D" w:rsidRDefault="00E6394D">
    <w:pPr>
      <w:pStyle w:val="Header"/>
    </w:pPr>
  </w:p>
  <w:p w:rsidR="00E6394D" w:rsidRDefault="00E6394D">
    <w:pPr>
      <w:pStyle w:val="Header"/>
    </w:pPr>
  </w:p>
  <w:p w:rsidR="00E6394D" w:rsidRDefault="00E6394D" w:rsidP="00C90628">
    <w:pPr>
      <w:spacing w:after="0"/>
      <w:rPr>
        <w:rFonts w:ascii="Comic Sans MS" w:hAnsi="Comic Sans MS" w:cs="Comic Sans MS"/>
      </w:rPr>
    </w:pPr>
    <w:r w:rsidRPr="009A510D">
      <w:rPr>
        <w:sz w:val="24"/>
        <w:szCs w:val="24"/>
      </w:rPr>
      <w:t xml:space="preserve">  </w:t>
    </w:r>
    <w:r w:rsidRPr="009A510D">
      <w:rPr>
        <w:sz w:val="24"/>
        <w:szCs w:val="24"/>
      </w:rPr>
      <w:tab/>
      <w:t>Aşağıdaki tabloda sizden istenen kelimelerin zıt anlamlarını bularak işaretleyiniz. Bulduğunuz</w:t>
    </w:r>
    <w:r>
      <w:rPr>
        <w:sz w:val="24"/>
        <w:szCs w:val="24"/>
      </w:rPr>
      <w:t xml:space="preserve">  </w:t>
    </w:r>
    <w:r w:rsidRPr="009A510D">
      <w:rPr>
        <w:sz w:val="24"/>
        <w:szCs w:val="24"/>
      </w:rPr>
      <w:t>kelime</w:t>
    </w:r>
    <w:r>
      <w:rPr>
        <w:sz w:val="24"/>
        <w:szCs w:val="24"/>
      </w:rPr>
      <w:t xml:space="preserve">lerin </w:t>
    </w:r>
    <w:r w:rsidRPr="009A510D">
      <w:rPr>
        <w:sz w:val="24"/>
        <w:szCs w:val="24"/>
      </w:rPr>
      <w:t xml:space="preserve"> 5 </w:t>
    </w:r>
    <w:r>
      <w:rPr>
        <w:sz w:val="24"/>
        <w:szCs w:val="24"/>
      </w:rPr>
      <w:t xml:space="preserve"> tanesi </w:t>
    </w:r>
    <w:r w:rsidRPr="009A510D">
      <w:rPr>
        <w:sz w:val="24"/>
        <w:szCs w:val="24"/>
      </w:rPr>
      <w:t>ile de ilgili birer cümle kurunuz</w:t>
    </w:r>
    <w:r>
      <w:t xml:space="preserve">. </w:t>
    </w:r>
    <w:hyperlink r:id="rId1" w:history="1">
      <w:r>
        <w:rPr>
          <w:rStyle w:val="Hyperlink"/>
          <w:rFonts w:ascii="Comic Sans MS" w:hAnsi="Comic Sans MS" w:cs="Comic Sans MS"/>
        </w:rPr>
        <w:t>www.sorubak.com</w:t>
      </w:r>
    </w:hyperlink>
    <w:r>
      <w:rPr>
        <w:rFonts w:ascii="Comic Sans MS" w:hAnsi="Comic Sans MS" w:cs="Comic Sans MS"/>
      </w:rPr>
      <w:t xml:space="preserve"> </w:t>
    </w:r>
  </w:p>
  <w:p w:rsidR="00E6394D" w:rsidRDefault="00E6394D">
    <w:pPr>
      <w:pStyle w:val="Header"/>
    </w:pPr>
  </w:p>
  <w:p w:rsidR="00E6394D" w:rsidRDefault="00E639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80C29"/>
    <w:multiLevelType w:val="hybridMultilevel"/>
    <w:tmpl w:val="2E885D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5B5A69"/>
    <w:multiLevelType w:val="hybridMultilevel"/>
    <w:tmpl w:val="645A4A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DFA"/>
    <w:rsid w:val="003C7917"/>
    <w:rsid w:val="0061046B"/>
    <w:rsid w:val="00931EA8"/>
    <w:rsid w:val="009A510D"/>
    <w:rsid w:val="00A66DFA"/>
    <w:rsid w:val="00B60924"/>
    <w:rsid w:val="00B6215B"/>
    <w:rsid w:val="00B87942"/>
    <w:rsid w:val="00C90628"/>
    <w:rsid w:val="00D17054"/>
    <w:rsid w:val="00DA4147"/>
    <w:rsid w:val="00E6394D"/>
    <w:rsid w:val="00EF2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14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66DF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A510D"/>
  </w:style>
  <w:style w:type="paragraph" w:styleId="Footer">
    <w:name w:val="footer"/>
    <w:basedOn w:val="Normal"/>
    <w:link w:val="FooterChar"/>
    <w:uiPriority w:val="99"/>
    <w:rsid w:val="009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A510D"/>
  </w:style>
  <w:style w:type="paragraph" w:styleId="ListParagraph">
    <w:name w:val="List Paragraph"/>
    <w:basedOn w:val="Normal"/>
    <w:uiPriority w:val="99"/>
    <w:qFormat/>
    <w:rsid w:val="009A510D"/>
    <w:pPr>
      <w:ind w:left="720"/>
    </w:pPr>
  </w:style>
  <w:style w:type="paragraph" w:styleId="NoSpacing">
    <w:name w:val="No Spacing"/>
    <w:uiPriority w:val="99"/>
    <w:qFormat/>
    <w:rsid w:val="00B6215B"/>
    <w:rPr>
      <w:rFonts w:cs="Calibri"/>
      <w:lang w:eastAsia="en-US"/>
    </w:rPr>
  </w:style>
  <w:style w:type="character" w:styleId="Hyperlink">
    <w:name w:val="Hyperlink"/>
    <w:basedOn w:val="DefaultParagraphFont"/>
    <w:uiPriority w:val="99"/>
    <w:rsid w:val="00C906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56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5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56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5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56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159</Words>
  <Characters>912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2012-04-18T16:54:00Z</cp:lastPrinted>
  <dcterms:created xsi:type="dcterms:W3CDTF">2012-04-18T16:25:00Z</dcterms:created>
  <dcterms:modified xsi:type="dcterms:W3CDTF">2013-01-28T20:07:00Z</dcterms:modified>
  <cp:category>www.sorubak.com</cp:category>
  <cp:contentType>www.sorubak.com</cp:contentType>
  <cp:contentStatus>www.sorubak.com</cp:contentStatus>
  <cp:version>www.sorubak.com</cp:version>
</cp:coreProperties>
</file>