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062" w:rsidRDefault="005E3062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16.65pt;margin-top:-35.6pt;width:355.5pt;height:134.25pt;z-index:251658240" adj="-2187,12646">
            <v:textbox>
              <w:txbxContent>
                <w:p w:rsidR="005E3062" w:rsidRPr="00F20335" w:rsidRDefault="005E3062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Arkadaşlar, bu etkinlikte doğal sayıların sayı ve basamak değerleri ile ilgili soruları cevaplamaya devam edeceğiz.</w:t>
                  </w:r>
                </w:p>
              </w:txbxContent>
            </v:textbox>
          </v:shape>
        </w:pict>
      </w:r>
      <w:r w:rsidRPr="001D1E2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2.75pt;height:91.5pt;visibility:visible">
            <v:imagedata r:id="rId6" o:title=""/>
          </v:shape>
        </w:pict>
      </w:r>
    </w:p>
    <w:p w:rsidR="005E3062" w:rsidRDefault="005E3062" w:rsidP="00F20335"/>
    <w:p w:rsidR="005E3062" w:rsidRDefault="005E3062" w:rsidP="00F2033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1-43 ve 72 Doğal  sayılarının rakamlarının sayı değerleri toplamı kaçtır?</w:t>
      </w:r>
    </w:p>
    <w:p w:rsidR="005E3062" w:rsidRDefault="005E3062" w:rsidP="00F20335">
      <w:pPr>
        <w:rPr>
          <w:rFonts w:ascii="Hand writing Mutlu" w:hAnsi="Hand writing Mutlu"/>
        </w:rPr>
      </w:pPr>
    </w:p>
    <w:p w:rsidR="005E3062" w:rsidRDefault="005E3062" w:rsidP="00F20335">
      <w:pPr>
        <w:rPr>
          <w:rFonts w:ascii="Hand writing Mutlu" w:hAnsi="Hand writing Mutlu"/>
        </w:rPr>
      </w:pPr>
    </w:p>
    <w:p w:rsidR="005E3062" w:rsidRDefault="005E3062" w:rsidP="00F2033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2-27 Doğal sayısının birler basamağını 5 azaltırsak oluşan yeni sayının sayı değerleri toplamı kaçtır?</w:t>
      </w:r>
    </w:p>
    <w:p w:rsidR="005E3062" w:rsidRDefault="005E3062" w:rsidP="00F20335">
      <w:pPr>
        <w:rPr>
          <w:rFonts w:ascii="Hand writing Mutlu" w:hAnsi="Hand writing Mutlu"/>
        </w:rPr>
      </w:pPr>
    </w:p>
    <w:p w:rsidR="005E3062" w:rsidRDefault="005E3062" w:rsidP="00F20335">
      <w:pPr>
        <w:rPr>
          <w:rFonts w:ascii="Hand writing Mutlu" w:hAnsi="Hand writing Mutlu"/>
        </w:rPr>
      </w:pPr>
    </w:p>
    <w:p w:rsidR="005E3062" w:rsidRDefault="005E3062" w:rsidP="00F2033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3-38 Doğal sayısının onlar basamağını 4 arttırırsak oluşan yeni doğal sayının  basamak değerleri toplamı kaçtır?</w:t>
      </w:r>
    </w:p>
    <w:p w:rsidR="005E3062" w:rsidRDefault="005E3062" w:rsidP="00F20335">
      <w:pPr>
        <w:rPr>
          <w:rFonts w:ascii="Hand writing Mutlu" w:hAnsi="Hand writing Mutlu"/>
        </w:rPr>
      </w:pPr>
    </w:p>
    <w:p w:rsidR="005E3062" w:rsidRDefault="005E3062" w:rsidP="00F20335">
      <w:pPr>
        <w:rPr>
          <w:rFonts w:ascii="Hand writing Mutlu" w:hAnsi="Hand writing Mutlu"/>
        </w:rPr>
      </w:pPr>
    </w:p>
    <w:p w:rsidR="005E3062" w:rsidRDefault="005E3062" w:rsidP="00F2033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4-Basamak değerleri toplamı 59 olan iki basamaklı doğal sayının rakamlarının sayı değerleri toplamı kaçtır?</w:t>
      </w:r>
    </w:p>
    <w:p w:rsidR="005E3062" w:rsidRDefault="005E3062" w:rsidP="00F20335">
      <w:pPr>
        <w:rPr>
          <w:rFonts w:ascii="Hand writing Mutlu" w:hAnsi="Hand writing Mutlu"/>
        </w:rPr>
      </w:pPr>
    </w:p>
    <w:p w:rsidR="005E3062" w:rsidRDefault="005E3062" w:rsidP="00F20335">
      <w:pPr>
        <w:rPr>
          <w:rFonts w:ascii="Hand writing Mutlu" w:hAnsi="Hand writing Mutlu"/>
        </w:rPr>
      </w:pPr>
    </w:p>
    <w:p w:rsidR="005E3062" w:rsidRDefault="005E3062" w:rsidP="00F2033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5-İki basamaklı en büyük doğal sayının  rakamlarının sayı değerleri toplamı kaçtır?</w:t>
      </w:r>
    </w:p>
    <w:p w:rsidR="005E3062" w:rsidRDefault="005E3062" w:rsidP="00F20335">
      <w:pPr>
        <w:rPr>
          <w:rFonts w:ascii="Hand writing Mutlu" w:hAnsi="Hand writing Mutlu"/>
        </w:rPr>
      </w:pPr>
    </w:p>
    <w:p w:rsidR="005E3062" w:rsidRDefault="005E3062" w:rsidP="00F2033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5E3062" w:rsidRDefault="005E3062" w:rsidP="00F2033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6- İki basamaklı en büyük çift doğal sayının  rakamlarının  basamak değerleri toplamı kaçtır?</w:t>
      </w:r>
    </w:p>
    <w:p w:rsidR="005E3062" w:rsidRPr="00F20335" w:rsidRDefault="005E3062" w:rsidP="00F20335">
      <w:pPr>
        <w:rPr>
          <w:rFonts w:ascii="Hand writing Mutlu" w:hAnsi="Hand writing Mutlu"/>
        </w:rPr>
      </w:pPr>
      <w:hyperlink r:id="rId7" w:history="1">
        <w:r w:rsidRPr="00A760A3">
          <w:rPr>
            <w:rStyle w:val="Hyperlink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sectPr w:rsidR="005E3062" w:rsidRPr="00F20335" w:rsidSect="0012765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062" w:rsidRDefault="005E3062" w:rsidP="00F20335">
      <w:pPr>
        <w:spacing w:after="0" w:line="240" w:lineRule="auto"/>
      </w:pPr>
      <w:r>
        <w:separator/>
      </w:r>
    </w:p>
  </w:endnote>
  <w:endnote w:type="continuationSeparator" w:id="0">
    <w:p w:rsidR="005E3062" w:rsidRDefault="005E3062" w:rsidP="00F20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062" w:rsidRDefault="005E3062" w:rsidP="00F20335">
      <w:pPr>
        <w:spacing w:after="0" w:line="240" w:lineRule="auto"/>
      </w:pPr>
      <w:r>
        <w:separator/>
      </w:r>
    </w:p>
  </w:footnote>
  <w:footnote w:type="continuationSeparator" w:id="0">
    <w:p w:rsidR="005E3062" w:rsidRDefault="005E3062" w:rsidP="00F20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062" w:rsidRDefault="005E3062">
    <w:pPr>
      <w:pStyle w:val="Header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335"/>
    <w:rsid w:val="00127651"/>
    <w:rsid w:val="00197000"/>
    <w:rsid w:val="001D1E2C"/>
    <w:rsid w:val="0049003A"/>
    <w:rsid w:val="00562C18"/>
    <w:rsid w:val="005E3062"/>
    <w:rsid w:val="008259A6"/>
    <w:rsid w:val="00A760A3"/>
    <w:rsid w:val="00BE0F7C"/>
    <w:rsid w:val="00EB3131"/>
    <w:rsid w:val="00F20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65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2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03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2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2033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2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0335"/>
    <w:rPr>
      <w:rFonts w:cs="Times New Roman"/>
    </w:rPr>
  </w:style>
  <w:style w:type="character" w:styleId="Hyperlink">
    <w:name w:val="Hyperlink"/>
    <w:basedOn w:val="DefaultParagraphFont"/>
    <w:uiPriority w:val="99"/>
    <w:rsid w:val="004900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96</Words>
  <Characters>552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ebru</dc:creator>
  <cp:keywords>www.sorubak.com</cp:keywords>
  <dc:description>www.sorubak.com</dc:description>
  <cp:lastModifiedBy>edanur</cp:lastModifiedBy>
  <cp:revision>3</cp:revision>
  <dcterms:created xsi:type="dcterms:W3CDTF">2012-07-07T15:25:00Z</dcterms:created>
  <dcterms:modified xsi:type="dcterms:W3CDTF">2012-12-30T21:15:00Z</dcterms:modified>
  <cp:category>www.sorubak.com</cp:category>
</cp:coreProperties>
</file>