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905" w:rsidRDefault="00D57905" w:rsidP="00CE2237"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-7.1pt;margin-top:5.6pt;width:470.25pt;height:52.45pt;z-index:251632640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26">
              <w:txbxContent>
                <w:p w:rsidR="00D57905" w:rsidRPr="007C6B9F" w:rsidRDefault="00D57905" w:rsidP="007C6B9F">
                  <w:pPr>
                    <w:jc w:val="center"/>
                    <w:rPr>
                      <w:rFonts w:ascii="Elephant" w:hAnsi="Elephant" w:cs="Elephant"/>
                      <w:b/>
                      <w:bCs/>
                      <w:sz w:val="52"/>
                      <w:szCs w:val="52"/>
                    </w:rPr>
                  </w:pPr>
                  <w:r w:rsidRPr="007C6B9F">
                    <w:rPr>
                      <w:rFonts w:ascii="Elephant" w:hAnsi="Elephant" w:cs="Elephant"/>
                      <w:b/>
                      <w:bCs/>
                      <w:sz w:val="52"/>
                      <w:szCs w:val="52"/>
                    </w:rPr>
                    <w:t>BİRLEŞİK KELİMELER</w:t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57905" w:rsidRPr="00CE2237" w:rsidRDefault="00D57905" w:rsidP="00CE2237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77.65pt;margin-top:164.8pt;width:84.75pt;height:60pt;z-index:251644928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_x0000_s1028" type="#_x0000_t75" style="position:absolute;margin-left:-4.85pt;margin-top:164.8pt;width:82.5pt;height:60pt;z-index:251643904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_x0000_s1029" type="#_x0000_t75" style="position:absolute;margin-left:-10.1pt;margin-top:224.8pt;width:172.5pt;height:44.25pt;z-index:251645952;visibility:visible">
            <v:imagedata r:id="rId9" o:title=""/>
            <w10:wrap type="square"/>
          </v:shape>
        </w:pict>
      </w:r>
      <w:r>
        <w:rPr>
          <w:noProof/>
          <w:lang w:eastAsia="tr-TR"/>
        </w:rPr>
        <w:pict>
          <v:shape id="_x0000_s1030" type="#_x0000_t75" style="position:absolute;margin-left:247.15pt;margin-top:228.55pt;width:172.5pt;height:44.25pt;z-index:251649024;visibility:visible">
            <v:imagedata r:id="rId9" o:title=""/>
            <w10:wrap type="square"/>
          </v:shape>
        </w:pict>
      </w:r>
      <w:r>
        <w:rPr>
          <w:noProof/>
          <w:lang w:eastAsia="tr-TR"/>
        </w:rPr>
        <w:pict>
          <v:shape id="_x0000_s1031" type="#_x0000_t75" style="position:absolute;margin-left:252.4pt;margin-top:168.55pt;width:82.5pt;height:60pt;z-index:251646976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_x0000_s1032" type="#_x0000_t75" style="position:absolute;margin-left:334.9pt;margin-top:168.55pt;width:84.75pt;height:60pt;z-index:251648000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_x0000_s1033" type="#_x0000_t75" style="position:absolute;margin-left:247.15pt;margin-top:108.55pt;width:172.5pt;height:44.25pt;z-index:251640832;visibility:visible">
            <v:imagedata r:id="rId9" o:title=""/>
            <w10:wrap type="square"/>
          </v:shape>
        </w:pict>
      </w:r>
      <w:r>
        <w:rPr>
          <w:noProof/>
          <w:lang w:eastAsia="tr-TR"/>
        </w:rPr>
        <w:pict>
          <v:shape id="_x0000_s1034" type="#_x0000_t75" style="position:absolute;margin-left:252.4pt;margin-top:48.55pt;width:82.5pt;height:60pt;z-index:251638784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_x0000_s1035" type="#_x0000_t75" style="position:absolute;margin-left:334.9pt;margin-top:48.55pt;width:84.75pt;height:60pt;z-index:251639808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Resim 2" o:spid="_x0000_s1036" type="#_x0000_t75" style="position:absolute;margin-left:77.65pt;margin-top:48.55pt;width:84.75pt;height:60pt;z-index:251634688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Resim 1" o:spid="_x0000_s1037" type="#_x0000_t75" style="position:absolute;margin-left:-4.85pt;margin-top:48.55pt;width:82.5pt;height:60pt;z-index:251633664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Resim 3" o:spid="_x0000_s1038" type="#_x0000_t75" style="position:absolute;margin-left:-10.1pt;margin-top:108.55pt;width:172.5pt;height:44.25pt;z-index:251637760;visibility:visible">
            <v:imagedata r:id="rId9" o:title=""/>
            <w10:wrap type="square"/>
          </v:shape>
        </w:pict>
      </w:r>
      <w:r w:rsidRPr="00CE2237">
        <w:rPr>
          <w:rFonts w:ascii="Cambria" w:hAnsi="Cambria" w:cs="Cambria"/>
          <w:b/>
          <w:bCs/>
          <w:sz w:val="28"/>
          <w:szCs w:val="28"/>
        </w:rPr>
        <w:t xml:space="preserve">1-) </w:t>
      </w:r>
      <w:r w:rsidRPr="00CE2237">
        <w:rPr>
          <w:rFonts w:ascii="Cambria" w:hAnsi="Cambria" w:cs="Cambria"/>
          <w:sz w:val="28"/>
          <w:szCs w:val="28"/>
        </w:rPr>
        <w:t>Bulutların üzerine kelimeler yazılmıştır. Bulutları biraraya getirerek birleşik kelimeler oluşturalım.</w:t>
      </w: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73.1pt;margin-top:130.55pt;width:59.4pt;height:24.4pt;z-index:251653120" stroked="f">
            <v:textbox style="mso-next-textbox:#_x0000_s1039">
              <w:txbxContent>
                <w:p w:rsidR="00D57905" w:rsidRPr="00CE2237" w:rsidRDefault="00D57905" w:rsidP="00371D18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dibi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90.75pt;margin-top:130.55pt;width:59.4pt;height:24.4pt;z-index:251652096" stroked="f">
            <v:textbox style="mso-next-textbox:#_x0000_s1040">
              <w:txbxContent>
                <w:p w:rsidR="00D57905" w:rsidRPr="00CE2237" w:rsidRDefault="00D57905" w:rsidP="00371D18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kazan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-83.25pt;margin-top:126.8pt;width:59.4pt;height:24.4pt;z-index:251651072" stroked="f">
            <v:textbox style="mso-next-textbox:#_x0000_s1041">
              <w:txbxContent>
                <w:p w:rsidR="00D57905" w:rsidRPr="00CE2237" w:rsidRDefault="00D57905" w:rsidP="00371D18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okul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168pt;margin-top:126.8pt;width:59.4pt;height:24.4pt;z-index:251650048" stroked="f">
            <v:textbox style="mso-next-textbox:#_x0000_s1042">
              <w:txbxContent>
                <w:p w:rsidR="00D57905" w:rsidRPr="00CE2237" w:rsidRDefault="00D57905" w:rsidP="00371D18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orta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90.75pt;margin-top:9.8pt;width:59.4pt;height:24.4pt;z-index:251642880" stroked="f">
            <v:textbox style="mso-next-textbox:#_x0000_s1043">
              <w:txbxContent>
                <w:p w:rsidR="00D57905" w:rsidRPr="00CE2237" w:rsidRDefault="00D57905" w:rsidP="00371D18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baba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173.1pt;margin-top:9.8pt;width:59.4pt;height:24.4pt;z-index:251641856" stroked="f">
            <v:textbox style="mso-next-textbox:#_x0000_s1044">
              <w:txbxContent>
                <w:p w:rsidR="00D57905" w:rsidRPr="00CE2237" w:rsidRDefault="00D57905" w:rsidP="00371D18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anne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-168pt;margin-top:9.8pt;width:59.4pt;height:24.4pt;z-index:251636736" stroked="f">
            <v:textbox style="mso-next-textbox:#_x0000_s1045">
              <w:txbxContent>
                <w:p w:rsidR="00D57905" w:rsidRPr="00CE2237" w:rsidRDefault="00D57905" w:rsidP="00CE2237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 w:rsidRPr="00CE2237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Kara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-83.25pt;margin-top:9.8pt;width:59.4pt;height:24.4pt;z-index:251635712" stroked="f">
            <v:textbox style="mso-next-textbox:#_x0000_s1046">
              <w:txbxContent>
                <w:p w:rsidR="00D57905" w:rsidRPr="00CE2237" w:rsidRDefault="00D57905" w:rsidP="00371D18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d</w:t>
                  </w:r>
                  <w:r w:rsidRPr="00CE2237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</w:rPr>
                    <w:t>eniz</w:t>
                  </w:r>
                </w:p>
              </w:txbxContent>
            </v:textbox>
          </v:shape>
        </w:pict>
      </w:r>
      <w:r>
        <w:rPr>
          <w:rFonts w:ascii="Cambria" w:hAnsi="Cambria" w:cs="Cambria"/>
          <w:sz w:val="28"/>
          <w:szCs w:val="28"/>
        </w:rPr>
        <w:t xml:space="preserve">                                                                                          </w:t>
      </w: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Pr="00371D18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2-) </w:t>
      </w:r>
      <w:r>
        <w:rPr>
          <w:rFonts w:ascii="Cambria" w:hAnsi="Cambria" w:cs="Cambria"/>
          <w:sz w:val="28"/>
          <w:szCs w:val="28"/>
        </w:rPr>
        <w:t>Aşağıdaki cümlelerde geçen birleşik kelimelerin altlarını çizelim. Bu birleşik kelimeleri örnekte verildiği gibi boşluklara yazalım.</w:t>
      </w: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roundrect id="_x0000_s1047" style="position:absolute;margin-left:310.45pt;margin-top:6.45pt;width:57.75pt;height:25.5pt;z-index:251656192" arcsize="10923f" fillcolor="#f2f2f2">
            <v:textbox style="mso-next-textbox:#_x0000_s1047">
              <w:txbxContent>
                <w:p w:rsidR="00D57905" w:rsidRPr="00421A5C" w:rsidRDefault="00D57905" w:rsidP="00421A5C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can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8" style="position:absolute;margin-left:244.15pt;margin-top:6.45pt;width:57.75pt;height:25.5pt;z-index:251655168" arcsize="10923f" fillcolor="#f2f2f2">
            <v:textbox style="mso-next-textbox:#_x0000_s1048">
              <w:txbxContent>
                <w:p w:rsidR="00D57905" w:rsidRPr="00421A5C" w:rsidRDefault="00D57905" w:rsidP="00421A5C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Mert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margin-left:-7.1pt;margin-top:6.45pt;width:243pt;height:24.75pt;z-index:251654144" arcsize="10923f" fillcolor="#f2f2f2">
            <v:textbox style="mso-next-textbox:#_x0000_s1049">
              <w:txbxContent>
                <w:p w:rsidR="00D57905" w:rsidRPr="00421A5C" w:rsidRDefault="00D57905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Mertcan bugün okula gelmedi.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0" style="position:absolute;margin-left:376.9pt;margin-top:6.45pt;width:91.5pt;height:25.5pt;z-index:251657216" arcsize="10923f" fillcolor="#f2f2f2">
            <v:textbox style="mso-next-textbox:#_x0000_s1050">
              <w:txbxContent>
                <w:p w:rsidR="00D57905" w:rsidRPr="00421A5C" w:rsidRDefault="00D57905" w:rsidP="00421A5C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Mertcan</w:t>
                  </w:r>
                </w:p>
              </w:txbxContent>
            </v:textbox>
          </v:roundrect>
        </w:pict>
      </w:r>
      <w:r>
        <w:rPr>
          <w:rFonts w:ascii="Cambria" w:hAnsi="Cambria" w:cs="Cambria"/>
          <w:sz w:val="28"/>
          <w:szCs w:val="28"/>
        </w:rPr>
        <w:t xml:space="preserve">                                                          </w:t>
      </w: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421A5C">
      <w:pPr>
        <w:pStyle w:val="NoSpacing"/>
        <w:tabs>
          <w:tab w:val="left" w:pos="4678"/>
        </w:tabs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roundrect id="_x0000_s1051" style="position:absolute;margin-left:310.45pt;margin-top:10.35pt;width:57.75pt;height:25.5pt;z-index:251660288" arcsize="10923f" fillcolor="#f2f2f2">
            <v:textbox style="mso-next-textbox:#_x0000_s1051">
              <w:txbxContent>
                <w:p w:rsidR="00D57905" w:rsidRPr="00421A5C" w:rsidRDefault="00D57905" w:rsidP="00421A5C"/>
              </w:txbxContent>
            </v:textbox>
          </v:roundrect>
        </w:pict>
      </w:r>
      <w:r>
        <w:rPr>
          <w:noProof/>
          <w:lang w:eastAsia="tr-TR"/>
        </w:rPr>
        <w:pict>
          <v:roundrect id="_x0000_s1052" style="position:absolute;margin-left:244.15pt;margin-top:10.35pt;width:57.75pt;height:25.5pt;z-index:251659264" arcsize="10923f" fillcolor="#f2f2f2">
            <v:textbox style="mso-next-textbox:#_x0000_s1052">
              <w:txbxContent>
                <w:p w:rsidR="00D57905" w:rsidRPr="00421A5C" w:rsidRDefault="00D57905" w:rsidP="00421A5C"/>
              </w:txbxContent>
            </v:textbox>
          </v:roundrect>
        </w:pict>
      </w:r>
      <w:r>
        <w:rPr>
          <w:noProof/>
          <w:lang w:eastAsia="tr-TR"/>
        </w:rPr>
        <w:pict>
          <v:roundrect id="_x0000_s1053" style="position:absolute;margin-left:-7.1pt;margin-top:10.35pt;width:243pt;height:24.75pt;z-index:251658240" arcsize="10923f" fillcolor="#f2f2f2">
            <v:textbox style="mso-next-textbox:#_x0000_s1053">
              <w:txbxContent>
                <w:p w:rsidR="00D57905" w:rsidRPr="00421A5C" w:rsidRDefault="00D57905" w:rsidP="00421A5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Annem yemekleri buzdolabından çıkardı.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4" style="position:absolute;margin-left:376.9pt;margin-top:10.35pt;width:91.5pt;height:25.5pt;z-index:251661312" arcsize="10923f" fillcolor="#f2f2f2">
            <v:textbox style="mso-next-textbox:#_x0000_s1054">
              <w:txbxContent>
                <w:p w:rsidR="00D57905" w:rsidRPr="00421A5C" w:rsidRDefault="00D57905" w:rsidP="00421A5C"/>
              </w:txbxContent>
            </v:textbox>
          </v:roundrect>
        </w:pict>
      </w: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roundrect id="_x0000_s1055" style="position:absolute;margin-left:310.45pt;margin-top:15.05pt;width:57.75pt;height:25.5pt;z-index:251664384" arcsize="10923f" fillcolor="#f2f2f2">
            <v:textbox style="mso-next-textbox:#_x0000_s1055">
              <w:txbxContent>
                <w:p w:rsidR="00D57905" w:rsidRPr="00421A5C" w:rsidRDefault="00D57905" w:rsidP="00421A5C"/>
              </w:txbxContent>
            </v:textbox>
          </v:roundrect>
        </w:pict>
      </w:r>
      <w:r>
        <w:rPr>
          <w:noProof/>
          <w:lang w:eastAsia="tr-TR"/>
        </w:rPr>
        <w:pict>
          <v:roundrect id="_x0000_s1056" style="position:absolute;margin-left:244.15pt;margin-top:15.05pt;width:57.75pt;height:25.5pt;z-index:251663360" arcsize="10923f" fillcolor="#f2f2f2">
            <v:textbox style="mso-next-textbox:#_x0000_s1056">
              <w:txbxContent>
                <w:p w:rsidR="00D57905" w:rsidRPr="00421A5C" w:rsidRDefault="00D57905" w:rsidP="00421A5C"/>
              </w:txbxContent>
            </v:textbox>
          </v:roundrect>
        </w:pict>
      </w:r>
      <w:r>
        <w:rPr>
          <w:noProof/>
          <w:lang w:eastAsia="tr-TR"/>
        </w:rPr>
        <w:pict>
          <v:roundrect id="_x0000_s1057" style="position:absolute;margin-left:-7.1pt;margin-top:15.05pt;width:243pt;height:24.75pt;z-index:251662336" arcsize="10923f" fillcolor="#f2f2f2">
            <v:textbox style="mso-next-textbox:#_x0000_s1057">
              <w:txbxContent>
                <w:p w:rsidR="00D57905" w:rsidRPr="00FF3ADC" w:rsidRDefault="00D57905" w:rsidP="00421A5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FF3ADC">
                    <w:rPr>
                      <w:rFonts w:ascii="Comic Sans MS" w:hAnsi="Comic Sans MS" w:cs="Comic Sans MS"/>
                      <w:sz w:val="24"/>
                      <w:szCs w:val="24"/>
                    </w:rPr>
                    <w:t>Mut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l</w:t>
                  </w:r>
                  <w:r w:rsidRPr="00FF3ADC">
                    <w:rPr>
                      <w:rFonts w:ascii="Comic Sans MS" w:hAnsi="Comic Sans MS" w:cs="Comic Sans MS"/>
                      <w:sz w:val="24"/>
                      <w:szCs w:val="24"/>
                    </w:rPr>
                    <w:t>u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</w:t>
                  </w:r>
                  <w:r w:rsidRPr="00FF3ADC">
                    <w:rPr>
                      <w:rFonts w:ascii="Comic Sans MS" w:hAnsi="Comic Sans MS" w:cs="Comic Sans MS"/>
                      <w:sz w:val="24"/>
                      <w:szCs w:val="24"/>
                    </w:rPr>
                    <w:t>’nun ayakkabıları güzel mi?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8" style="position:absolute;margin-left:376.9pt;margin-top:15.05pt;width:91.5pt;height:25.5pt;z-index:251665408" arcsize="10923f" fillcolor="#f2f2f2">
            <v:textbox style="mso-next-textbox:#_x0000_s1058">
              <w:txbxContent>
                <w:p w:rsidR="00D57905" w:rsidRPr="00421A5C" w:rsidRDefault="00D57905" w:rsidP="00421A5C"/>
              </w:txbxContent>
            </v:textbox>
          </v:roundrect>
        </w:pict>
      </w: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roundrect id="_x0000_s1059" style="position:absolute;margin-left:310.45pt;margin-top:3.3pt;width:57.75pt;height:25.5pt;z-index:251668480" arcsize="10923f" fillcolor="#f2f2f2">
            <v:textbox style="mso-next-textbox:#_x0000_s1059">
              <w:txbxContent>
                <w:p w:rsidR="00D57905" w:rsidRPr="00421A5C" w:rsidRDefault="00D57905" w:rsidP="00421A5C"/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margin-left:244.15pt;margin-top:3.3pt;width:57.75pt;height:25.5pt;z-index:251667456" arcsize="10923f" fillcolor="#f2f2f2">
            <v:textbox style="mso-next-textbox:#_x0000_s1060">
              <w:txbxContent>
                <w:p w:rsidR="00D57905" w:rsidRPr="00421A5C" w:rsidRDefault="00D57905" w:rsidP="00421A5C"/>
              </w:txbxContent>
            </v:textbox>
          </v:roundrect>
        </w:pict>
      </w:r>
      <w:r>
        <w:rPr>
          <w:noProof/>
          <w:lang w:eastAsia="tr-TR"/>
        </w:rPr>
        <w:pict>
          <v:roundrect id="_x0000_s1061" style="position:absolute;margin-left:-7.1pt;margin-top:3.3pt;width:243pt;height:24.75pt;z-index:251666432" arcsize="10923f" fillcolor="#f2f2f2">
            <v:textbox style="mso-next-textbox:#_x0000_s1061">
              <w:txbxContent>
                <w:p w:rsidR="00D57905" w:rsidRPr="00FF3ADC" w:rsidRDefault="00D57905" w:rsidP="00421A5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FF3ADC">
                    <w:rPr>
                      <w:rFonts w:ascii="Comic Sans MS" w:hAnsi="Comic Sans MS" w:cs="Comic Sans MS"/>
                      <w:sz w:val="24"/>
                      <w:szCs w:val="24"/>
                    </w:rPr>
                    <w:t>İlkbahar mevsimini çok seviyorum.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2" style="position:absolute;margin-left:376.9pt;margin-top:3.3pt;width:91.5pt;height:25.5pt;z-index:251669504" arcsize="10923f" fillcolor="#f2f2f2">
            <v:textbox style="mso-next-textbox:#_x0000_s1062">
              <w:txbxContent>
                <w:p w:rsidR="00D57905" w:rsidRPr="00421A5C" w:rsidRDefault="00D57905" w:rsidP="00421A5C"/>
              </w:txbxContent>
            </v:textbox>
          </v:roundrect>
        </w:pict>
      </w: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roundrect id="_x0000_s1063" style="position:absolute;margin-left:310.45pt;margin-top:7.2pt;width:57.75pt;height:25.5pt;z-index:251672576" arcsize="10923f" fillcolor="#f2f2f2">
            <v:textbox style="mso-next-textbox:#_x0000_s1063">
              <w:txbxContent>
                <w:p w:rsidR="00D57905" w:rsidRPr="00421A5C" w:rsidRDefault="00D57905" w:rsidP="00421A5C"/>
              </w:txbxContent>
            </v:textbox>
          </v:roundrect>
        </w:pict>
      </w:r>
      <w:r>
        <w:rPr>
          <w:noProof/>
          <w:lang w:eastAsia="tr-TR"/>
        </w:rPr>
        <w:pict>
          <v:roundrect id="_x0000_s1064" style="position:absolute;margin-left:244.15pt;margin-top:7.2pt;width:57.75pt;height:25.5pt;z-index:251671552" arcsize="10923f" fillcolor="#f2f2f2">
            <v:textbox style="mso-next-textbox:#_x0000_s1064">
              <w:txbxContent>
                <w:p w:rsidR="00D57905" w:rsidRPr="00421A5C" w:rsidRDefault="00D57905" w:rsidP="00421A5C"/>
              </w:txbxContent>
            </v:textbox>
          </v:roundrect>
        </w:pict>
      </w:r>
      <w:r>
        <w:rPr>
          <w:noProof/>
          <w:lang w:eastAsia="tr-TR"/>
        </w:rPr>
        <w:pict>
          <v:roundrect id="_x0000_s1065" style="position:absolute;margin-left:-7.1pt;margin-top:7.2pt;width:243pt;height:24.75pt;z-index:251670528" arcsize="10923f" fillcolor="#f2f2f2">
            <v:textbox style="mso-next-textbox:#_x0000_s1065">
              <w:txbxContent>
                <w:p w:rsidR="00D57905" w:rsidRPr="00FF3ADC" w:rsidRDefault="00D57905" w:rsidP="00421A5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FF3ADC">
                    <w:rPr>
                      <w:rFonts w:ascii="Comic Sans MS" w:hAnsi="Comic Sans MS" w:cs="Comic Sans MS"/>
                      <w:sz w:val="24"/>
                      <w:szCs w:val="24"/>
                    </w:rPr>
                    <w:t>Dün akşam Kırıkkale’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den teyzemler </w:t>
                  </w:r>
                  <w:r w:rsidRPr="00FF3ADC">
                    <w:rPr>
                      <w:rFonts w:ascii="Comic Sans MS" w:hAnsi="Comic Sans MS" w:cs="Comic Sans MS"/>
                      <w:sz w:val="24"/>
                      <w:szCs w:val="24"/>
                    </w:rPr>
                    <w:t>geldi</w:t>
                  </w:r>
                  <w:r w:rsidRPr="00FF3ADC">
                    <w:rPr>
                      <w:rFonts w:ascii="Comic Sans MS" w:hAnsi="Comic Sans MS" w:cs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6" style="position:absolute;margin-left:376.9pt;margin-top:7.2pt;width:91.5pt;height:25.5pt;z-index:251673600" arcsize="10923f" fillcolor="#f2f2f2">
            <v:textbox style="mso-next-textbox:#_x0000_s1066">
              <w:txbxContent>
                <w:p w:rsidR="00D57905" w:rsidRPr="00421A5C" w:rsidRDefault="00D57905" w:rsidP="00421A5C"/>
              </w:txbxContent>
            </v:textbox>
          </v:roundrect>
        </w:pict>
      </w: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roundrect id="_x0000_s1067" style="position:absolute;margin-left:310.45pt;margin-top:11.9pt;width:57.75pt;height:25.5pt;z-index:251676672" arcsize="10923f" fillcolor="#f2f2f2">
            <v:textbox style="mso-next-textbox:#_x0000_s1067">
              <w:txbxContent>
                <w:p w:rsidR="00D57905" w:rsidRPr="00421A5C" w:rsidRDefault="00D57905" w:rsidP="00421A5C"/>
              </w:txbxContent>
            </v:textbox>
          </v:roundrect>
        </w:pict>
      </w:r>
      <w:r>
        <w:rPr>
          <w:noProof/>
          <w:lang w:eastAsia="tr-TR"/>
        </w:rPr>
        <w:pict>
          <v:roundrect id="_x0000_s1068" style="position:absolute;margin-left:244.15pt;margin-top:11.9pt;width:57.75pt;height:25.5pt;z-index:251675648" arcsize="10923f" fillcolor="#f2f2f2">
            <v:textbox style="mso-next-textbox:#_x0000_s1068">
              <w:txbxContent>
                <w:p w:rsidR="00D57905" w:rsidRPr="00421A5C" w:rsidRDefault="00D57905" w:rsidP="00421A5C"/>
              </w:txbxContent>
            </v:textbox>
          </v:roundrect>
        </w:pict>
      </w:r>
      <w:r>
        <w:rPr>
          <w:noProof/>
          <w:lang w:eastAsia="tr-TR"/>
        </w:rPr>
        <w:pict>
          <v:roundrect id="_x0000_s1069" style="position:absolute;margin-left:-7.1pt;margin-top:11.9pt;width:243pt;height:24.75pt;z-index:251674624" arcsize="10923f" fillcolor="#f2f2f2">
            <v:textbox style="mso-next-textbox:#_x0000_s1069">
              <w:txbxContent>
                <w:p w:rsidR="00D57905" w:rsidRPr="00FF3ADC" w:rsidRDefault="00D57905" w:rsidP="00421A5C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Cuma günü yarıyıl tatiline giriyoruz.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0" style="position:absolute;margin-left:376.9pt;margin-top:11.9pt;width:91.5pt;height:25.5pt;z-index:251677696" arcsize="10923f" fillcolor="#f2f2f2">
            <v:textbox style="mso-next-textbox:#_x0000_s1070">
              <w:txbxContent>
                <w:p w:rsidR="00D57905" w:rsidRPr="00421A5C" w:rsidRDefault="00D57905" w:rsidP="00421A5C"/>
              </w:txbxContent>
            </v:textbox>
          </v:roundrect>
        </w:pict>
      </w: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Pr="00FF3ADC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3-) </w:t>
      </w:r>
      <w:r w:rsidRPr="00FF3ADC">
        <w:rPr>
          <w:rFonts w:ascii="Cambria" w:hAnsi="Cambria" w:cs="Cambria"/>
          <w:sz w:val="28"/>
          <w:szCs w:val="28"/>
        </w:rPr>
        <w:t xml:space="preserve">Aşağıda verilen boşluklara bulduğunuz </w:t>
      </w:r>
      <w:r w:rsidRPr="00FF3ADC">
        <w:rPr>
          <w:rFonts w:ascii="Cambria" w:hAnsi="Cambria" w:cs="Cambria"/>
          <w:b/>
          <w:bCs/>
          <w:sz w:val="28"/>
          <w:szCs w:val="28"/>
          <w:u w:val="single"/>
        </w:rPr>
        <w:t>birleşik kelimeleri</w:t>
      </w:r>
      <w:r w:rsidRPr="00FF3ADC">
        <w:rPr>
          <w:rFonts w:ascii="Cambria" w:hAnsi="Cambria" w:cs="Cambria"/>
          <w:sz w:val="28"/>
          <w:szCs w:val="28"/>
        </w:rPr>
        <w:t xml:space="preserve"> yazalım.</w:t>
      </w: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71" type="#_x0000_t65" style="position:absolute;margin-left:357.7pt;margin-top:10.6pt;width:75pt;height:33.75pt;z-index:251682816" fillcolor="#d6e3bc">
            <v:shadow on="t" opacity=".5" offset="6pt,-6pt"/>
          </v:shape>
        </w:pict>
      </w:r>
      <w:r>
        <w:rPr>
          <w:noProof/>
          <w:lang w:eastAsia="tr-TR"/>
        </w:rPr>
        <w:pict>
          <v:shape id="_x0000_s1072" type="#_x0000_t65" style="position:absolute;margin-left:268.45pt;margin-top:10.6pt;width:75pt;height:33.75pt;z-index:251681792" fillcolor="#d6e3bc">
            <v:shadow on="t" opacity=".5" offset="6pt,-6pt"/>
          </v:shape>
        </w:pict>
      </w:r>
      <w:r>
        <w:rPr>
          <w:noProof/>
          <w:lang w:eastAsia="tr-TR"/>
        </w:rPr>
        <w:pict>
          <v:shape id="_x0000_s1073" type="#_x0000_t65" style="position:absolute;margin-left:175.9pt;margin-top:10.6pt;width:75pt;height:33.75pt;z-index:251680768" fillcolor="#d6e3bc">
            <v:shadow on="t" opacity=".5" offset="6pt,-6pt"/>
          </v:shape>
        </w:pict>
      </w:r>
      <w:r>
        <w:rPr>
          <w:noProof/>
          <w:lang w:eastAsia="tr-TR"/>
        </w:rPr>
        <w:pict>
          <v:shape id="_x0000_s1074" type="#_x0000_t65" style="position:absolute;margin-left:86.65pt;margin-top:10.6pt;width:75pt;height:33.75pt;z-index:251679744" fillcolor="#d6e3bc">
            <v:shadow on="t" opacity=".5" offset="6pt,-6pt"/>
          </v:shape>
        </w:pict>
      </w:r>
      <w:r>
        <w:rPr>
          <w:noProof/>
          <w:lang w:eastAsia="tr-TR"/>
        </w:rPr>
        <w:pict>
          <v:shape id="_x0000_s1075" type="#_x0000_t65" style="position:absolute;margin-left:-2.6pt;margin-top:10.6pt;width:75pt;height:33.75pt;z-index:251678720" fillcolor="#d6e3bc">
            <v:shadow on="t" opacity=".5" offset="6pt,-6pt"/>
          </v:shape>
        </w:pict>
      </w: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Default="00D57905" w:rsidP="00CE2237">
      <w:pPr>
        <w:pStyle w:val="NoSpacing"/>
        <w:rPr>
          <w:rFonts w:ascii="Cambria" w:hAnsi="Cambria" w:cs="Cambria"/>
          <w:sz w:val="28"/>
          <w:szCs w:val="28"/>
        </w:rPr>
      </w:pPr>
    </w:p>
    <w:p w:rsidR="00D57905" w:rsidRPr="00C024DC" w:rsidRDefault="00D57905" w:rsidP="00C024DC">
      <w:pPr>
        <w:pStyle w:val="NoSpacing"/>
        <w:jc w:val="right"/>
        <w:rPr>
          <w:rFonts w:ascii="Monotype Corsiva" w:hAnsi="Monotype Corsiva" w:cs="Monotype Corsiva"/>
          <w:sz w:val="32"/>
          <w:szCs w:val="32"/>
        </w:rPr>
      </w:pPr>
      <w:hyperlink r:id="rId10" w:history="1">
        <w:r>
          <w:rPr>
            <w:rStyle w:val="Hyperlink"/>
            <w:rFonts w:ascii="Century Gothic" w:hAnsi="Century Gothic" w:cs="Century Gothic"/>
            <w:b/>
            <w:bCs/>
            <w:sz w:val="24"/>
            <w:szCs w:val="24"/>
          </w:rPr>
          <w:t>www.sorubak.com</w:t>
        </w:r>
      </w:hyperlink>
      <w:r w:rsidRPr="00C024DC">
        <w:rPr>
          <w:rFonts w:ascii="Monotype Corsiva" w:hAnsi="Monotype Corsiva" w:cs="Monotype Corsiva"/>
          <w:sz w:val="32"/>
          <w:szCs w:val="32"/>
        </w:rPr>
        <w:t>Bahadır BOZKURT</w:t>
      </w:r>
    </w:p>
    <w:p w:rsidR="00D57905" w:rsidRPr="00C024DC" w:rsidRDefault="00D57905" w:rsidP="00C024DC">
      <w:pPr>
        <w:pStyle w:val="NoSpacing"/>
        <w:ind w:left="5664" w:firstLine="708"/>
        <w:jc w:val="center"/>
        <w:rPr>
          <w:rFonts w:ascii="Monotype Corsiva" w:hAnsi="Monotype Corsiva" w:cs="Monotype Corsiva"/>
          <w:sz w:val="32"/>
          <w:szCs w:val="32"/>
        </w:rPr>
      </w:pPr>
      <w:r>
        <w:rPr>
          <w:rFonts w:ascii="Monotype Corsiva" w:hAnsi="Monotype Corsiva" w:cs="Monotype Corsiva"/>
          <w:sz w:val="32"/>
          <w:szCs w:val="32"/>
        </w:rPr>
        <w:t xml:space="preserve">    </w:t>
      </w:r>
      <w:r w:rsidRPr="00C024DC">
        <w:rPr>
          <w:rFonts w:ascii="Monotype Corsiva" w:hAnsi="Monotype Corsiva" w:cs="Monotype Corsiva"/>
          <w:sz w:val="32"/>
          <w:szCs w:val="32"/>
        </w:rPr>
        <w:t>2/B Sınıf Öğretmeni</w:t>
      </w:r>
    </w:p>
    <w:sectPr w:rsidR="00D57905" w:rsidRPr="00C024DC" w:rsidSect="00FF3ADC">
      <w:headerReference w:type="default" r:id="rId11"/>
      <w:pgSz w:w="11906" w:h="16838"/>
      <w:pgMar w:top="1417" w:right="1417" w:bottom="426" w:left="1417" w:header="1135" w:footer="708" w:gutter="0"/>
      <w:pgBorders w:offsetFrom="page">
        <w:top w:val="palmsColor" w:sz="30" w:space="24" w:color="auto"/>
        <w:left w:val="palmsColor" w:sz="30" w:space="24" w:color="auto"/>
        <w:bottom w:val="palmsColor" w:sz="30" w:space="24" w:color="auto"/>
        <w:right w:val="palmsColor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905" w:rsidRDefault="00D57905" w:rsidP="007C6B9F">
      <w:pPr>
        <w:spacing w:after="0" w:line="240" w:lineRule="auto"/>
      </w:pPr>
      <w:r>
        <w:separator/>
      </w:r>
    </w:p>
  </w:endnote>
  <w:endnote w:type="continuationSeparator" w:id="0">
    <w:p w:rsidR="00D57905" w:rsidRDefault="00D57905" w:rsidP="007C6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905" w:rsidRDefault="00D57905" w:rsidP="007C6B9F">
      <w:pPr>
        <w:spacing w:after="0" w:line="240" w:lineRule="auto"/>
      </w:pPr>
      <w:r>
        <w:separator/>
      </w:r>
    </w:p>
  </w:footnote>
  <w:footnote w:type="continuationSeparator" w:id="0">
    <w:p w:rsidR="00D57905" w:rsidRDefault="00D57905" w:rsidP="007C6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905" w:rsidRPr="007C6B9F" w:rsidRDefault="00D57905">
    <w:pPr>
      <w:pStyle w:val="Header"/>
      <w:rPr>
        <w:rFonts w:ascii="Cambria" w:hAnsi="Cambria" w:cs="Cambria"/>
        <w:b/>
        <w:bCs/>
        <w:sz w:val="28"/>
        <w:szCs w:val="28"/>
        <w:u w:val="single"/>
      </w:rPr>
    </w:pPr>
    <w:r w:rsidRPr="007C6B9F">
      <w:rPr>
        <w:rFonts w:ascii="Cambria" w:hAnsi="Cambria" w:cs="Cambria"/>
        <w:b/>
        <w:bCs/>
        <w:sz w:val="28"/>
        <w:szCs w:val="28"/>
        <w:u w:val="single"/>
      </w:rPr>
      <w:t>Adı – Soyadı: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65E92"/>
    <w:multiLevelType w:val="hybridMultilevel"/>
    <w:tmpl w:val="79A675E8"/>
    <w:lvl w:ilvl="0" w:tplc="A8C65FE0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6B9F"/>
    <w:rsid w:val="00132F2C"/>
    <w:rsid w:val="00237E90"/>
    <w:rsid w:val="00371D18"/>
    <w:rsid w:val="003A2246"/>
    <w:rsid w:val="00421A5C"/>
    <w:rsid w:val="004C7F85"/>
    <w:rsid w:val="007C6B9F"/>
    <w:rsid w:val="00A020FA"/>
    <w:rsid w:val="00C024DC"/>
    <w:rsid w:val="00CC69B4"/>
    <w:rsid w:val="00CE2237"/>
    <w:rsid w:val="00D57905"/>
    <w:rsid w:val="00FF3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9B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C6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6B9F"/>
  </w:style>
  <w:style w:type="paragraph" w:styleId="Footer">
    <w:name w:val="footer"/>
    <w:basedOn w:val="Normal"/>
    <w:link w:val="FooterChar"/>
    <w:uiPriority w:val="99"/>
    <w:semiHidden/>
    <w:rsid w:val="007C6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6B9F"/>
  </w:style>
  <w:style w:type="paragraph" w:styleId="NoSpacing">
    <w:name w:val="No Spacing"/>
    <w:uiPriority w:val="99"/>
    <w:qFormat/>
    <w:rsid w:val="00CE2237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E2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223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C7F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1</Pages>
  <Words>102</Words>
  <Characters>585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2013-01-22T23:33:00Z</dcterms:created>
  <dcterms:modified xsi:type="dcterms:W3CDTF">2013-01-28T19:54:00Z</dcterms:modified>
  <cp:category>www.sorubak.com</cp:category>
  <cp:contentType>www.sorubak.com</cp:contentType>
  <cp:contentStatus>www.sorubak.com</cp:contentStatus>
  <cp:version>www.sorubak.com</cp:version>
</cp:coreProperties>
</file>