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9FA" w:rsidRPr="00F25752" w:rsidRDefault="00EA49FA" w:rsidP="0018170F">
      <w:pPr>
        <w:pStyle w:val="NoSpacing"/>
        <w:spacing w:before="0" w:beforeAutospacing="0" w:after="0" w:afterAutospacing="0"/>
        <w:rPr>
          <w:b/>
          <w:bCs/>
        </w:rPr>
      </w:pPr>
      <w:r w:rsidRPr="00F25752">
        <w:rPr>
          <w:b/>
          <w:bCs/>
        </w:rPr>
        <w:t>ÇAPA ATATÜRK İLKÖĞRETİM OKULU MÜDÜRLÜĞÜNE</w:t>
      </w:r>
    </w:p>
    <w:p w:rsidR="00EA49FA" w:rsidRPr="00F25752" w:rsidRDefault="00EA49FA" w:rsidP="0018170F">
      <w:pPr>
        <w:pStyle w:val="NoSpacing"/>
        <w:spacing w:before="0" w:beforeAutospacing="0" w:after="0" w:afterAutospacing="0"/>
        <w:rPr>
          <w:b/>
          <w:bCs/>
          <w:u w:val="single"/>
        </w:rPr>
      </w:pPr>
      <w:r w:rsidRPr="00F25752">
        <w:rPr>
          <w:b/>
          <w:bCs/>
        </w:rPr>
        <w:tab/>
      </w:r>
      <w:r w:rsidRPr="00F25752">
        <w:rPr>
          <w:b/>
          <w:bCs/>
        </w:rPr>
        <w:tab/>
      </w:r>
      <w:r w:rsidRPr="00F25752">
        <w:rPr>
          <w:b/>
          <w:bCs/>
        </w:rPr>
        <w:tab/>
      </w:r>
      <w:r w:rsidRPr="00F25752">
        <w:rPr>
          <w:b/>
          <w:bCs/>
        </w:rPr>
        <w:tab/>
      </w:r>
      <w:r w:rsidRPr="00F25752">
        <w:rPr>
          <w:b/>
          <w:bCs/>
        </w:rPr>
        <w:tab/>
      </w:r>
      <w:r w:rsidRPr="00F25752">
        <w:rPr>
          <w:b/>
          <w:bCs/>
        </w:rPr>
        <w:tab/>
      </w:r>
      <w:r w:rsidRPr="00F25752">
        <w:rPr>
          <w:b/>
          <w:bCs/>
        </w:rPr>
        <w:tab/>
      </w:r>
      <w:r w:rsidRPr="00F25752">
        <w:rPr>
          <w:b/>
          <w:bCs/>
        </w:rPr>
        <w:tab/>
        <w:t xml:space="preserve">                    </w:t>
      </w:r>
      <w:r w:rsidRPr="00F25752">
        <w:rPr>
          <w:b/>
          <w:bCs/>
          <w:u w:val="single"/>
        </w:rPr>
        <w:t>FATİH</w:t>
      </w:r>
    </w:p>
    <w:p w:rsidR="00EA49FA" w:rsidRPr="00F25752" w:rsidRDefault="00EA49FA" w:rsidP="0018170F">
      <w:pPr>
        <w:pStyle w:val="NoSpacing"/>
        <w:spacing w:before="0" w:beforeAutospacing="0" w:after="0" w:afterAutospacing="0"/>
      </w:pPr>
      <w:r w:rsidRPr="00F25752">
        <w:tab/>
        <w:t xml:space="preserve">    18 Şubat 2013 Pazartesi günü saat 11.00’de aşağıdaki gündem maddelerini görüşmek üzere okulumuz konferans salonunda 2012-2013 Eğitim- öğretim yılı 2. Sınıflar zümre öğretmenler kurulu toplantısını yapmak istiyoruz. </w:t>
      </w:r>
    </w:p>
    <w:p w:rsidR="00EA49FA" w:rsidRPr="00F25752" w:rsidRDefault="00EA49FA" w:rsidP="0018170F">
      <w:pPr>
        <w:pStyle w:val="NoSpacing"/>
        <w:spacing w:before="0" w:beforeAutospacing="0" w:after="0" w:afterAutospacing="0"/>
      </w:pPr>
      <w:r w:rsidRPr="00F25752">
        <w:t xml:space="preserve">Gereğini bilgilerinize arz ederim. </w:t>
      </w:r>
      <w:r w:rsidRPr="00F25752">
        <w:rPr>
          <w:b/>
          <w:bCs/>
          <w:i/>
          <w:iCs/>
        </w:rPr>
        <w:t xml:space="preserve">                                                </w:t>
      </w:r>
      <w:r w:rsidRPr="00F25752">
        <w:t>Refik BAŞ</w:t>
      </w:r>
      <w:r w:rsidRPr="00F25752">
        <w:rPr>
          <w:b/>
          <w:bCs/>
          <w:i/>
          <w:iCs/>
        </w:rPr>
        <w:t xml:space="preserve">                                                                                                                                                   </w:t>
      </w:r>
    </w:p>
    <w:p w:rsidR="00EA49FA" w:rsidRPr="00F25752" w:rsidRDefault="00EA49FA" w:rsidP="0018170F">
      <w:pPr>
        <w:pStyle w:val="NoSpacing"/>
        <w:spacing w:before="0" w:beforeAutospacing="0" w:after="0" w:afterAutospacing="0"/>
        <w:jc w:val="right"/>
      </w:pPr>
      <w:r w:rsidRPr="00F25752">
        <w:t>2/D Sınıf Öğretmeni</w:t>
      </w:r>
    </w:p>
    <w:p w:rsidR="00EA49FA" w:rsidRPr="00F25752" w:rsidRDefault="00EA49FA" w:rsidP="0018170F">
      <w:pPr>
        <w:pStyle w:val="NoSpacing"/>
        <w:spacing w:before="0" w:beforeAutospacing="0" w:after="0" w:afterAutospacing="0"/>
        <w:jc w:val="center"/>
      </w:pPr>
      <w:r w:rsidRPr="00F25752">
        <w:rPr>
          <w:b/>
          <w:bCs/>
        </w:rPr>
        <w:t xml:space="preserve">                                                                              (Zümre Başkanı)</w:t>
      </w:r>
    </w:p>
    <w:p w:rsidR="00EA49FA" w:rsidRPr="00F25752" w:rsidRDefault="00EA49FA" w:rsidP="0018170F">
      <w:pPr>
        <w:pStyle w:val="NoSpacing"/>
        <w:spacing w:after="0" w:afterAutospacing="0"/>
      </w:pPr>
    </w:p>
    <w:p w:rsidR="00EA49FA" w:rsidRPr="00F25752" w:rsidRDefault="00EA49FA" w:rsidP="0018170F">
      <w:pPr>
        <w:spacing w:after="0"/>
        <w:jc w:val="center"/>
        <w:rPr>
          <w:rFonts w:ascii="Times New Roman" w:hAnsi="Times New Roman" w:cs="Times New Roman"/>
          <w:sz w:val="24"/>
          <w:szCs w:val="24"/>
        </w:rPr>
      </w:pPr>
      <w:r w:rsidRPr="00F25752">
        <w:rPr>
          <w:rFonts w:ascii="Times New Roman" w:hAnsi="Times New Roman" w:cs="Times New Roman"/>
          <w:b/>
          <w:bCs/>
          <w:sz w:val="24"/>
          <w:szCs w:val="24"/>
          <w:u w:val="single"/>
        </w:rPr>
        <w:t xml:space="preserve">GÜNDEM MADDELERİ </w:t>
      </w:r>
    </w:p>
    <w:p w:rsidR="00EA49FA" w:rsidRPr="00F25752" w:rsidRDefault="00EA49FA" w:rsidP="0018170F">
      <w:pPr>
        <w:pStyle w:val="NoSpacing"/>
        <w:numPr>
          <w:ilvl w:val="0"/>
          <w:numId w:val="1"/>
        </w:numPr>
        <w:spacing w:after="0" w:afterAutospacing="0"/>
        <w:jc w:val="both"/>
      </w:pPr>
      <w:r w:rsidRPr="00F25752">
        <w:t>Açılış ve gündem maddelerinin okunması.</w:t>
      </w:r>
    </w:p>
    <w:p w:rsidR="00EA49FA" w:rsidRPr="00F25752" w:rsidRDefault="00EA49FA" w:rsidP="0018170F">
      <w:pPr>
        <w:pStyle w:val="NoSpacing"/>
        <w:numPr>
          <w:ilvl w:val="0"/>
          <w:numId w:val="1"/>
        </w:numPr>
        <w:spacing w:after="0" w:afterAutospacing="0"/>
        <w:jc w:val="both"/>
      </w:pPr>
      <w:r w:rsidRPr="00F25752">
        <w:rPr>
          <w:color w:val="000000"/>
        </w:rPr>
        <w:t>Yeni gelen emir ve genelgeler ile II. dönem Atatürkçülük konularının, öğretmen kılavuz kitaplarının ve ilgili tebliğler dergilerinin incelenmesi.</w:t>
      </w:r>
    </w:p>
    <w:p w:rsidR="00EA49FA" w:rsidRPr="00F25752" w:rsidRDefault="00EA49FA" w:rsidP="0018170F">
      <w:pPr>
        <w:pStyle w:val="NoSpacing"/>
        <w:numPr>
          <w:ilvl w:val="0"/>
          <w:numId w:val="1"/>
        </w:numPr>
        <w:spacing w:after="0" w:afterAutospacing="0"/>
        <w:jc w:val="both"/>
      </w:pPr>
      <w:r w:rsidRPr="00F25752">
        <w:t xml:space="preserve">Bir önceki dönemin değerlendirilmesi. </w:t>
      </w:r>
    </w:p>
    <w:p w:rsidR="00EA49FA" w:rsidRPr="00F25752" w:rsidRDefault="00EA49FA" w:rsidP="0018170F">
      <w:pPr>
        <w:pStyle w:val="NoSpacing"/>
        <w:numPr>
          <w:ilvl w:val="0"/>
          <w:numId w:val="1"/>
        </w:numPr>
        <w:spacing w:after="0" w:afterAutospacing="0"/>
        <w:jc w:val="both"/>
      </w:pPr>
      <w:r w:rsidRPr="00F25752">
        <w:t xml:space="preserve">Başarısız olan öğrencilerin durumlarının görüşülmesi ve </w:t>
      </w:r>
      <w:r w:rsidRPr="00F25752">
        <w:rPr>
          <w:color w:val="000000"/>
        </w:rPr>
        <w:t xml:space="preserve">alınacak önlemlerin kararlaştırılması. </w:t>
      </w:r>
      <w:r w:rsidRPr="00F25752">
        <w:t xml:space="preserve"> </w:t>
      </w:r>
    </w:p>
    <w:p w:rsidR="00EA49FA" w:rsidRPr="00F25752" w:rsidRDefault="00EA49FA" w:rsidP="0018170F">
      <w:pPr>
        <w:pStyle w:val="NoSpacing"/>
        <w:numPr>
          <w:ilvl w:val="0"/>
          <w:numId w:val="1"/>
        </w:numPr>
        <w:spacing w:after="0" w:afterAutospacing="0"/>
        <w:jc w:val="both"/>
      </w:pPr>
      <w:r w:rsidRPr="00F25752">
        <w:rPr>
          <w:color w:val="000000"/>
        </w:rPr>
        <w:t>II. dönem başarının arttırılması için alınacak yeni tedbirlerin, uygulanacak yeni yöntem ve teknikler ile yeni programda yer alan kavramların gözden geçirilmesi.</w:t>
      </w:r>
    </w:p>
    <w:p w:rsidR="00EA49FA" w:rsidRPr="00F25752" w:rsidRDefault="00EA49FA" w:rsidP="0018170F">
      <w:pPr>
        <w:pStyle w:val="NoSpacing"/>
        <w:numPr>
          <w:ilvl w:val="0"/>
          <w:numId w:val="1"/>
        </w:numPr>
        <w:spacing w:after="0" w:afterAutospacing="0"/>
        <w:jc w:val="both"/>
      </w:pPr>
      <w:r w:rsidRPr="00F25752">
        <w:t>Temizlik , sınıf düzeni ve kılık kıyafet.</w:t>
      </w:r>
    </w:p>
    <w:p w:rsidR="00EA49FA" w:rsidRPr="00F25752" w:rsidRDefault="00EA49FA" w:rsidP="0018170F">
      <w:pPr>
        <w:pStyle w:val="NoSpacing"/>
        <w:numPr>
          <w:ilvl w:val="0"/>
          <w:numId w:val="1"/>
        </w:numPr>
        <w:spacing w:after="0" w:afterAutospacing="0"/>
        <w:jc w:val="both"/>
      </w:pPr>
      <w:r w:rsidRPr="00F25752">
        <w:t>Öğrencilerin sağlığı ve beslenmeleri.</w:t>
      </w:r>
    </w:p>
    <w:p w:rsidR="00EA49FA" w:rsidRPr="00F25752" w:rsidRDefault="00EA49FA" w:rsidP="0018170F">
      <w:pPr>
        <w:pStyle w:val="NoSpacing"/>
        <w:numPr>
          <w:ilvl w:val="0"/>
          <w:numId w:val="1"/>
        </w:numPr>
        <w:spacing w:after="0" w:afterAutospacing="0"/>
        <w:jc w:val="both"/>
      </w:pPr>
      <w:r w:rsidRPr="00F25752">
        <w:t>Okul-öğretmen-veli ilişkileri.</w:t>
      </w:r>
    </w:p>
    <w:p w:rsidR="00EA49FA" w:rsidRPr="00F25752" w:rsidRDefault="00EA49FA" w:rsidP="0018170F">
      <w:pPr>
        <w:pStyle w:val="NoSpacing"/>
        <w:numPr>
          <w:ilvl w:val="0"/>
          <w:numId w:val="1"/>
        </w:numPr>
        <w:spacing w:after="0" w:afterAutospacing="0"/>
        <w:jc w:val="both"/>
      </w:pPr>
      <w:r w:rsidRPr="00F25752">
        <w:rPr>
          <w:color w:val="000000"/>
        </w:rPr>
        <w:t xml:space="preserve">Sınıf kitaplığını zenginleştirme çalışmaları ve </w:t>
      </w:r>
      <w:r w:rsidRPr="00F25752">
        <w:t>öğrencilerin okuma alışkanlığı kazanması için yapılan çalışmaların belirlenmesi.</w:t>
      </w:r>
    </w:p>
    <w:p w:rsidR="00EA49FA" w:rsidRPr="00F25752" w:rsidRDefault="00EA49FA" w:rsidP="0018170F">
      <w:pPr>
        <w:pStyle w:val="NoSpacing"/>
        <w:numPr>
          <w:ilvl w:val="0"/>
          <w:numId w:val="1"/>
        </w:numPr>
        <w:spacing w:after="0" w:afterAutospacing="0"/>
        <w:jc w:val="both"/>
      </w:pPr>
      <w:r w:rsidRPr="00F25752">
        <w:t>Serbest etkinlik dersinin işlenişinin görüşülmesi.</w:t>
      </w:r>
    </w:p>
    <w:p w:rsidR="00EA49FA" w:rsidRPr="00F25752" w:rsidRDefault="00EA49FA" w:rsidP="0018170F">
      <w:pPr>
        <w:pStyle w:val="NoSpacing"/>
        <w:numPr>
          <w:ilvl w:val="0"/>
          <w:numId w:val="1"/>
        </w:numPr>
        <w:spacing w:after="0" w:afterAutospacing="0"/>
        <w:jc w:val="both"/>
      </w:pPr>
      <w:r w:rsidRPr="00F25752">
        <w:t>Ölçme ve değerlendirme ve Proje ve Performans görevlerinin görüşülmesi.</w:t>
      </w:r>
    </w:p>
    <w:p w:rsidR="00EA49FA" w:rsidRPr="00F25752" w:rsidRDefault="00EA49FA" w:rsidP="0018170F">
      <w:pPr>
        <w:pStyle w:val="NoSpacing"/>
        <w:numPr>
          <w:ilvl w:val="0"/>
          <w:numId w:val="1"/>
        </w:numPr>
        <w:spacing w:after="0" w:afterAutospacing="0"/>
        <w:jc w:val="both"/>
      </w:pPr>
      <w:r w:rsidRPr="00F25752">
        <w:t>Öğrencilerin okula devam durumları.</w:t>
      </w:r>
    </w:p>
    <w:p w:rsidR="00EA49FA" w:rsidRPr="00F25752" w:rsidRDefault="00EA49FA" w:rsidP="0018170F">
      <w:pPr>
        <w:pStyle w:val="NoSpacing"/>
        <w:numPr>
          <w:ilvl w:val="0"/>
          <w:numId w:val="1"/>
        </w:numPr>
        <w:spacing w:after="0" w:afterAutospacing="0"/>
        <w:jc w:val="both"/>
      </w:pPr>
      <w:r w:rsidRPr="00F25752">
        <w:rPr>
          <w:color w:val="000000"/>
        </w:rPr>
        <w:t>Sosyal kulüp çalışmaları ile I. yarıyılda kutlanan belirli gün ve haftaların  değerlendirilmesi, II. yarıyılda kutlanacak belirli gün ve haftaların gözden geçirilmesi.</w:t>
      </w:r>
    </w:p>
    <w:p w:rsidR="00EA49FA" w:rsidRPr="00F25752" w:rsidRDefault="00EA49FA" w:rsidP="0018170F">
      <w:pPr>
        <w:pStyle w:val="NoSpacing"/>
        <w:numPr>
          <w:ilvl w:val="0"/>
          <w:numId w:val="1"/>
        </w:numPr>
        <w:spacing w:after="0" w:afterAutospacing="0"/>
        <w:jc w:val="both"/>
      </w:pPr>
      <w:r w:rsidRPr="00F25752">
        <w:t>Dilek ve temenniler,</w:t>
      </w:r>
      <w:r w:rsidRPr="00F25752">
        <w:rPr>
          <w:color w:val="000000"/>
        </w:rPr>
        <w:t xml:space="preserve"> kapanış.</w:t>
      </w:r>
    </w:p>
    <w:p w:rsidR="00EA49FA" w:rsidRPr="00F25752" w:rsidRDefault="00EA49FA" w:rsidP="0018170F">
      <w:pPr>
        <w:spacing w:after="0"/>
        <w:rPr>
          <w:rFonts w:ascii="Times New Roman" w:hAnsi="Times New Roman" w:cs="Times New Roman"/>
          <w:i/>
          <w:iCs/>
          <w:sz w:val="24"/>
          <w:szCs w:val="24"/>
        </w:rPr>
      </w:pPr>
    </w:p>
    <w:p w:rsidR="00EA49FA" w:rsidRPr="00F25752" w:rsidRDefault="00EA49FA" w:rsidP="0018170F">
      <w:pPr>
        <w:pStyle w:val="NoSpacing"/>
        <w:spacing w:before="0" w:beforeAutospacing="0" w:after="0" w:afterAutospacing="0"/>
        <w:jc w:val="center"/>
        <w:rPr>
          <w:b/>
          <w:bCs/>
        </w:rPr>
      </w:pPr>
      <w:r w:rsidRPr="00F25752">
        <w:rPr>
          <w:b/>
          <w:bCs/>
        </w:rPr>
        <w:t>OLUR</w:t>
      </w:r>
    </w:p>
    <w:p w:rsidR="00EA49FA" w:rsidRPr="00F25752" w:rsidRDefault="00EA49FA" w:rsidP="0018170F">
      <w:pPr>
        <w:pStyle w:val="NoSpacing"/>
        <w:spacing w:before="0" w:beforeAutospacing="0" w:after="0" w:afterAutospacing="0"/>
        <w:jc w:val="center"/>
        <w:rPr>
          <w:b/>
          <w:bCs/>
        </w:rPr>
      </w:pPr>
      <w:r w:rsidRPr="00F25752">
        <w:rPr>
          <w:b/>
          <w:bCs/>
        </w:rPr>
        <w:t>18/ 02/2013</w:t>
      </w:r>
    </w:p>
    <w:p w:rsidR="00EA49FA" w:rsidRPr="00F25752" w:rsidRDefault="00EA49FA" w:rsidP="0018170F">
      <w:pPr>
        <w:pStyle w:val="NoSpacing"/>
        <w:spacing w:before="0" w:beforeAutospacing="0" w:after="0" w:afterAutospacing="0"/>
        <w:jc w:val="center"/>
        <w:rPr>
          <w:b/>
          <w:bCs/>
        </w:rPr>
      </w:pPr>
      <w:r w:rsidRPr="00F25752">
        <w:rPr>
          <w:b/>
          <w:bCs/>
        </w:rPr>
        <w:t>Ali PIRILDAR</w:t>
      </w:r>
    </w:p>
    <w:p w:rsidR="00EA49FA" w:rsidRPr="00F25752" w:rsidRDefault="00EA49FA" w:rsidP="0018170F">
      <w:pPr>
        <w:pStyle w:val="NoSpacing"/>
        <w:spacing w:before="0" w:beforeAutospacing="0" w:after="0" w:afterAutospacing="0"/>
        <w:jc w:val="center"/>
      </w:pPr>
      <w:r w:rsidRPr="00F25752">
        <w:rPr>
          <w:b/>
          <w:bCs/>
        </w:rPr>
        <w:t>Okul Müdürü</w:t>
      </w:r>
    </w:p>
    <w:p w:rsidR="00EA49FA" w:rsidRPr="00F25752" w:rsidRDefault="00EA49FA" w:rsidP="0018170F">
      <w:pPr>
        <w:spacing w:after="0"/>
        <w:rPr>
          <w:rFonts w:ascii="Times New Roman" w:hAnsi="Times New Roman" w:cs="Times New Roman"/>
          <w:sz w:val="24"/>
          <w:szCs w:val="24"/>
        </w:rPr>
      </w:pPr>
    </w:p>
    <w:p w:rsidR="00EA49FA" w:rsidRPr="00F25752" w:rsidRDefault="00EA49FA" w:rsidP="0018170F">
      <w:pPr>
        <w:spacing w:after="0"/>
        <w:rPr>
          <w:rFonts w:ascii="Times New Roman" w:hAnsi="Times New Roman" w:cs="Times New Roman"/>
          <w:sz w:val="24"/>
          <w:szCs w:val="24"/>
        </w:rPr>
      </w:pPr>
    </w:p>
    <w:p w:rsidR="00EA49FA" w:rsidRPr="00F25752" w:rsidRDefault="00EA49FA" w:rsidP="0018170F">
      <w:pPr>
        <w:spacing w:after="0"/>
        <w:rPr>
          <w:rFonts w:ascii="Times New Roman" w:hAnsi="Times New Roman" w:cs="Times New Roman"/>
          <w:sz w:val="24"/>
          <w:szCs w:val="24"/>
        </w:rPr>
      </w:pPr>
    </w:p>
    <w:p w:rsidR="00EA49FA" w:rsidRPr="00F25752" w:rsidRDefault="00EA49FA" w:rsidP="0018170F">
      <w:pPr>
        <w:spacing w:after="0"/>
        <w:rPr>
          <w:rFonts w:ascii="Times New Roman" w:hAnsi="Times New Roman" w:cs="Times New Roman"/>
          <w:sz w:val="24"/>
          <w:szCs w:val="24"/>
        </w:rPr>
      </w:pPr>
    </w:p>
    <w:p w:rsidR="00EA49FA" w:rsidRDefault="00EA49FA" w:rsidP="0018170F">
      <w:pPr>
        <w:spacing w:after="0"/>
        <w:rPr>
          <w:rFonts w:ascii="Times New Roman" w:hAnsi="Times New Roman" w:cs="Times New Roman"/>
          <w:sz w:val="24"/>
          <w:szCs w:val="24"/>
        </w:rPr>
      </w:pPr>
    </w:p>
    <w:p w:rsidR="00EA49FA" w:rsidRDefault="00EA49FA" w:rsidP="0018170F">
      <w:pPr>
        <w:spacing w:after="0"/>
        <w:rPr>
          <w:rFonts w:ascii="Times New Roman" w:hAnsi="Times New Roman" w:cs="Times New Roman"/>
          <w:sz w:val="24"/>
          <w:szCs w:val="24"/>
        </w:rPr>
      </w:pPr>
    </w:p>
    <w:p w:rsidR="00EA49FA" w:rsidRDefault="00EA49FA" w:rsidP="0018170F">
      <w:pPr>
        <w:spacing w:after="0"/>
        <w:rPr>
          <w:rFonts w:ascii="Times New Roman" w:hAnsi="Times New Roman" w:cs="Times New Roman"/>
          <w:sz w:val="24"/>
          <w:szCs w:val="24"/>
        </w:rPr>
      </w:pPr>
    </w:p>
    <w:p w:rsidR="00EA49FA" w:rsidRDefault="00EA49FA" w:rsidP="0018170F">
      <w:pPr>
        <w:spacing w:after="0"/>
        <w:rPr>
          <w:rFonts w:ascii="Times New Roman" w:hAnsi="Times New Roman" w:cs="Times New Roman"/>
          <w:sz w:val="24"/>
          <w:szCs w:val="24"/>
        </w:rPr>
      </w:pPr>
    </w:p>
    <w:p w:rsidR="00EA49FA" w:rsidRPr="00F25752" w:rsidRDefault="00EA49FA" w:rsidP="0018170F">
      <w:pPr>
        <w:spacing w:after="0"/>
        <w:rPr>
          <w:rFonts w:ascii="Times New Roman" w:hAnsi="Times New Roman" w:cs="Times New Roman"/>
          <w:sz w:val="24"/>
          <w:szCs w:val="24"/>
        </w:rPr>
      </w:pPr>
    </w:p>
    <w:p w:rsidR="00EA49FA" w:rsidRPr="00F25752" w:rsidRDefault="00EA49FA" w:rsidP="0018170F">
      <w:pPr>
        <w:spacing w:after="0"/>
        <w:rPr>
          <w:rFonts w:ascii="Times New Roman" w:hAnsi="Times New Roman" w:cs="Times New Roman"/>
          <w:sz w:val="24"/>
          <w:szCs w:val="24"/>
        </w:rPr>
      </w:pPr>
    </w:p>
    <w:p w:rsidR="00EA49FA" w:rsidRPr="00F25752" w:rsidRDefault="00EA49FA" w:rsidP="0018170F">
      <w:pPr>
        <w:spacing w:after="0"/>
        <w:rPr>
          <w:rFonts w:ascii="Times New Roman" w:hAnsi="Times New Roman" w:cs="Times New Roman"/>
          <w:sz w:val="24"/>
          <w:szCs w:val="24"/>
        </w:rPr>
      </w:pPr>
    </w:p>
    <w:p w:rsidR="00EA49FA" w:rsidRPr="00F25752" w:rsidRDefault="00EA49FA" w:rsidP="0018170F">
      <w:pPr>
        <w:spacing w:after="0"/>
        <w:rPr>
          <w:rFonts w:ascii="Times New Roman" w:hAnsi="Times New Roman" w:cs="Times New Roman"/>
          <w:sz w:val="24"/>
          <w:szCs w:val="24"/>
        </w:rPr>
      </w:pPr>
    </w:p>
    <w:p w:rsidR="00EA49FA" w:rsidRPr="00F25752" w:rsidRDefault="00EA49FA" w:rsidP="0018170F">
      <w:pPr>
        <w:pStyle w:val="gvdemetni21"/>
        <w:spacing w:before="0" w:beforeAutospacing="0" w:after="0" w:afterAutospacing="0"/>
        <w:jc w:val="center"/>
        <w:rPr>
          <w:b/>
          <w:bCs/>
          <w:color w:val="000000"/>
        </w:rPr>
      </w:pPr>
      <w:r w:rsidRPr="00F25752">
        <w:rPr>
          <w:b/>
          <w:bCs/>
          <w:color w:val="000000"/>
        </w:rPr>
        <w:t>ÇAPA İLKÖĞRETiM OKULU</w:t>
      </w:r>
    </w:p>
    <w:p w:rsidR="00EA49FA" w:rsidRPr="00F25752" w:rsidRDefault="00EA49FA" w:rsidP="0018170F">
      <w:pPr>
        <w:pStyle w:val="gvdemetni21"/>
        <w:spacing w:before="0" w:beforeAutospacing="0" w:after="0" w:afterAutospacing="0"/>
        <w:jc w:val="center"/>
        <w:rPr>
          <w:b/>
          <w:bCs/>
          <w:color w:val="000000"/>
        </w:rPr>
      </w:pPr>
      <w:r w:rsidRPr="00F25752">
        <w:rPr>
          <w:b/>
          <w:bCs/>
          <w:color w:val="000000"/>
        </w:rPr>
        <w:t>2012-2013 EĞİTİM ÖĞRETİM YILI</w:t>
      </w:r>
    </w:p>
    <w:p w:rsidR="00EA49FA" w:rsidRPr="00F25752" w:rsidRDefault="00EA49FA" w:rsidP="0018170F">
      <w:pPr>
        <w:pStyle w:val="gvdemetni21"/>
        <w:spacing w:before="0" w:beforeAutospacing="0" w:after="0" w:afterAutospacing="0"/>
        <w:jc w:val="center"/>
        <w:rPr>
          <w:b/>
          <w:bCs/>
          <w:color w:val="000000"/>
        </w:rPr>
      </w:pPr>
      <w:r w:rsidRPr="00F25752">
        <w:rPr>
          <w:b/>
          <w:bCs/>
          <w:color w:val="000000"/>
        </w:rPr>
        <w:t>2. SINIFLAR ZÜMRE ÖĞRETMENLER KURULU TOPLANTI TUTANAĞI</w:t>
      </w:r>
    </w:p>
    <w:p w:rsidR="00EA49FA" w:rsidRPr="00F25752" w:rsidRDefault="00EA49FA" w:rsidP="0018170F">
      <w:pPr>
        <w:pStyle w:val="gvdemetni21"/>
        <w:spacing w:before="0" w:beforeAutospacing="0" w:after="0" w:afterAutospacing="0"/>
        <w:jc w:val="both"/>
        <w:rPr>
          <w:color w:val="000000"/>
        </w:rPr>
      </w:pPr>
    </w:p>
    <w:p w:rsidR="00EA49FA" w:rsidRPr="00F25752" w:rsidRDefault="00EA49FA" w:rsidP="0018170F">
      <w:pPr>
        <w:spacing w:after="0"/>
        <w:jc w:val="both"/>
        <w:rPr>
          <w:rFonts w:ascii="Times New Roman" w:hAnsi="Times New Roman" w:cs="Times New Roman"/>
          <w:color w:val="000000"/>
          <w:sz w:val="24"/>
          <w:szCs w:val="24"/>
        </w:rPr>
      </w:pPr>
    </w:p>
    <w:p w:rsidR="00EA49FA" w:rsidRPr="00F25752" w:rsidRDefault="00EA49FA" w:rsidP="0018170F">
      <w:pPr>
        <w:pStyle w:val="AralkYok1"/>
        <w:tabs>
          <w:tab w:val="left" w:pos="3544"/>
        </w:tabs>
        <w:jc w:val="both"/>
        <w:rPr>
          <w:rFonts w:ascii="Times New Roman" w:hAnsi="Times New Roman" w:cs="Times New Roman"/>
          <w:sz w:val="24"/>
          <w:szCs w:val="24"/>
        </w:rPr>
      </w:pPr>
      <w:r w:rsidRPr="00F25752">
        <w:rPr>
          <w:rFonts w:ascii="Times New Roman" w:hAnsi="Times New Roman" w:cs="Times New Roman"/>
          <w:b/>
          <w:bCs/>
          <w:sz w:val="24"/>
          <w:szCs w:val="24"/>
        </w:rPr>
        <w:t>OKULU:</w:t>
      </w:r>
      <w:r w:rsidRPr="00F25752">
        <w:rPr>
          <w:rFonts w:ascii="Times New Roman" w:hAnsi="Times New Roman" w:cs="Times New Roman"/>
          <w:sz w:val="24"/>
          <w:szCs w:val="24"/>
        </w:rPr>
        <w:t xml:space="preserve">                : </w:t>
      </w:r>
      <w:r w:rsidRPr="00F25752">
        <w:rPr>
          <w:rFonts w:ascii="Times New Roman" w:hAnsi="Times New Roman" w:cs="Times New Roman"/>
          <w:color w:val="000000"/>
          <w:sz w:val="24"/>
          <w:szCs w:val="24"/>
        </w:rPr>
        <w:t>ÇAPA İLKÖĞRETiM OKULU</w:t>
      </w:r>
    </w:p>
    <w:p w:rsidR="00EA49FA" w:rsidRPr="00F25752" w:rsidRDefault="00EA49FA" w:rsidP="0018170F">
      <w:pPr>
        <w:pStyle w:val="AralkYok1"/>
        <w:jc w:val="both"/>
        <w:rPr>
          <w:rFonts w:ascii="Times New Roman" w:hAnsi="Times New Roman" w:cs="Times New Roman"/>
          <w:sz w:val="24"/>
          <w:szCs w:val="24"/>
        </w:rPr>
      </w:pPr>
      <w:r w:rsidRPr="00F25752">
        <w:rPr>
          <w:rFonts w:ascii="Times New Roman" w:hAnsi="Times New Roman" w:cs="Times New Roman"/>
          <w:b/>
          <w:bCs/>
          <w:sz w:val="24"/>
          <w:szCs w:val="24"/>
        </w:rPr>
        <w:t>ÖĞRETİM  YILI</w:t>
      </w:r>
      <w:r w:rsidRPr="00F25752">
        <w:rPr>
          <w:rFonts w:ascii="Times New Roman" w:hAnsi="Times New Roman" w:cs="Times New Roman"/>
          <w:sz w:val="24"/>
          <w:szCs w:val="24"/>
        </w:rPr>
        <w:t xml:space="preserve">       : 2012-2013</w:t>
      </w:r>
    </w:p>
    <w:p w:rsidR="00EA49FA" w:rsidRPr="00F25752" w:rsidRDefault="00EA49FA" w:rsidP="0018170F">
      <w:pPr>
        <w:pStyle w:val="AralkYok1"/>
        <w:jc w:val="both"/>
        <w:rPr>
          <w:rFonts w:ascii="Times New Roman" w:hAnsi="Times New Roman" w:cs="Times New Roman"/>
          <w:sz w:val="24"/>
          <w:szCs w:val="24"/>
        </w:rPr>
      </w:pPr>
      <w:r w:rsidRPr="00F25752">
        <w:rPr>
          <w:rFonts w:ascii="Times New Roman" w:hAnsi="Times New Roman" w:cs="Times New Roman"/>
          <w:b/>
          <w:bCs/>
          <w:sz w:val="24"/>
          <w:szCs w:val="24"/>
        </w:rPr>
        <w:t xml:space="preserve"> DÖNEM </w:t>
      </w:r>
      <w:r w:rsidRPr="00F25752">
        <w:rPr>
          <w:rFonts w:ascii="Times New Roman" w:hAnsi="Times New Roman" w:cs="Times New Roman"/>
          <w:sz w:val="24"/>
          <w:szCs w:val="24"/>
        </w:rPr>
        <w:t xml:space="preserve">              : 2. Dönem</w:t>
      </w:r>
    </w:p>
    <w:p w:rsidR="00EA49FA" w:rsidRPr="00F25752" w:rsidRDefault="00EA49FA" w:rsidP="0018170F">
      <w:pPr>
        <w:pStyle w:val="AralkYok1"/>
        <w:jc w:val="both"/>
        <w:rPr>
          <w:rFonts w:ascii="Times New Roman" w:hAnsi="Times New Roman" w:cs="Times New Roman"/>
          <w:sz w:val="24"/>
          <w:szCs w:val="24"/>
        </w:rPr>
      </w:pPr>
      <w:r w:rsidRPr="00F25752">
        <w:rPr>
          <w:rFonts w:ascii="Times New Roman" w:hAnsi="Times New Roman" w:cs="Times New Roman"/>
          <w:b/>
          <w:bCs/>
          <w:sz w:val="24"/>
          <w:szCs w:val="24"/>
        </w:rPr>
        <w:t>TOPLANTI TARİHİ</w:t>
      </w:r>
      <w:r w:rsidRPr="00F25752">
        <w:rPr>
          <w:rFonts w:ascii="Times New Roman" w:hAnsi="Times New Roman" w:cs="Times New Roman"/>
          <w:sz w:val="24"/>
          <w:szCs w:val="24"/>
        </w:rPr>
        <w:t xml:space="preserve">   : 18/02/2013</w:t>
      </w:r>
    </w:p>
    <w:p w:rsidR="00EA49FA" w:rsidRPr="00F25752" w:rsidRDefault="00EA49FA" w:rsidP="0018170F">
      <w:pPr>
        <w:pStyle w:val="AralkYok1"/>
        <w:jc w:val="both"/>
        <w:rPr>
          <w:rFonts w:ascii="Times New Roman" w:hAnsi="Times New Roman" w:cs="Times New Roman"/>
          <w:sz w:val="24"/>
          <w:szCs w:val="24"/>
        </w:rPr>
      </w:pPr>
      <w:r w:rsidRPr="00F25752">
        <w:rPr>
          <w:rFonts w:ascii="Times New Roman" w:hAnsi="Times New Roman" w:cs="Times New Roman"/>
          <w:b/>
          <w:bCs/>
          <w:sz w:val="24"/>
          <w:szCs w:val="24"/>
        </w:rPr>
        <w:t>TOPLANTI NO</w:t>
      </w:r>
      <w:r w:rsidRPr="00F25752">
        <w:rPr>
          <w:rFonts w:ascii="Times New Roman" w:hAnsi="Times New Roman" w:cs="Times New Roman"/>
          <w:sz w:val="24"/>
          <w:szCs w:val="24"/>
        </w:rPr>
        <w:t xml:space="preserve">       : 2</w:t>
      </w:r>
    </w:p>
    <w:p w:rsidR="00EA49FA" w:rsidRPr="00F25752" w:rsidRDefault="00EA49FA" w:rsidP="0018170F">
      <w:pPr>
        <w:pStyle w:val="AralkYok1"/>
        <w:jc w:val="both"/>
        <w:rPr>
          <w:rFonts w:ascii="Times New Roman" w:hAnsi="Times New Roman" w:cs="Times New Roman"/>
          <w:sz w:val="24"/>
          <w:szCs w:val="24"/>
        </w:rPr>
      </w:pPr>
      <w:r w:rsidRPr="00F25752">
        <w:rPr>
          <w:rFonts w:ascii="Times New Roman" w:hAnsi="Times New Roman" w:cs="Times New Roman"/>
          <w:b/>
          <w:bCs/>
          <w:sz w:val="24"/>
          <w:szCs w:val="24"/>
        </w:rPr>
        <w:t>TOPLANTI YERİ</w:t>
      </w:r>
      <w:r w:rsidRPr="00F25752">
        <w:rPr>
          <w:rFonts w:ascii="Times New Roman" w:hAnsi="Times New Roman" w:cs="Times New Roman"/>
          <w:sz w:val="24"/>
          <w:szCs w:val="24"/>
        </w:rPr>
        <w:t xml:space="preserve">      : Konferans Salonu</w:t>
      </w:r>
    </w:p>
    <w:p w:rsidR="00EA49FA" w:rsidRPr="00F25752" w:rsidRDefault="00EA49FA" w:rsidP="0018170F">
      <w:pPr>
        <w:pStyle w:val="AralkYok1"/>
        <w:jc w:val="both"/>
        <w:rPr>
          <w:rFonts w:ascii="Times New Roman" w:hAnsi="Times New Roman" w:cs="Times New Roman"/>
          <w:sz w:val="24"/>
          <w:szCs w:val="24"/>
        </w:rPr>
      </w:pPr>
      <w:r w:rsidRPr="00F25752">
        <w:rPr>
          <w:rFonts w:ascii="Times New Roman" w:hAnsi="Times New Roman" w:cs="Times New Roman"/>
          <w:b/>
          <w:bCs/>
          <w:sz w:val="24"/>
          <w:szCs w:val="24"/>
        </w:rPr>
        <w:t>TOPLANTIYA KATILANLAN</w:t>
      </w:r>
      <w:r w:rsidRPr="00F25752">
        <w:rPr>
          <w:rFonts w:ascii="Times New Roman" w:hAnsi="Times New Roman" w:cs="Times New Roman"/>
          <w:sz w:val="24"/>
          <w:szCs w:val="24"/>
        </w:rPr>
        <w:t xml:space="preserve">    :</w:t>
      </w:r>
    </w:p>
    <w:p w:rsidR="00EA49FA" w:rsidRPr="00F25752" w:rsidRDefault="00EA49FA" w:rsidP="0018170F">
      <w:pPr>
        <w:pStyle w:val="AralkYok1"/>
        <w:ind w:left="3540"/>
        <w:rPr>
          <w:rFonts w:ascii="Times New Roman" w:hAnsi="Times New Roman" w:cs="Times New Roman"/>
          <w:sz w:val="24"/>
          <w:szCs w:val="24"/>
        </w:rPr>
      </w:pPr>
      <w:r w:rsidRPr="00F25752">
        <w:rPr>
          <w:rFonts w:ascii="Times New Roman" w:hAnsi="Times New Roman" w:cs="Times New Roman"/>
          <w:sz w:val="24"/>
          <w:szCs w:val="24"/>
        </w:rPr>
        <w:t xml:space="preserve">2-A Sınıf Öğretmeni </w:t>
      </w:r>
      <w:r w:rsidRPr="00F25752">
        <w:rPr>
          <w:rFonts w:ascii="Times New Roman" w:hAnsi="Times New Roman" w:cs="Times New Roman"/>
          <w:b/>
          <w:bCs/>
          <w:i/>
          <w:iCs/>
          <w:color w:val="000000"/>
          <w:sz w:val="24"/>
          <w:szCs w:val="24"/>
        </w:rPr>
        <w:t>:</w:t>
      </w:r>
      <w:r w:rsidRPr="00F25752">
        <w:rPr>
          <w:rFonts w:ascii="Times New Roman" w:hAnsi="Times New Roman" w:cs="Times New Roman"/>
          <w:i/>
          <w:iCs/>
          <w:color w:val="000000"/>
          <w:sz w:val="24"/>
          <w:szCs w:val="24"/>
        </w:rPr>
        <w:t xml:space="preserve">  </w:t>
      </w:r>
      <w:r w:rsidRPr="00F25752">
        <w:rPr>
          <w:rFonts w:ascii="Times New Roman" w:hAnsi="Times New Roman" w:cs="Times New Roman"/>
          <w:b/>
          <w:bCs/>
          <w:i/>
          <w:iCs/>
          <w:sz w:val="24"/>
          <w:szCs w:val="24"/>
        </w:rPr>
        <w:t>Utku ESKİ</w:t>
      </w:r>
    </w:p>
    <w:p w:rsidR="00EA49FA" w:rsidRPr="00F25752" w:rsidRDefault="00EA49FA" w:rsidP="0018170F">
      <w:pPr>
        <w:pStyle w:val="AralkYok1"/>
        <w:ind w:left="3540"/>
        <w:rPr>
          <w:rFonts w:ascii="Times New Roman" w:hAnsi="Times New Roman" w:cs="Times New Roman"/>
          <w:sz w:val="24"/>
          <w:szCs w:val="24"/>
        </w:rPr>
      </w:pPr>
      <w:r w:rsidRPr="00F25752">
        <w:rPr>
          <w:rFonts w:ascii="Times New Roman" w:hAnsi="Times New Roman" w:cs="Times New Roman"/>
          <w:sz w:val="24"/>
          <w:szCs w:val="24"/>
        </w:rPr>
        <w:t xml:space="preserve">2-B Sınıf Öğretmeni </w:t>
      </w:r>
      <w:r w:rsidRPr="00F25752">
        <w:rPr>
          <w:rFonts w:ascii="Times New Roman" w:hAnsi="Times New Roman" w:cs="Times New Roman"/>
          <w:b/>
          <w:bCs/>
          <w:i/>
          <w:iCs/>
          <w:sz w:val="24"/>
          <w:szCs w:val="24"/>
        </w:rPr>
        <w:t xml:space="preserve">Faika DEMİREZEN  </w:t>
      </w:r>
    </w:p>
    <w:p w:rsidR="00EA49FA" w:rsidRPr="00F25752" w:rsidRDefault="00EA49FA" w:rsidP="0018170F">
      <w:pPr>
        <w:pStyle w:val="AralkYok1"/>
        <w:ind w:left="3540"/>
        <w:rPr>
          <w:rFonts w:ascii="Times New Roman" w:hAnsi="Times New Roman" w:cs="Times New Roman"/>
          <w:sz w:val="24"/>
          <w:szCs w:val="24"/>
        </w:rPr>
      </w:pPr>
      <w:r w:rsidRPr="00F25752">
        <w:rPr>
          <w:rFonts w:ascii="Times New Roman" w:hAnsi="Times New Roman" w:cs="Times New Roman"/>
          <w:sz w:val="24"/>
          <w:szCs w:val="24"/>
        </w:rPr>
        <w:t xml:space="preserve">2-C Sınıf Öğretmeni </w:t>
      </w:r>
      <w:r w:rsidRPr="00F25752">
        <w:rPr>
          <w:rFonts w:ascii="Times New Roman" w:hAnsi="Times New Roman" w:cs="Times New Roman"/>
          <w:b/>
          <w:bCs/>
          <w:i/>
          <w:iCs/>
          <w:sz w:val="24"/>
          <w:szCs w:val="24"/>
        </w:rPr>
        <w:t>İdeal Altan EKEN</w:t>
      </w:r>
      <w:r w:rsidRPr="00F25752">
        <w:rPr>
          <w:rFonts w:ascii="Times New Roman" w:hAnsi="Times New Roman" w:cs="Times New Roman"/>
          <w:sz w:val="24"/>
          <w:szCs w:val="24"/>
        </w:rPr>
        <w:t>,</w:t>
      </w:r>
    </w:p>
    <w:p w:rsidR="00EA49FA" w:rsidRPr="00F25752" w:rsidRDefault="00EA49FA" w:rsidP="0018170F">
      <w:pPr>
        <w:pStyle w:val="AralkYok1"/>
        <w:ind w:left="3540"/>
        <w:rPr>
          <w:rFonts w:ascii="Times New Roman" w:hAnsi="Times New Roman" w:cs="Times New Roman"/>
          <w:sz w:val="24"/>
          <w:szCs w:val="24"/>
        </w:rPr>
      </w:pPr>
      <w:r w:rsidRPr="00F25752">
        <w:rPr>
          <w:rFonts w:ascii="Times New Roman" w:hAnsi="Times New Roman" w:cs="Times New Roman"/>
          <w:sz w:val="24"/>
          <w:szCs w:val="24"/>
        </w:rPr>
        <w:t xml:space="preserve">2-D Sınıf Öğretmeni </w:t>
      </w:r>
      <w:r w:rsidRPr="00F25752">
        <w:rPr>
          <w:rFonts w:ascii="Times New Roman" w:hAnsi="Times New Roman" w:cs="Times New Roman"/>
          <w:b/>
          <w:bCs/>
          <w:i/>
          <w:iCs/>
          <w:sz w:val="24"/>
          <w:szCs w:val="24"/>
        </w:rPr>
        <w:t>Refik BAŞ</w:t>
      </w:r>
    </w:p>
    <w:p w:rsidR="00EA49FA" w:rsidRPr="00F25752" w:rsidRDefault="00EA49FA" w:rsidP="0018170F">
      <w:pPr>
        <w:pStyle w:val="AralkYok1"/>
        <w:ind w:left="3540"/>
        <w:rPr>
          <w:rFonts w:ascii="Times New Roman" w:hAnsi="Times New Roman" w:cs="Times New Roman"/>
          <w:sz w:val="24"/>
          <w:szCs w:val="24"/>
        </w:rPr>
      </w:pPr>
      <w:r w:rsidRPr="00F25752">
        <w:rPr>
          <w:rFonts w:ascii="Times New Roman" w:hAnsi="Times New Roman" w:cs="Times New Roman"/>
          <w:sz w:val="24"/>
          <w:szCs w:val="24"/>
        </w:rPr>
        <w:t xml:space="preserve">2-E Sınıf Öğretmeni </w:t>
      </w:r>
      <w:r w:rsidRPr="00F25752">
        <w:rPr>
          <w:rFonts w:ascii="Times New Roman" w:hAnsi="Times New Roman" w:cs="Times New Roman"/>
          <w:b/>
          <w:bCs/>
          <w:i/>
          <w:iCs/>
          <w:sz w:val="24"/>
          <w:szCs w:val="24"/>
        </w:rPr>
        <w:t>Meryem BAŞ</w:t>
      </w:r>
      <w:r w:rsidRPr="00F25752">
        <w:rPr>
          <w:rFonts w:ascii="Times New Roman" w:hAnsi="Times New Roman" w:cs="Times New Roman"/>
          <w:sz w:val="24"/>
          <w:szCs w:val="24"/>
        </w:rPr>
        <w:t>,</w:t>
      </w:r>
    </w:p>
    <w:p w:rsidR="00EA49FA" w:rsidRPr="00F25752" w:rsidRDefault="00EA49FA" w:rsidP="0018170F">
      <w:pPr>
        <w:pStyle w:val="AralkYok1"/>
        <w:ind w:left="3540"/>
        <w:rPr>
          <w:rFonts w:ascii="Times New Roman" w:hAnsi="Times New Roman" w:cs="Times New Roman"/>
          <w:sz w:val="24"/>
          <w:szCs w:val="24"/>
        </w:rPr>
      </w:pPr>
      <w:r w:rsidRPr="00F25752">
        <w:rPr>
          <w:rFonts w:ascii="Times New Roman" w:hAnsi="Times New Roman" w:cs="Times New Roman"/>
          <w:sz w:val="24"/>
          <w:szCs w:val="24"/>
        </w:rPr>
        <w:t xml:space="preserve">2-F Sınıf Öğretmeni </w:t>
      </w:r>
      <w:r w:rsidRPr="00F25752">
        <w:rPr>
          <w:rFonts w:ascii="Times New Roman" w:hAnsi="Times New Roman" w:cs="Times New Roman"/>
          <w:b/>
          <w:bCs/>
          <w:i/>
          <w:iCs/>
          <w:sz w:val="24"/>
          <w:szCs w:val="24"/>
        </w:rPr>
        <w:t>Atiye DOĞAN</w:t>
      </w:r>
      <w:r w:rsidRPr="00F25752">
        <w:rPr>
          <w:rFonts w:ascii="Times New Roman" w:hAnsi="Times New Roman" w:cs="Times New Roman"/>
          <w:sz w:val="24"/>
          <w:szCs w:val="24"/>
        </w:rPr>
        <w:t>,</w:t>
      </w:r>
    </w:p>
    <w:p w:rsidR="00EA49FA" w:rsidRPr="00F25752" w:rsidRDefault="00EA49FA" w:rsidP="0018170F">
      <w:pPr>
        <w:pStyle w:val="AralkYok1"/>
        <w:jc w:val="center"/>
        <w:rPr>
          <w:rFonts w:ascii="Times New Roman" w:hAnsi="Times New Roman" w:cs="Times New Roman"/>
          <w:sz w:val="24"/>
          <w:szCs w:val="24"/>
        </w:rPr>
      </w:pPr>
      <w:r w:rsidRPr="00F25752">
        <w:rPr>
          <w:rFonts w:ascii="Times New Roman" w:hAnsi="Times New Roman" w:cs="Times New Roman"/>
          <w:sz w:val="24"/>
          <w:szCs w:val="24"/>
        </w:rPr>
        <w:t xml:space="preserve">                                                     Toplantı Başk. Okul Müdür yardımcısı: </w:t>
      </w:r>
      <w:r w:rsidRPr="00F25752">
        <w:rPr>
          <w:rFonts w:ascii="Times New Roman" w:hAnsi="Times New Roman" w:cs="Times New Roman"/>
          <w:b/>
          <w:bCs/>
          <w:i/>
          <w:iCs/>
          <w:sz w:val="24"/>
          <w:szCs w:val="24"/>
        </w:rPr>
        <w:t>Mehmet BABAOĞLU</w:t>
      </w:r>
    </w:p>
    <w:p w:rsidR="00EA49FA" w:rsidRPr="00F25752" w:rsidRDefault="00EA49FA" w:rsidP="0018170F">
      <w:pPr>
        <w:pStyle w:val="AralkYok1"/>
        <w:jc w:val="center"/>
        <w:rPr>
          <w:rFonts w:ascii="Times New Roman" w:hAnsi="Times New Roman" w:cs="Times New Roman"/>
          <w:sz w:val="24"/>
          <w:szCs w:val="24"/>
        </w:rPr>
      </w:pPr>
    </w:p>
    <w:p w:rsidR="00EA49FA" w:rsidRPr="00F25752" w:rsidRDefault="00EA49FA" w:rsidP="0018170F">
      <w:pPr>
        <w:pStyle w:val="Heading1"/>
        <w:spacing w:after="0"/>
        <w:jc w:val="center"/>
        <w:rPr>
          <w:rFonts w:ascii="Times New Roman" w:hAnsi="Times New Roman" w:cs="Times New Roman"/>
          <w:color w:val="000000"/>
          <w:sz w:val="24"/>
          <w:szCs w:val="24"/>
        </w:rPr>
      </w:pPr>
      <w:r w:rsidRPr="00F25752">
        <w:rPr>
          <w:rFonts w:ascii="Times New Roman" w:hAnsi="Times New Roman" w:cs="Times New Roman"/>
          <w:color w:val="000000"/>
          <w:sz w:val="24"/>
          <w:szCs w:val="24"/>
        </w:rPr>
        <w:t>GÜNDEM MADDELERİNİN GÖRÜŞÜLMESİ:</w:t>
      </w:r>
    </w:p>
    <w:p w:rsidR="00EA49FA" w:rsidRPr="00F25752" w:rsidRDefault="00EA49FA" w:rsidP="0018170F">
      <w:pPr>
        <w:spacing w:after="0"/>
        <w:jc w:val="both"/>
        <w:rPr>
          <w:rFonts w:ascii="Times New Roman" w:hAnsi="Times New Roman" w:cs="Times New Roman"/>
          <w:sz w:val="24"/>
          <w:szCs w:val="24"/>
        </w:rPr>
      </w:pPr>
    </w:p>
    <w:p w:rsidR="00EA49FA" w:rsidRPr="00F25752" w:rsidRDefault="00EA49FA" w:rsidP="0018170F">
      <w:pPr>
        <w:pStyle w:val="AralkYok1"/>
        <w:rPr>
          <w:rFonts w:ascii="Times New Roman" w:hAnsi="Times New Roman" w:cs="Times New Roman"/>
          <w:b/>
          <w:bCs/>
          <w:sz w:val="24"/>
          <w:szCs w:val="24"/>
          <w:u w:val="single"/>
        </w:rPr>
      </w:pPr>
      <w:r w:rsidRPr="00F25752">
        <w:rPr>
          <w:rFonts w:ascii="Times New Roman" w:hAnsi="Times New Roman" w:cs="Times New Roman"/>
          <w:b/>
          <w:bCs/>
          <w:sz w:val="24"/>
          <w:szCs w:val="24"/>
          <w:u w:val="single"/>
        </w:rPr>
        <w:t>1-AÇILIŞ VE GÜNDEM MADDELERİNİN OKUNMASI</w:t>
      </w:r>
    </w:p>
    <w:p w:rsidR="00EA49FA" w:rsidRPr="00F25752" w:rsidRDefault="00EA49FA" w:rsidP="0018170F">
      <w:pPr>
        <w:pStyle w:val="AralkYok1"/>
        <w:ind w:left="720"/>
        <w:rPr>
          <w:rFonts w:ascii="Times New Roman" w:hAnsi="Times New Roman" w:cs="Times New Roman"/>
          <w:sz w:val="24"/>
          <w:szCs w:val="24"/>
        </w:rPr>
      </w:pPr>
    </w:p>
    <w:p w:rsidR="00EA49FA" w:rsidRPr="00F25752" w:rsidRDefault="00EA49FA" w:rsidP="0018170F">
      <w:pPr>
        <w:pStyle w:val="AralkYok1"/>
        <w:rPr>
          <w:rFonts w:ascii="Times New Roman" w:hAnsi="Times New Roman" w:cs="Times New Roman"/>
          <w:sz w:val="24"/>
          <w:szCs w:val="24"/>
        </w:rPr>
      </w:pPr>
      <w:r w:rsidRPr="00F25752">
        <w:rPr>
          <w:rFonts w:ascii="Times New Roman" w:hAnsi="Times New Roman" w:cs="Times New Roman"/>
          <w:sz w:val="24"/>
          <w:szCs w:val="24"/>
        </w:rPr>
        <w:t xml:space="preserve">          Fatih İlköğretim Okulu 2.sınıflar II. Dönem zümre öğretmenler kurulu toplantısı konferans salonunda, 18/02/2013 saat 11.00’de Toplantı Başk. Okul Müdür yardımcısı: </w:t>
      </w:r>
      <w:r w:rsidRPr="00F25752">
        <w:rPr>
          <w:rFonts w:ascii="Times New Roman" w:hAnsi="Times New Roman" w:cs="Times New Roman"/>
          <w:b/>
          <w:bCs/>
          <w:i/>
          <w:iCs/>
          <w:sz w:val="24"/>
          <w:szCs w:val="24"/>
        </w:rPr>
        <w:t xml:space="preserve">Mehmet BABAOĞLU </w:t>
      </w:r>
      <w:r w:rsidRPr="00F25752">
        <w:rPr>
          <w:rFonts w:ascii="Times New Roman" w:hAnsi="Times New Roman" w:cs="Times New Roman"/>
          <w:sz w:val="24"/>
          <w:szCs w:val="24"/>
        </w:rPr>
        <w:t xml:space="preserve"> başkanlığında toplandı. Zümre toplantısına geçilmeden önce zümre gündemi Zümre Başkanı </w:t>
      </w:r>
      <w:r w:rsidRPr="00F25752">
        <w:rPr>
          <w:rFonts w:ascii="Times New Roman" w:hAnsi="Times New Roman" w:cs="Times New Roman"/>
          <w:b/>
          <w:bCs/>
          <w:i/>
          <w:iCs/>
          <w:sz w:val="24"/>
          <w:szCs w:val="24"/>
        </w:rPr>
        <w:t xml:space="preserve">2/D Sınıfı Öğret. Refik BAŞ </w:t>
      </w:r>
      <w:r w:rsidRPr="00F25752">
        <w:rPr>
          <w:rFonts w:ascii="Times New Roman" w:hAnsi="Times New Roman" w:cs="Times New Roman"/>
          <w:sz w:val="24"/>
          <w:szCs w:val="24"/>
        </w:rPr>
        <w:t xml:space="preserve">tarafından okundu ve yazmanlığa 2/A sınıf öğretmeni </w:t>
      </w:r>
      <w:r w:rsidRPr="00F25752">
        <w:rPr>
          <w:rFonts w:ascii="Times New Roman" w:hAnsi="Times New Roman" w:cs="Times New Roman"/>
          <w:b/>
          <w:bCs/>
          <w:i/>
          <w:iCs/>
          <w:sz w:val="24"/>
          <w:szCs w:val="24"/>
        </w:rPr>
        <w:t xml:space="preserve">Utku ESKİ </w:t>
      </w:r>
      <w:r w:rsidRPr="00F25752">
        <w:rPr>
          <w:rFonts w:ascii="Times New Roman" w:hAnsi="Times New Roman" w:cs="Times New Roman"/>
          <w:sz w:val="24"/>
          <w:szCs w:val="24"/>
        </w:rPr>
        <w:t>seçildi.</w:t>
      </w:r>
    </w:p>
    <w:p w:rsidR="00EA49FA" w:rsidRPr="00F25752" w:rsidRDefault="00EA49FA" w:rsidP="0018170F">
      <w:pPr>
        <w:pStyle w:val="NoSpacing"/>
        <w:spacing w:after="0" w:afterAutospacing="0"/>
        <w:jc w:val="both"/>
        <w:rPr>
          <w:color w:val="000000"/>
        </w:rPr>
      </w:pPr>
      <w:r w:rsidRPr="00F25752">
        <w:rPr>
          <w:b/>
          <w:bCs/>
        </w:rPr>
        <w:t>2-</w:t>
      </w:r>
      <w:r w:rsidRPr="00F25752">
        <w:rPr>
          <w:b/>
          <w:bCs/>
          <w:color w:val="000000"/>
        </w:rPr>
        <w:t xml:space="preserve"> </w:t>
      </w:r>
      <w:r w:rsidRPr="00F25752">
        <w:rPr>
          <w:b/>
          <w:bCs/>
          <w:color w:val="000000"/>
          <w:u w:val="single"/>
        </w:rPr>
        <w:t>YENİ GELEN EMİR VE GENELGELER İLE II. DÖNEM ATATÜRKÇÜLÜK KONULARININ, ÖĞRETMEN KILAVUZ KİTAPLARININ VE İLGİLİ TEBLİĞLER DERGİLERİNİN İNCELENMESİ</w:t>
      </w:r>
      <w:r w:rsidRPr="00F25752">
        <w:rPr>
          <w:color w:val="000000"/>
        </w:rPr>
        <w:t>.</w:t>
      </w:r>
    </w:p>
    <w:p w:rsidR="00EA49FA" w:rsidRPr="00F25752" w:rsidRDefault="00EA49FA" w:rsidP="0018170F">
      <w:pPr>
        <w:pStyle w:val="NoSpacing"/>
        <w:spacing w:after="0" w:afterAutospacing="0"/>
        <w:jc w:val="both"/>
      </w:pPr>
      <w:r w:rsidRPr="00F25752">
        <w:rPr>
          <w:color w:val="000000"/>
        </w:rPr>
        <w:t xml:space="preserve">         Yeni gelen emir, genelge ve tebliğler dergileri incelendi. 1739 sayılı Milli Eğitim Temel Kanunu’nun ilgili maddeleri ile İlköğretim Kurumları Yönetmeliği’nin ilgili maddeleri </w:t>
      </w:r>
      <w:r w:rsidRPr="00F25752">
        <w:rPr>
          <w:b/>
          <w:bCs/>
        </w:rPr>
        <w:t xml:space="preserve">2-B Sınıf Öğretmeni </w:t>
      </w:r>
      <w:r w:rsidRPr="00F25752">
        <w:rPr>
          <w:b/>
          <w:bCs/>
          <w:i/>
          <w:iCs/>
        </w:rPr>
        <w:t xml:space="preserve">Faika DEMİREZEN  </w:t>
      </w:r>
      <w:r w:rsidRPr="00F25752">
        <w:rPr>
          <w:color w:val="000000"/>
        </w:rPr>
        <w:t>tarafından okundu. II. Dönem Atatürkçülük konularının tüm derslere yayılarak işlenmesi kararlaştırıldı.</w:t>
      </w:r>
    </w:p>
    <w:p w:rsidR="00EA49FA" w:rsidRPr="00F25752" w:rsidRDefault="00EA49FA" w:rsidP="0018170F">
      <w:pPr>
        <w:pStyle w:val="AralkYok1"/>
        <w:rPr>
          <w:rFonts w:ascii="Times New Roman" w:hAnsi="Times New Roman" w:cs="Times New Roman"/>
          <w:sz w:val="24"/>
          <w:szCs w:val="24"/>
        </w:rPr>
      </w:pPr>
    </w:p>
    <w:p w:rsidR="00EA49FA" w:rsidRPr="00F25752" w:rsidRDefault="00EA49FA" w:rsidP="0018170F">
      <w:pPr>
        <w:pStyle w:val="AralkYok1"/>
        <w:rPr>
          <w:rFonts w:ascii="Times New Roman" w:hAnsi="Times New Roman" w:cs="Times New Roman"/>
          <w:sz w:val="24"/>
          <w:szCs w:val="24"/>
        </w:rPr>
      </w:pPr>
    </w:p>
    <w:p w:rsidR="00EA49FA" w:rsidRPr="00F25752" w:rsidRDefault="00EA49FA" w:rsidP="0018170F">
      <w:pPr>
        <w:pStyle w:val="AralkYok1"/>
        <w:rPr>
          <w:rFonts w:ascii="Times New Roman" w:hAnsi="Times New Roman" w:cs="Times New Roman"/>
          <w:sz w:val="24"/>
          <w:szCs w:val="24"/>
        </w:rPr>
      </w:pPr>
    </w:p>
    <w:p w:rsidR="00EA49FA" w:rsidRPr="00F25752" w:rsidRDefault="00EA49FA" w:rsidP="0018170F">
      <w:pPr>
        <w:pStyle w:val="AralkYok1"/>
        <w:rPr>
          <w:rFonts w:ascii="Times New Roman" w:hAnsi="Times New Roman" w:cs="Times New Roman"/>
          <w:sz w:val="24"/>
          <w:szCs w:val="24"/>
        </w:rPr>
      </w:pPr>
    </w:p>
    <w:p w:rsidR="00EA49FA" w:rsidRPr="00F25752" w:rsidRDefault="00EA49FA" w:rsidP="0018170F">
      <w:pPr>
        <w:pStyle w:val="AralkYok1"/>
        <w:rPr>
          <w:rFonts w:ascii="Times New Roman" w:hAnsi="Times New Roman" w:cs="Times New Roman"/>
          <w:b/>
          <w:bCs/>
          <w:sz w:val="24"/>
          <w:szCs w:val="24"/>
          <w:u w:val="single"/>
        </w:rPr>
      </w:pPr>
      <w:r w:rsidRPr="00F25752">
        <w:rPr>
          <w:rFonts w:ascii="Times New Roman" w:hAnsi="Times New Roman" w:cs="Times New Roman"/>
          <w:b/>
          <w:bCs/>
          <w:sz w:val="24"/>
          <w:szCs w:val="24"/>
          <w:u w:val="single"/>
        </w:rPr>
        <w:t>3- BİR ÖNCEKİ DÖNEMİN DEĞERLENDİRİLMESİ.</w:t>
      </w:r>
    </w:p>
    <w:p w:rsidR="00EA49FA" w:rsidRPr="00F25752" w:rsidRDefault="00EA49FA" w:rsidP="0018170F">
      <w:pPr>
        <w:pStyle w:val="AralkYok1"/>
        <w:rPr>
          <w:rFonts w:ascii="Times New Roman" w:hAnsi="Times New Roman" w:cs="Times New Roman"/>
          <w:sz w:val="24"/>
          <w:szCs w:val="24"/>
        </w:rPr>
      </w:pPr>
    </w:p>
    <w:p w:rsidR="00EA49FA" w:rsidRPr="00F25752" w:rsidRDefault="00EA49FA" w:rsidP="00F25752">
      <w:pPr>
        <w:pStyle w:val="AralkYok1"/>
        <w:ind w:left="142"/>
        <w:rPr>
          <w:rFonts w:ascii="Times New Roman" w:hAnsi="Times New Roman" w:cs="Times New Roman"/>
          <w:sz w:val="24"/>
          <w:szCs w:val="24"/>
        </w:rPr>
      </w:pPr>
      <w:r w:rsidRPr="00F25752">
        <w:rPr>
          <w:rFonts w:ascii="Times New Roman" w:hAnsi="Times New Roman" w:cs="Times New Roman"/>
          <w:sz w:val="24"/>
          <w:szCs w:val="24"/>
        </w:rPr>
        <w:t xml:space="preserve">            2012-2013 Eğitim Öğretim yılı 1. Dönemi yapılan çalışmalar genel olarak değerlendirildi. </w:t>
      </w:r>
    </w:p>
    <w:p w:rsidR="00EA49FA" w:rsidRPr="00F25752" w:rsidRDefault="00EA49FA" w:rsidP="0018170F">
      <w:pPr>
        <w:pStyle w:val="AralkYok1"/>
        <w:ind w:left="142"/>
        <w:jc w:val="both"/>
        <w:rPr>
          <w:rFonts w:ascii="Times New Roman" w:hAnsi="Times New Roman" w:cs="Times New Roman"/>
          <w:sz w:val="24"/>
          <w:szCs w:val="24"/>
        </w:rPr>
      </w:pPr>
      <w:r w:rsidRPr="00F25752">
        <w:rPr>
          <w:rFonts w:ascii="Times New Roman" w:hAnsi="Times New Roman" w:cs="Times New Roman"/>
          <w:sz w:val="24"/>
          <w:szCs w:val="24"/>
        </w:rPr>
        <w:t xml:space="preserve">            </w:t>
      </w:r>
      <w:r w:rsidRPr="00F25752">
        <w:rPr>
          <w:rFonts w:ascii="Times New Roman" w:hAnsi="Times New Roman" w:cs="Times New Roman"/>
          <w:b/>
          <w:bCs/>
          <w:sz w:val="24"/>
          <w:szCs w:val="24"/>
        </w:rPr>
        <w:t xml:space="preserve">2-E Sınıf Öğretmeni </w:t>
      </w:r>
      <w:r w:rsidRPr="00F25752">
        <w:rPr>
          <w:rFonts w:ascii="Times New Roman" w:hAnsi="Times New Roman" w:cs="Times New Roman"/>
          <w:b/>
          <w:bCs/>
          <w:i/>
          <w:iCs/>
          <w:sz w:val="24"/>
          <w:szCs w:val="24"/>
        </w:rPr>
        <w:t>Meryem BAŞ</w:t>
      </w:r>
      <w:r w:rsidRPr="00F25752">
        <w:rPr>
          <w:rFonts w:ascii="Times New Roman" w:hAnsi="Times New Roman" w:cs="Times New Roman"/>
          <w:sz w:val="24"/>
          <w:szCs w:val="24"/>
        </w:rPr>
        <w:t xml:space="preserve">, ilk dönem tüm derslerin ünitelendirilmiş yıllık planlara uygun olarak işlendiğini, planlanan kazanımların tamamının işlendiğini öğrencilerin çoğunluğunun kazanımlara ulaştığını ve konularda herhangi bir geri kalma durumu olmadığını belirtti. </w:t>
      </w:r>
    </w:p>
    <w:p w:rsidR="00EA49FA" w:rsidRPr="00F25752" w:rsidRDefault="00EA49FA" w:rsidP="0018170F">
      <w:pPr>
        <w:pStyle w:val="AralkYok1"/>
        <w:ind w:left="142"/>
        <w:jc w:val="both"/>
        <w:rPr>
          <w:rFonts w:ascii="Times New Roman" w:hAnsi="Times New Roman" w:cs="Times New Roman"/>
          <w:sz w:val="24"/>
          <w:szCs w:val="24"/>
        </w:rPr>
      </w:pPr>
      <w:r w:rsidRPr="00F25752">
        <w:rPr>
          <w:rFonts w:ascii="Times New Roman" w:hAnsi="Times New Roman" w:cs="Times New Roman"/>
          <w:b/>
          <w:bCs/>
          <w:sz w:val="24"/>
          <w:szCs w:val="24"/>
        </w:rPr>
        <w:t xml:space="preserve">Toplantı Başk.Okul Müdür yardımcısı: </w:t>
      </w:r>
      <w:r w:rsidRPr="00F25752">
        <w:rPr>
          <w:rFonts w:ascii="Times New Roman" w:hAnsi="Times New Roman" w:cs="Times New Roman"/>
          <w:b/>
          <w:bCs/>
          <w:i/>
          <w:iCs/>
          <w:sz w:val="24"/>
          <w:szCs w:val="24"/>
        </w:rPr>
        <w:t>Mehmet BABAOĞLU</w:t>
      </w:r>
      <w:r w:rsidRPr="00F25752">
        <w:rPr>
          <w:rFonts w:ascii="Times New Roman" w:hAnsi="Times New Roman" w:cs="Times New Roman"/>
          <w:sz w:val="24"/>
          <w:szCs w:val="24"/>
        </w:rPr>
        <w:t>, ikinci dönem de çalışmaların planlara uygun olarak yürütülmesini istedi</w:t>
      </w:r>
    </w:p>
    <w:p w:rsidR="00EA49FA" w:rsidRPr="00F25752" w:rsidRDefault="00EA49FA" w:rsidP="0018170F">
      <w:pPr>
        <w:pStyle w:val="NoSpacing"/>
        <w:spacing w:after="0" w:afterAutospacing="0"/>
        <w:jc w:val="both"/>
        <w:rPr>
          <w:b/>
          <w:bCs/>
          <w:u w:val="single"/>
        </w:rPr>
      </w:pPr>
      <w:r w:rsidRPr="00F25752">
        <w:rPr>
          <w:b/>
          <w:bCs/>
          <w:u w:val="single"/>
        </w:rPr>
        <w:t xml:space="preserve">4-BAŞARISIZ OLAN ÖĞRENCİLERİN DURUMLARININ GÖRÜŞÜLMESİ VE </w:t>
      </w:r>
      <w:r w:rsidRPr="00F25752">
        <w:rPr>
          <w:b/>
          <w:bCs/>
          <w:color w:val="000000"/>
          <w:u w:val="single"/>
        </w:rPr>
        <w:t xml:space="preserve">ALINACAK ÖNLEMLERİN KARARLAŞTIRILMASI. </w:t>
      </w:r>
      <w:r w:rsidRPr="00F25752">
        <w:rPr>
          <w:b/>
          <w:bCs/>
          <w:u w:val="single"/>
        </w:rPr>
        <w:t xml:space="preserve"> </w:t>
      </w:r>
    </w:p>
    <w:p w:rsidR="00EA49FA" w:rsidRPr="00F25752" w:rsidRDefault="00EA49FA" w:rsidP="0018170F">
      <w:pPr>
        <w:pStyle w:val="NoSpacing"/>
        <w:spacing w:after="0" w:afterAutospacing="0"/>
      </w:pPr>
      <w:r w:rsidRPr="00F25752">
        <w:rPr>
          <w:b/>
          <w:bCs/>
        </w:rPr>
        <w:t xml:space="preserve">            2-C Sınıf Öğretmeni </w:t>
      </w:r>
      <w:r w:rsidRPr="00F25752">
        <w:rPr>
          <w:b/>
          <w:bCs/>
          <w:i/>
          <w:iCs/>
        </w:rPr>
        <w:t>İdeal Altan EKEN</w:t>
      </w:r>
      <w:r w:rsidRPr="00F25752">
        <w:t xml:space="preserve">, ilk dönem boyu yapılan tüm çalışmalara rağmen bazı öğrencilerin istenilen başarıyı gösteremediğini, kazanımlara ulaşma düzeylerinin sınıf seviyesinin çok altında kaldığını belirtti. </w:t>
      </w:r>
    </w:p>
    <w:p w:rsidR="00EA49FA" w:rsidRPr="00F25752" w:rsidRDefault="00EA49FA" w:rsidP="0018170F">
      <w:pPr>
        <w:pStyle w:val="NoSpacing"/>
        <w:spacing w:after="0" w:afterAutospacing="0"/>
      </w:pPr>
      <w:r w:rsidRPr="00F25752">
        <w:t xml:space="preserve">            </w:t>
      </w:r>
      <w:r w:rsidRPr="00F25752">
        <w:rPr>
          <w:b/>
          <w:bCs/>
        </w:rPr>
        <w:t xml:space="preserve">2-E Sınıf Öğretmeni </w:t>
      </w:r>
      <w:r w:rsidRPr="00F25752">
        <w:rPr>
          <w:b/>
          <w:bCs/>
          <w:i/>
          <w:iCs/>
        </w:rPr>
        <w:t>Meryem BAŞ</w:t>
      </w:r>
      <w:r w:rsidRPr="00F25752">
        <w:t xml:space="preserve"> bu öğrenciler için ikinci dönem ek çalışmalar hazırlanmasını gerektiğini ayrıca bu öğrencilerin okuma yazma becerilerinin geliştirilmesi için bol bol sesli okuma ve okuduğunu anlama çalışmaları yaptırılmasına karar verildi. </w:t>
      </w:r>
    </w:p>
    <w:p w:rsidR="00EA49FA" w:rsidRPr="00F25752" w:rsidRDefault="00EA49FA" w:rsidP="0018170F">
      <w:pPr>
        <w:pStyle w:val="NoSpacing"/>
        <w:spacing w:after="0" w:afterAutospacing="0"/>
        <w:jc w:val="both"/>
        <w:rPr>
          <w:b/>
          <w:bCs/>
          <w:color w:val="000000"/>
          <w:u w:val="single"/>
        </w:rPr>
      </w:pPr>
      <w:r w:rsidRPr="00F25752">
        <w:rPr>
          <w:b/>
          <w:bCs/>
          <w:color w:val="000000"/>
          <w:u w:val="single"/>
        </w:rPr>
        <w:t>5-II. DÖNEM BAŞARININ ARTTIRILMASI İÇİN ALINACAK YENİ TEDBİRLERİN, UYGULANACAK YENİ YÖNTEM VE TEKNİKLER İLE YENİ PROGRAMDA YER ALAN KAVRAMLARIN GÖZDEN GEÇİRİLMESİ.</w:t>
      </w:r>
    </w:p>
    <w:p w:rsidR="00EA49FA" w:rsidRPr="00F25752" w:rsidRDefault="00EA49FA" w:rsidP="0018170F">
      <w:pPr>
        <w:pStyle w:val="NoSpacing"/>
        <w:spacing w:after="0" w:afterAutospacing="0"/>
        <w:ind w:firstLine="708"/>
        <w:jc w:val="both"/>
      </w:pPr>
      <w:r w:rsidRPr="00F25752">
        <w:rPr>
          <w:b/>
          <w:bCs/>
        </w:rPr>
        <w:t xml:space="preserve">2-B Sınıf Öğretmeni </w:t>
      </w:r>
      <w:r w:rsidRPr="00F25752">
        <w:rPr>
          <w:b/>
          <w:bCs/>
          <w:i/>
          <w:iCs/>
        </w:rPr>
        <w:t xml:space="preserve">Faika DEMİREZEN  </w:t>
      </w:r>
      <w:r w:rsidRPr="00F25752">
        <w:t xml:space="preserve">,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w:t>
      </w:r>
    </w:p>
    <w:p w:rsidR="00EA49FA" w:rsidRPr="00F25752" w:rsidRDefault="00EA49FA" w:rsidP="0018170F">
      <w:pPr>
        <w:pStyle w:val="NoSpacing"/>
        <w:spacing w:after="0" w:afterAutospacing="0"/>
        <w:ind w:firstLine="708"/>
        <w:jc w:val="both"/>
      </w:pPr>
      <w:r w:rsidRPr="00F25752">
        <w:rPr>
          <w:b/>
          <w:bCs/>
        </w:rPr>
        <w:t xml:space="preserve">2-C Sınıf Öğretmeni </w:t>
      </w:r>
      <w:r w:rsidRPr="00F25752">
        <w:rPr>
          <w:b/>
          <w:bCs/>
          <w:i/>
          <w:iCs/>
        </w:rPr>
        <w:t>İdeal Altan EKEN</w:t>
      </w:r>
      <w:r w:rsidRPr="00F25752">
        <w:rPr>
          <w:b/>
          <w:bCs/>
        </w:rPr>
        <w:t>,</w:t>
      </w:r>
      <w:r w:rsidRPr="00F25752">
        <w:t xml:space="preserve"> </w:t>
      </w:r>
      <w:r w:rsidRPr="00F25752">
        <w:rPr>
          <w:color w:val="000000"/>
        </w:rPr>
        <w:t>yeni programda yer alan kavramlar gözden geçirilerek beyin fırtınası, kavram haritaları, mülakat, görüşme, balık kılcığı, anlatım, açık uçlu sorular, altı şapka tekniği, vızıltı grubu, drama, merdiven sıralama tekniklerinin derslerde mümkün olduğunca kullanılması gerektiğini ifade etti.</w:t>
      </w:r>
      <w:r w:rsidRPr="00F25752">
        <w:rPr>
          <w:i/>
          <w:iCs/>
          <w:color w:val="000000"/>
        </w:rPr>
        <w:t xml:space="preserve"> </w:t>
      </w:r>
      <w:r w:rsidRPr="00F25752">
        <w:t>Ayrıca ders ve çalışma kitaplarındaki etkinliklerin ek olarak sınıf öğretmeni tarafından farklı ve eğlenceli etkinlikler hazırlandığını, bu çalışmaların ders işlenişlerini daha verimli hale getirdiğini belirtti. Ayrıca sınıf panolarının etkin şekilde kullanıldığını, bu panoların da öğrenmenin kalıcılığına yardımcı olduğunu söyledi. İlk dönem sınıf öğretmeni tarafından Hayat Bilgisi kazanımlarına uygun kısa şiirler yazılarak bunların ders işlenişlerinde kullanıldığını, bu çalışmanın hem çocukların okuma becerilerine katkı sağladığını hem de konuların hatırlanmasını kolaylaştırdığını belirtti.</w:t>
      </w:r>
    </w:p>
    <w:p w:rsidR="00EA49FA" w:rsidRPr="00F25752" w:rsidRDefault="00EA49FA" w:rsidP="0018170F">
      <w:pPr>
        <w:pStyle w:val="NoSpacing"/>
        <w:spacing w:after="0" w:afterAutospacing="0"/>
        <w:ind w:firstLine="708"/>
        <w:jc w:val="both"/>
      </w:pPr>
      <w:r w:rsidRPr="00F25752">
        <w:rPr>
          <w:b/>
          <w:bCs/>
        </w:rPr>
        <w:t xml:space="preserve"> 2-F Sınıf Öğretmeni </w:t>
      </w:r>
      <w:r w:rsidRPr="00F25752">
        <w:rPr>
          <w:b/>
          <w:bCs/>
          <w:i/>
          <w:iCs/>
        </w:rPr>
        <w:t>Atiye DOĞAN</w:t>
      </w:r>
      <w:r w:rsidRPr="00F25752">
        <w:t xml:space="preserve"> çalışmaların ikinci dönem de bu şekilde yürütülmesinin başarıyı daha kalıcı hale getireceğini söyledi.</w:t>
      </w:r>
    </w:p>
    <w:p w:rsidR="00EA49FA" w:rsidRPr="00F25752" w:rsidRDefault="00EA49FA" w:rsidP="0018170F">
      <w:pPr>
        <w:pStyle w:val="NoSpacing"/>
        <w:spacing w:after="0" w:afterAutospacing="0"/>
        <w:ind w:firstLine="708"/>
        <w:jc w:val="both"/>
      </w:pPr>
      <w:r w:rsidRPr="00F25752">
        <w:rPr>
          <w:b/>
          <w:bCs/>
        </w:rPr>
        <w:t xml:space="preserve"> 2-E Sınıf Öğretmeni </w:t>
      </w:r>
      <w:r w:rsidRPr="00F25752">
        <w:rPr>
          <w:b/>
          <w:bCs/>
          <w:i/>
          <w:iCs/>
        </w:rPr>
        <w:t xml:space="preserve">Meryem BAŞ </w:t>
      </w:r>
      <w:r w:rsidRPr="00F25752">
        <w:t xml:space="preserve">ikinci dönem de ilk dönemde uygulanan çalışmaların devam ettirileceğini, ikinci dönem için Hayat Bilgisi ve Türkçe derslerinde dikte çalışmalarına ve okuduğunu anlama konularına daha fazla ağırlık verileceğini, bu şekilde öğrencilerin bu konulardaki eksiklerinin de giderilmeye çalışılacağını belirtti. </w:t>
      </w:r>
    </w:p>
    <w:p w:rsidR="00EA49FA" w:rsidRPr="00F25752" w:rsidRDefault="00EA49FA" w:rsidP="0018170F">
      <w:pPr>
        <w:pStyle w:val="NoSpacing"/>
        <w:spacing w:after="0" w:afterAutospacing="0"/>
        <w:jc w:val="both"/>
        <w:rPr>
          <w:b/>
          <w:bCs/>
          <w:u w:val="single"/>
        </w:rPr>
      </w:pPr>
      <w:r w:rsidRPr="00F25752">
        <w:rPr>
          <w:b/>
          <w:bCs/>
          <w:u w:val="single"/>
        </w:rPr>
        <w:t>6-TEMİZLİK , SINIF DÜZENİ VE KILIK KIYAFET.</w:t>
      </w:r>
    </w:p>
    <w:p w:rsidR="00EA49FA" w:rsidRPr="00F25752" w:rsidRDefault="00EA49FA" w:rsidP="0018170F">
      <w:pPr>
        <w:pStyle w:val="NoSpacing"/>
        <w:spacing w:after="0" w:afterAutospacing="0"/>
        <w:jc w:val="both"/>
      </w:pPr>
      <w:r w:rsidRPr="00F25752">
        <w:t xml:space="preserve">            Öğrencilerin genel temizlik durumlarında belirgin bir sorun bulunmamaktadır. Ancak bazı çocukların bu konuda ciddi sıkıntıları bulunmaktadır. bu durumun düzeltilmesi için ailelerle daha sıkı işbirliği yapılmasına ve haftalık temizlik kontrolleri yapılmasına, bu öğrencilerin bu konuda sık sık uyarılmasına ve yeri geldikçe derslerde de temizlik ve sağlık konularından daha çok bahsedilmesine karar verildi. </w:t>
      </w:r>
    </w:p>
    <w:p w:rsidR="00EA49FA" w:rsidRPr="00F25752" w:rsidRDefault="00EA49FA" w:rsidP="0018170F">
      <w:pPr>
        <w:pStyle w:val="NoSpacing"/>
        <w:spacing w:after="0" w:afterAutospacing="0"/>
        <w:ind w:firstLine="708"/>
        <w:jc w:val="both"/>
      </w:pPr>
      <w:r w:rsidRPr="00F25752">
        <w:rPr>
          <w:b/>
          <w:bCs/>
        </w:rPr>
        <w:t xml:space="preserve">Zümre Başkanı </w:t>
      </w:r>
      <w:r w:rsidRPr="00F25752">
        <w:rPr>
          <w:b/>
          <w:bCs/>
          <w:i/>
          <w:iCs/>
        </w:rPr>
        <w:t>2/D Sınıfı Öğret. Refik BAŞ</w:t>
      </w:r>
      <w:r w:rsidRPr="00F25752">
        <w:t xml:space="preserve">, sınıf düzeninin sağlanması için uygulanan nöbetçi öğrenci sisteminin bu dönem de devam ettirilmesine karar verildi. </w:t>
      </w:r>
    </w:p>
    <w:p w:rsidR="00EA49FA" w:rsidRPr="00F25752" w:rsidRDefault="00EA49FA" w:rsidP="0018170F">
      <w:pPr>
        <w:pStyle w:val="NoSpacing"/>
        <w:spacing w:after="0" w:afterAutospacing="0"/>
        <w:ind w:firstLine="708"/>
        <w:jc w:val="both"/>
      </w:pPr>
      <w:r w:rsidRPr="00F25752">
        <w:rPr>
          <w:b/>
          <w:bCs/>
        </w:rPr>
        <w:t xml:space="preserve">2-A Sınıf Öğretmeni </w:t>
      </w:r>
      <w:r w:rsidRPr="00F25752">
        <w:rPr>
          <w:b/>
          <w:bCs/>
          <w:i/>
          <w:iCs/>
        </w:rPr>
        <w:t>Utku ESKİ</w:t>
      </w:r>
      <w:r w:rsidRPr="00F25752">
        <w:t>,</w:t>
      </w:r>
      <w:r w:rsidRPr="00F25752">
        <w:rPr>
          <w:color w:val="000000"/>
        </w:rPr>
        <w:t xml:space="preserve"> öğrencilerin kılık ve kıyafetlerinin düzenli olması için gerektiğinde idare ve velilerle ile işbirliğine gidilmesine, kız çocuklarının saçları temiz, taralı, uzun ise örgülü, çoraplarını giymiş, ayakkabılı olmalarının sağlanmasına, erkek öğrencilerin ise saçları tıraşlı, ayakkabılı, elbiselerinin temiz ve tertipli bir şekilde okula gelmelerinin  sağlanmasına, okul forması haricinde okula gelinilmemesine, okula tertipsiz ve düzensiz gelen öğrencilerin velilerinin okula çağrılarak  bu tip sorunların giderilmesine karar verildi.</w:t>
      </w:r>
    </w:p>
    <w:p w:rsidR="00EA49FA" w:rsidRPr="00F25752" w:rsidRDefault="00EA49FA" w:rsidP="0018170F">
      <w:pPr>
        <w:pStyle w:val="NoSpacing"/>
        <w:spacing w:after="0" w:afterAutospacing="0"/>
        <w:jc w:val="both"/>
        <w:rPr>
          <w:b/>
          <w:bCs/>
          <w:u w:val="single"/>
        </w:rPr>
      </w:pPr>
      <w:r w:rsidRPr="00F25752">
        <w:rPr>
          <w:b/>
          <w:bCs/>
          <w:u w:val="single"/>
        </w:rPr>
        <w:t>7-ÖĞRENCİLERİN SAĞLIĞI VE BESLENMELERİ.</w:t>
      </w:r>
    </w:p>
    <w:p w:rsidR="00EA49FA" w:rsidRPr="00F25752" w:rsidRDefault="00EA49FA" w:rsidP="0018170F">
      <w:pPr>
        <w:pStyle w:val="NoSpacing"/>
        <w:spacing w:after="0" w:afterAutospacing="0"/>
        <w:jc w:val="both"/>
      </w:pPr>
      <w:r w:rsidRPr="00F25752">
        <w:t xml:space="preserve">         </w:t>
      </w:r>
      <w:r w:rsidRPr="00F25752">
        <w:rPr>
          <w:b/>
          <w:bCs/>
        </w:rPr>
        <w:t xml:space="preserve">2-B Sınıf Öğretmeni </w:t>
      </w:r>
      <w:r w:rsidRPr="00F25752">
        <w:rPr>
          <w:b/>
          <w:bCs/>
          <w:i/>
          <w:iCs/>
        </w:rPr>
        <w:t xml:space="preserve">Faika DEMİREZEN  </w:t>
      </w:r>
      <w:r w:rsidRPr="00F25752">
        <w:t xml:space="preserve">öğrenciler için bir beslenme listesi hazırlandığını. Ancak dönem boyunca yapılan tüm uyarılara rağmen öğrencilerin beslenme çantalarına evde hazırlanan sağlıklı besinler yerine marketlerden satın alınan markasız, sağlıksız ve uygun olmayan bisküvi, gofret gibi besinlerin konulduğunu belirtti. Bu durumun önüne geçmek için veli toplantılarında velilerin uyarılmasına karar verildi. </w:t>
      </w:r>
    </w:p>
    <w:p w:rsidR="00EA49FA" w:rsidRPr="00F25752" w:rsidRDefault="00EA49FA" w:rsidP="0018170F">
      <w:pPr>
        <w:pStyle w:val="NoSpacing"/>
        <w:spacing w:after="0" w:afterAutospacing="0"/>
        <w:jc w:val="both"/>
        <w:rPr>
          <w:b/>
          <w:bCs/>
          <w:u w:val="single"/>
        </w:rPr>
      </w:pPr>
      <w:r w:rsidRPr="00F25752">
        <w:rPr>
          <w:b/>
          <w:bCs/>
          <w:u w:val="single"/>
        </w:rPr>
        <w:t>8-OKUL-ÖĞRETMEN-VELİ İLİŞKİLERİ.</w:t>
      </w:r>
    </w:p>
    <w:p w:rsidR="00EA49FA" w:rsidRPr="00F25752" w:rsidRDefault="00EA49FA" w:rsidP="0018170F">
      <w:pPr>
        <w:spacing w:after="0"/>
        <w:jc w:val="both"/>
        <w:rPr>
          <w:rFonts w:ascii="Times New Roman" w:hAnsi="Times New Roman" w:cs="Times New Roman"/>
          <w:sz w:val="24"/>
          <w:szCs w:val="24"/>
          <w:u w:val="single"/>
        </w:rPr>
      </w:pPr>
      <w:r w:rsidRPr="00F25752">
        <w:rPr>
          <w:rFonts w:ascii="Times New Roman" w:hAnsi="Times New Roman" w:cs="Times New Roman"/>
          <w:b/>
          <w:bCs/>
          <w:sz w:val="24"/>
          <w:szCs w:val="24"/>
        </w:rPr>
        <w:t xml:space="preserve">        Zümre Başkanı </w:t>
      </w:r>
      <w:r w:rsidRPr="00F25752">
        <w:rPr>
          <w:rFonts w:ascii="Times New Roman" w:hAnsi="Times New Roman" w:cs="Times New Roman"/>
          <w:b/>
          <w:bCs/>
          <w:i/>
          <w:iCs/>
          <w:sz w:val="24"/>
          <w:szCs w:val="24"/>
        </w:rPr>
        <w:t>2/D Sınıfı Öğret. Refik BAŞ</w:t>
      </w:r>
      <w:r w:rsidRPr="00F25752">
        <w:rPr>
          <w:rFonts w:ascii="Times New Roman" w:hAnsi="Times New Roman" w:cs="Times New Roman"/>
          <w:sz w:val="24"/>
          <w:szCs w:val="24"/>
        </w:rPr>
        <w:t xml:space="preserve">, 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w:t>
      </w:r>
      <w:r w:rsidRPr="00F25752">
        <w:rPr>
          <w:rFonts w:ascii="Times New Roman" w:hAnsi="Times New Roman" w:cs="Times New Roman"/>
          <w:color w:val="000000"/>
          <w:sz w:val="24"/>
          <w:szCs w:val="24"/>
        </w:rPr>
        <w:t>Veli toplantılarından verim alındığı tespit edildi; veliler, veli-öğretmen-öğrenci üçgeninde en önemli ayaklardan bir tanesi olduğu için en az iki tane veli toplantısı yapılmasına karar verildi.</w:t>
      </w:r>
    </w:p>
    <w:p w:rsidR="00EA49FA" w:rsidRPr="00F25752" w:rsidRDefault="00EA49FA" w:rsidP="0018170F">
      <w:pPr>
        <w:pStyle w:val="NoSpacing"/>
        <w:spacing w:after="0" w:afterAutospacing="0"/>
        <w:jc w:val="both"/>
        <w:rPr>
          <w:b/>
          <w:bCs/>
          <w:u w:val="single"/>
        </w:rPr>
      </w:pPr>
      <w:r w:rsidRPr="00F25752">
        <w:rPr>
          <w:b/>
          <w:bCs/>
          <w:color w:val="000000"/>
          <w:u w:val="single"/>
        </w:rPr>
        <w:t xml:space="preserve">9-SINIF KİTAPLIĞINI ZENGİNLEŞTİRME ÇALIŞMALARI VE </w:t>
      </w:r>
      <w:r w:rsidRPr="00F25752">
        <w:rPr>
          <w:b/>
          <w:bCs/>
          <w:u w:val="single"/>
        </w:rPr>
        <w:t xml:space="preserve">ÖĞRENCİLERİN OKUMA ALIŞKANLIĞI KAZANMASI İÇİN YAPILAN ÇALIŞMALARIN BELİRLENMESİ. </w:t>
      </w:r>
    </w:p>
    <w:p w:rsidR="00EA49FA" w:rsidRPr="00F25752" w:rsidRDefault="00EA49FA" w:rsidP="0018170F">
      <w:pPr>
        <w:pStyle w:val="NoSpacing"/>
        <w:spacing w:after="0" w:afterAutospacing="0"/>
        <w:jc w:val="both"/>
      </w:pPr>
      <w:r w:rsidRPr="00F25752">
        <w:rPr>
          <w:b/>
          <w:bCs/>
        </w:rPr>
        <w:t xml:space="preserve">               2-E Sınıf Öğretmeni </w:t>
      </w:r>
      <w:r w:rsidRPr="00F25752">
        <w:rPr>
          <w:b/>
          <w:bCs/>
          <w:i/>
          <w:iCs/>
        </w:rPr>
        <w:t>Meryem BAŞ</w:t>
      </w:r>
      <w:r w:rsidRPr="00F25752">
        <w:t>, öğrencilerin okuma alışkanlığı kazanmaları için ilk dönem alınan tedbirlerden bahsetti. Sınıf kitaplığının velilerin de desteğiyle zenginleştirildiği, öğrencilerin düzenli olarak kitap okumaları ve okudukları her kitabı anlatmaları için gerekli çalışmaların yapıldığını ancak bazı öğrencilerin ne kadar çaba gösterilse de düzenli kitap okumadığını bu durumun ders başarılarını da olumsuz etkilediğini belirtti.</w:t>
      </w:r>
    </w:p>
    <w:p w:rsidR="00EA49FA" w:rsidRPr="00F25752" w:rsidRDefault="00EA49FA" w:rsidP="0018170F">
      <w:pPr>
        <w:pStyle w:val="NoSpacing"/>
        <w:spacing w:after="0" w:afterAutospacing="0"/>
        <w:jc w:val="both"/>
      </w:pPr>
      <w:r w:rsidRPr="00F25752">
        <w:t xml:space="preserve">             </w:t>
      </w:r>
      <w:r w:rsidRPr="00F25752">
        <w:rPr>
          <w:b/>
          <w:bCs/>
        </w:rPr>
        <w:t xml:space="preserve">2-F Sınıf Öğretmeni </w:t>
      </w:r>
      <w:r w:rsidRPr="00F25752">
        <w:rPr>
          <w:b/>
          <w:bCs/>
          <w:i/>
          <w:iCs/>
        </w:rPr>
        <w:t>Atiye DOĞAN</w:t>
      </w:r>
      <w:r w:rsidRPr="00F25752">
        <w:t xml:space="preserve">, sınıf kitaplığının öğrenciler için daha kolay ulaşılır hale getirilmesi gerektiğini belirtti. Ayrıca okul kütüphanesinden de öğrencilerin daha yoğun yararlanması için gerekli düzenlemelerin yapılmasına karar verildi. Her ay en çok kitap okuyan öğrencilerin ödüllendirilerek diğer öğrencilerin de kitap okumaya özendirilmesine karar verildi. </w:t>
      </w:r>
    </w:p>
    <w:p w:rsidR="00EA49FA" w:rsidRPr="00F25752" w:rsidRDefault="00EA49FA" w:rsidP="0018170F">
      <w:pPr>
        <w:pStyle w:val="NoSpacing"/>
        <w:tabs>
          <w:tab w:val="left" w:pos="851"/>
        </w:tabs>
        <w:spacing w:after="0" w:afterAutospacing="0"/>
        <w:jc w:val="both"/>
      </w:pPr>
      <w:r w:rsidRPr="00F25752">
        <w:rPr>
          <w:b/>
          <w:bCs/>
          <w:u w:val="single"/>
        </w:rPr>
        <w:t>10--SERBEST ETKİNLİK DERSİNİN İŞLENİŞİNİN GÖRÜŞÜLMESİ.</w:t>
      </w:r>
    </w:p>
    <w:p w:rsidR="00EA49FA" w:rsidRPr="00F25752" w:rsidRDefault="00EA49FA" w:rsidP="0018170F">
      <w:pPr>
        <w:pStyle w:val="NoSpacing"/>
        <w:tabs>
          <w:tab w:val="left" w:pos="851"/>
        </w:tabs>
        <w:spacing w:after="0" w:afterAutospacing="0"/>
        <w:jc w:val="both"/>
      </w:pPr>
      <w:r w:rsidRPr="00F25752">
        <w:t xml:space="preserve">        Birinci dönem serbest etkinlik dersi amacına uygun olarak işlenmiştir. İkinci dönemde bu şekilde işlenmesine karar verilmiştir. 5 saatlik serbest etkinlik dersi aşağıdaki gibi işlenilecektir.</w:t>
      </w:r>
    </w:p>
    <w:p w:rsidR="00EA49FA" w:rsidRPr="00F25752" w:rsidRDefault="00EA49FA" w:rsidP="0018170F">
      <w:pPr>
        <w:pStyle w:val="NoSpacing"/>
        <w:tabs>
          <w:tab w:val="left" w:pos="851"/>
        </w:tabs>
        <w:spacing w:before="0" w:beforeAutospacing="0" w:after="0" w:afterAutospacing="0"/>
        <w:jc w:val="both"/>
      </w:pPr>
      <w:r w:rsidRPr="00F25752">
        <w:t>1 Saatinde      - Rehberlik ve Sosyal Kulüp</w:t>
      </w:r>
    </w:p>
    <w:p w:rsidR="00EA49FA" w:rsidRPr="00F25752" w:rsidRDefault="00EA49FA" w:rsidP="0018170F">
      <w:pPr>
        <w:pStyle w:val="NoSpacing"/>
        <w:tabs>
          <w:tab w:val="left" w:pos="851"/>
        </w:tabs>
        <w:spacing w:before="0" w:beforeAutospacing="0" w:after="0" w:afterAutospacing="0"/>
        <w:jc w:val="both"/>
      </w:pPr>
      <w:r w:rsidRPr="00F25752">
        <w:t>1 Saatinde      - İstanbul Dersi</w:t>
      </w:r>
    </w:p>
    <w:p w:rsidR="00EA49FA" w:rsidRPr="00F25752" w:rsidRDefault="00EA49FA" w:rsidP="0018170F">
      <w:pPr>
        <w:pStyle w:val="NoSpacing"/>
        <w:tabs>
          <w:tab w:val="left" w:pos="851"/>
        </w:tabs>
        <w:spacing w:before="0" w:beforeAutospacing="0" w:after="0" w:afterAutospacing="0"/>
        <w:jc w:val="both"/>
      </w:pPr>
      <w:r w:rsidRPr="00F25752">
        <w:t>1 Saatinde      - Kitap Okuma Etkinliği</w:t>
      </w:r>
    </w:p>
    <w:p w:rsidR="00EA49FA" w:rsidRPr="00F25752" w:rsidRDefault="00EA49FA" w:rsidP="00C13BB6">
      <w:pPr>
        <w:pStyle w:val="NoSpacing"/>
        <w:tabs>
          <w:tab w:val="left" w:pos="851"/>
        </w:tabs>
        <w:spacing w:before="0" w:beforeAutospacing="0" w:after="0" w:afterAutospacing="0"/>
        <w:jc w:val="both"/>
      </w:pPr>
      <w:r w:rsidRPr="00F25752">
        <w:t>2 Saatinde      - Plandaki belirtilen konuların işlenmesine karar verildi</w:t>
      </w:r>
    </w:p>
    <w:p w:rsidR="00EA49FA" w:rsidRPr="00F25752" w:rsidRDefault="00EA49FA" w:rsidP="00C13BB6">
      <w:pPr>
        <w:pStyle w:val="NoSpacing"/>
        <w:tabs>
          <w:tab w:val="left" w:pos="851"/>
        </w:tabs>
        <w:spacing w:before="0" w:beforeAutospacing="0" w:after="0" w:afterAutospacing="0"/>
        <w:jc w:val="both"/>
        <w:rPr>
          <w:b/>
          <w:bCs/>
        </w:rPr>
      </w:pPr>
      <w:r w:rsidRPr="00F25752">
        <w:rPr>
          <w:b/>
          <w:bCs/>
          <w:u w:val="single"/>
        </w:rPr>
        <w:t>11-ÖLÇME VE DEĞERLENDİRME VE PROJE VE PERFORMANS GÖREVLERİNİN GÖRÜŞÜLMESİ</w:t>
      </w:r>
      <w:r w:rsidRPr="00F25752">
        <w:rPr>
          <w:b/>
          <w:bCs/>
        </w:rPr>
        <w:t>.</w:t>
      </w:r>
    </w:p>
    <w:p w:rsidR="00EA49FA" w:rsidRPr="00F25752" w:rsidRDefault="00EA49FA" w:rsidP="00C13BB6">
      <w:pPr>
        <w:pStyle w:val="NoSpacing"/>
        <w:tabs>
          <w:tab w:val="left" w:pos="851"/>
        </w:tabs>
        <w:spacing w:before="0" w:beforeAutospacing="0" w:after="0" w:afterAutospacing="0"/>
        <w:jc w:val="both"/>
      </w:pPr>
      <w:r w:rsidRPr="00F25752">
        <w:rPr>
          <w:b/>
          <w:bCs/>
          <w:color w:val="000000"/>
        </w:rPr>
        <w:t>Performans ve proje çalışmaları aşağıdaki şekilde belirlendi</w:t>
      </w:r>
      <w:r w:rsidRPr="00F25752">
        <w:rPr>
          <w:color w:val="000000"/>
        </w:rPr>
        <w:t>.</w:t>
      </w:r>
    </w:p>
    <w:p w:rsidR="00EA49FA" w:rsidRPr="00F25752" w:rsidRDefault="00EA49FA" w:rsidP="0018170F">
      <w:pPr>
        <w:pStyle w:val="AralkYok1"/>
        <w:rPr>
          <w:rFonts w:ascii="Times New Roman" w:hAnsi="Times New Roman" w:cs="Times New Roman"/>
          <w:sz w:val="24"/>
          <w:szCs w:val="24"/>
        </w:rPr>
      </w:pPr>
      <w:r w:rsidRPr="00F25752">
        <w:rPr>
          <w:rFonts w:ascii="Times New Roman" w:hAnsi="Times New Roman" w:cs="Times New Roman"/>
          <w:sz w:val="24"/>
          <w:szCs w:val="24"/>
        </w:rPr>
        <w:t xml:space="preserve">            </w:t>
      </w:r>
      <w:r w:rsidRPr="00F25752">
        <w:rPr>
          <w:rFonts w:ascii="Times New Roman" w:hAnsi="Times New Roman" w:cs="Times New Roman"/>
          <w:b/>
          <w:bCs/>
          <w:sz w:val="24"/>
          <w:szCs w:val="24"/>
        </w:rPr>
        <w:t xml:space="preserve">Zümre Başkanı </w:t>
      </w:r>
      <w:r w:rsidRPr="00F25752">
        <w:rPr>
          <w:rFonts w:ascii="Times New Roman" w:hAnsi="Times New Roman" w:cs="Times New Roman"/>
          <w:b/>
          <w:bCs/>
          <w:i/>
          <w:iCs/>
          <w:sz w:val="24"/>
          <w:szCs w:val="24"/>
        </w:rPr>
        <w:t>2/D Sınıfı Öğret. Refik BAŞ</w:t>
      </w:r>
      <w:r w:rsidRPr="00F25752">
        <w:rPr>
          <w:rFonts w:ascii="Times New Roman" w:hAnsi="Times New Roman" w:cs="Times New Roman"/>
          <w:sz w:val="24"/>
          <w:szCs w:val="24"/>
        </w:rPr>
        <w:t>; en son gelen genelgeden de anlaşılacağı gibi performans ve projeler çevre şartlarına ve öğrencinin sosyal yapısına uygun olarak verilmesi gerektiğini, performans görevlerinin öğretmen gözetiminde sınıfta yapılacağını, proje çalışmalarını her sınıf kendi bünyesinde yapabileceğini söyledi. Derslerde yaptırılan performans görevlerinin ve değerlendirme yöntemlerinin gereği gibi yürütüldüğü tespit edildi. Proje görevlerinin de sene başı zümresinde alınan karara uygun yapılacağı belirtildi. 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yarıyılda en az bir performans görevi verilmesine ve bu görevlerin değerlendirilmesinde konunun niteliğine göre değerlendirme formu ve dereceli puanlama anahtarı hazırlanmasına karar verildi. Buna göre öğrencilerin alacakları proje</w:t>
      </w:r>
    </w:p>
    <w:p w:rsidR="00EA49FA" w:rsidRPr="00F25752" w:rsidRDefault="00EA49FA" w:rsidP="00C13BB6">
      <w:pPr>
        <w:pStyle w:val="AralkYok1"/>
        <w:rPr>
          <w:rFonts w:ascii="Times New Roman" w:hAnsi="Times New Roman" w:cs="Times New Roman"/>
          <w:sz w:val="24"/>
          <w:szCs w:val="24"/>
        </w:rPr>
      </w:pPr>
      <w:r w:rsidRPr="00F25752">
        <w:rPr>
          <w:rFonts w:ascii="Times New Roman" w:hAnsi="Times New Roman" w:cs="Times New Roman"/>
          <w:sz w:val="24"/>
          <w:szCs w:val="24"/>
        </w:rPr>
        <w:t>görevlerinin mart ayı sonuna kadar verilmesi kararlaştırıldı. Proje bir tane dersten hazırlanacak ve öğrenciler istediği dersi seçecekler. Eğer öğrenci isterse projeyi bireysel değil grup çalışması şeklinde de yapabilecek. Ama performans görevi bireysel yapılacak ve 2. dönem bitmeden teslim edilecek. Aşağıda 2.dönem öğrencilere verilecek proje ve performans görevleri belirlenmiştir. Öğrenci istediği performans ve proje görevini seçmekte ve istediği grubu kurmakta tamamen özgür olacaktır</w:t>
      </w:r>
    </w:p>
    <w:p w:rsidR="00EA49FA" w:rsidRPr="00F25752" w:rsidRDefault="00EA49FA" w:rsidP="00C13BB6">
      <w:pPr>
        <w:pStyle w:val="AralkYok1"/>
        <w:rPr>
          <w:rFonts w:ascii="Times New Roman" w:hAnsi="Times New Roman" w:cs="Times New Roman"/>
          <w:b/>
          <w:bCs/>
          <w:sz w:val="24"/>
          <w:szCs w:val="24"/>
          <w:u w:val="single"/>
        </w:rPr>
      </w:pPr>
      <w:r w:rsidRPr="00F25752">
        <w:rPr>
          <w:rFonts w:ascii="Times New Roman" w:hAnsi="Times New Roman" w:cs="Times New Roman"/>
          <w:b/>
          <w:bCs/>
          <w:sz w:val="24"/>
          <w:szCs w:val="24"/>
          <w:u w:val="single"/>
        </w:rPr>
        <w:t>12-ÖĞRENCİLERİN OKULA DEVAM DURUMLARI.</w:t>
      </w:r>
    </w:p>
    <w:p w:rsidR="00EA49FA" w:rsidRPr="00F25752" w:rsidRDefault="00EA49FA" w:rsidP="00C13BB6">
      <w:pPr>
        <w:pStyle w:val="AralkYok1"/>
        <w:rPr>
          <w:rFonts w:ascii="Times New Roman" w:hAnsi="Times New Roman" w:cs="Times New Roman"/>
          <w:sz w:val="24"/>
          <w:szCs w:val="24"/>
        </w:rPr>
      </w:pPr>
      <w:r w:rsidRPr="00F25752">
        <w:rPr>
          <w:rFonts w:ascii="Times New Roman" w:hAnsi="Times New Roman" w:cs="Times New Roman"/>
          <w:b/>
          <w:bCs/>
          <w:sz w:val="24"/>
          <w:szCs w:val="24"/>
        </w:rPr>
        <w:t xml:space="preserve">2-B Sınıf Öğretmeni </w:t>
      </w:r>
      <w:r w:rsidRPr="00F25752">
        <w:rPr>
          <w:rFonts w:ascii="Times New Roman" w:hAnsi="Times New Roman" w:cs="Times New Roman"/>
          <w:b/>
          <w:bCs/>
          <w:i/>
          <w:iCs/>
          <w:sz w:val="24"/>
          <w:szCs w:val="24"/>
        </w:rPr>
        <w:t xml:space="preserve">Faika DEMİREZEN  </w:t>
      </w:r>
      <w:r w:rsidRPr="00F25752">
        <w:rPr>
          <w:rFonts w:ascii="Times New Roman" w:hAnsi="Times New Roman" w:cs="Times New Roman"/>
          <w:sz w:val="24"/>
          <w:szCs w:val="24"/>
        </w:rPr>
        <w:t xml:space="preserve">, </w:t>
      </w:r>
      <w:r w:rsidRPr="00F25752">
        <w:rPr>
          <w:rFonts w:ascii="Times New Roman" w:hAnsi="Times New Roman" w:cs="Times New Roman"/>
          <w:color w:val="000000"/>
          <w:sz w:val="24"/>
          <w:szCs w:val="24"/>
        </w:rPr>
        <w:t>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karar verildi.</w:t>
      </w:r>
    </w:p>
    <w:p w:rsidR="00EA49FA" w:rsidRPr="00F25752" w:rsidRDefault="00EA49FA" w:rsidP="0018170F">
      <w:pPr>
        <w:pStyle w:val="NoSpacing"/>
        <w:tabs>
          <w:tab w:val="left" w:pos="851"/>
        </w:tabs>
        <w:spacing w:after="0" w:afterAutospacing="0"/>
        <w:rPr>
          <w:u w:val="single"/>
        </w:rPr>
      </w:pPr>
      <w:r w:rsidRPr="00F25752">
        <w:rPr>
          <w:b/>
          <w:bCs/>
          <w:color w:val="000000"/>
          <w:u w:val="single"/>
        </w:rPr>
        <w:t>13-SOSYAL KULÜP ÇALIŞMALARI İLE I. YARIYILDA KUTLANAN BELİRLİ GÜN VE HAFTALARIN  DEĞERLENDİRİLMESİ, II. YARIYILDA KUTLANACAK BELİRLİ GÜN VE HAFTALARIN GÖZDEN GEÇİRİLMESİ.</w:t>
      </w:r>
    </w:p>
    <w:p w:rsidR="00EA49FA" w:rsidRPr="00F25752" w:rsidRDefault="00EA49FA" w:rsidP="0018170F">
      <w:pPr>
        <w:pStyle w:val="NoSpacing"/>
        <w:tabs>
          <w:tab w:val="left" w:pos="851"/>
        </w:tabs>
        <w:spacing w:after="0" w:afterAutospacing="0"/>
        <w:rPr>
          <w:color w:val="000000"/>
          <w:u w:val="single"/>
        </w:rPr>
      </w:pPr>
      <w:r w:rsidRPr="00F25752">
        <w:rPr>
          <w:b/>
          <w:bCs/>
          <w:i/>
          <w:iCs/>
          <w:color w:val="000000"/>
        </w:rPr>
        <w:t xml:space="preserve">              </w:t>
      </w:r>
      <w:r w:rsidRPr="00F25752">
        <w:rPr>
          <w:b/>
          <w:bCs/>
        </w:rPr>
        <w:t xml:space="preserve">2-A Sınıf Öğretmeni </w:t>
      </w:r>
      <w:r w:rsidRPr="00F25752">
        <w:rPr>
          <w:b/>
          <w:bCs/>
          <w:i/>
          <w:iCs/>
        </w:rPr>
        <w:t>Utku ESKİ</w:t>
      </w:r>
      <w:r w:rsidRPr="00F25752">
        <w:t xml:space="preserve">, </w:t>
      </w:r>
      <w:r w:rsidRPr="00F25752">
        <w:rPr>
          <w:color w:val="000000"/>
        </w:rPr>
        <w:t>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EA49FA" w:rsidRPr="00F25752" w:rsidRDefault="00EA49FA" w:rsidP="0018170F">
      <w:pPr>
        <w:pStyle w:val="NoSpacing"/>
        <w:tabs>
          <w:tab w:val="left" w:pos="851"/>
        </w:tabs>
        <w:spacing w:after="0" w:afterAutospacing="0"/>
        <w:rPr>
          <w:b/>
          <w:bCs/>
          <w:color w:val="000000"/>
          <w:u w:val="single"/>
        </w:rPr>
      </w:pPr>
      <w:r w:rsidRPr="00F25752">
        <w:rPr>
          <w:b/>
          <w:bCs/>
          <w:u w:val="single"/>
        </w:rPr>
        <w:t>14-DİLEK VE TEMENNİLER,</w:t>
      </w:r>
      <w:r w:rsidRPr="00F25752">
        <w:rPr>
          <w:b/>
          <w:bCs/>
          <w:color w:val="000000"/>
          <w:u w:val="single"/>
        </w:rPr>
        <w:t xml:space="preserve"> KAPANIŞ.</w:t>
      </w:r>
    </w:p>
    <w:p w:rsidR="00EA49FA" w:rsidRPr="00F25752" w:rsidRDefault="00EA49FA" w:rsidP="0018170F">
      <w:pPr>
        <w:tabs>
          <w:tab w:val="left" w:pos="5580"/>
        </w:tabs>
        <w:spacing w:after="0"/>
        <w:rPr>
          <w:rFonts w:ascii="Times New Roman" w:hAnsi="Times New Roman" w:cs="Times New Roman"/>
          <w:sz w:val="24"/>
          <w:szCs w:val="24"/>
        </w:rPr>
      </w:pPr>
      <w:r w:rsidRPr="00F25752">
        <w:rPr>
          <w:rFonts w:ascii="Times New Roman" w:hAnsi="Times New Roman" w:cs="Times New Roman"/>
          <w:sz w:val="24"/>
          <w:szCs w:val="24"/>
        </w:rPr>
        <w:t xml:space="preserve">          Daha iyi bir eğitim amacıyla veli, öğrenci, öğretmen ve idareci diyalogu içerisinde sağlıklı ve başarılı bir dönem olması ve 2012-2013 eğitim öğretim yılının ikinci döneminin hayırlı olması dileği ile toplantıya son verildi.</w:t>
      </w:r>
    </w:p>
    <w:p w:rsidR="00EA49FA" w:rsidRPr="00F25752" w:rsidRDefault="00EA49FA" w:rsidP="00C13BB6">
      <w:pPr>
        <w:spacing w:after="0"/>
        <w:rPr>
          <w:rFonts w:ascii="Times New Roman" w:hAnsi="Times New Roman" w:cs="Times New Roman"/>
          <w:sz w:val="24"/>
          <w:szCs w:val="24"/>
        </w:rPr>
      </w:pPr>
      <w:r w:rsidRPr="00F25752">
        <w:rPr>
          <w:rFonts w:ascii="Times New Roman" w:hAnsi="Times New Roman" w:cs="Times New Roman"/>
          <w:sz w:val="24"/>
          <w:szCs w:val="24"/>
        </w:rPr>
        <w:t xml:space="preserve">                                    </w:t>
      </w:r>
      <w:r w:rsidRPr="00F25752">
        <w:rPr>
          <w:rFonts w:ascii="Times New Roman" w:hAnsi="Times New Roman" w:cs="Times New Roman"/>
          <w:b/>
          <w:bCs/>
          <w:color w:val="000000"/>
          <w:sz w:val="24"/>
          <w:szCs w:val="24"/>
          <w:u w:val="single"/>
        </w:rPr>
        <w:t xml:space="preserve">TOPLANTIDA   ALINAN  KARARLAR </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Atatürkçülük konularının tüm derslere yayılarak işlenmesine,</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sz w:val="24"/>
          <w:szCs w:val="24"/>
        </w:rPr>
        <w:t>İlk dönem olduğu gibi ikinci dönemde de konuların ünitelendirilmiş yıllık planlarda belirtilen sürelerde işlenmesine, gerek görüldüğünde bu sürelerde esneklik sağlanmasına, eksiklerin ek çalışmalarla giderilmeye çalışılmasına</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Öğrenci başarısının arttırılması için veli ile işbirliği yapılmasına; başarısız öğrencilere ek çalışma hazırlanmasına,</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Uygulanan yöntem ve tekniklerin yeterli olduğu, araç-gereç eksikliklerinin öğrencilerin de katılımıyla çevre şartlarına dikkat edilerek giderilmesine,</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Beyinfırtınası,kavramharitaları,mülakat,görüşme,balıkkılcığı,anlatım,açıkuçlu sorular,altı şapka kuralı,vızıltı grubu,drama,merdiven sıralama tekniklerinin derslerde mümkün olduğunca kullanılmasına,</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Öğrenci başarısının arttırılması için veli ile işbirliği yapılmasına; başarısız öğrencilere ek çalışma hazırlanmasına</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Öğrenci sağlığı için gerekli bilgilendirmenin yapılmasına ve gerekli önlemlerin alınmasına; sınıf temizliklerinin nöbetçi öğrencilerle birlikte yapılmasına,</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sz w:val="24"/>
          <w:szCs w:val="24"/>
        </w:rPr>
        <w:t xml:space="preserve">Okul, öğretmen, veli işbirliğinin sağlanması ve geliştirilmesi için yapılan çalışmalara devam edilmesine, gerekli durumlarda velilerle birebir görüşmeler yapılmasına, </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sz w:val="24"/>
          <w:szCs w:val="24"/>
        </w:rPr>
        <w:t xml:space="preserve">Veli </w:t>
      </w:r>
      <w:r w:rsidRPr="00F25752">
        <w:rPr>
          <w:rFonts w:ascii="Times New Roman" w:hAnsi="Times New Roman" w:cs="Times New Roman"/>
          <w:color w:val="000000"/>
          <w:sz w:val="24"/>
          <w:szCs w:val="24"/>
        </w:rPr>
        <w:t>toplantılarının düzenli olarak yapılmasına ve okul idaresine toplantı tarihinin 2 gün önceden haber verilmesine,</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Sınıf kitaplığının zenginleştirilmesi için veli ile işbirliği yapılmasına,</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Okuma sevgisini geliştirmek için seviyelerine uygun hikâye ve masal kitaplarının alınması için velilerle işbirliğine gidilmesine</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sz w:val="24"/>
          <w:szCs w:val="24"/>
        </w:rPr>
        <w:t>2011-2012 eğitim –öğretim yılının birinci döneminde olduğu gibi Serbest Etkinlikler dersinin uygulanmasında okul ve çevrenin şartları ile öğrencilerin bireysel özellikleri ve ihtiyaçları dikkate alınarak aşağıdaki konuların uygulanmasına karar verildi.Şarkı ve türkü söyleme</w:t>
      </w:r>
      <w:r w:rsidRPr="00F25752">
        <w:rPr>
          <w:rFonts w:ascii="Times New Roman" w:hAnsi="Times New Roman" w:cs="Times New Roman"/>
          <w:color w:val="000000"/>
          <w:sz w:val="24"/>
          <w:szCs w:val="24"/>
        </w:rPr>
        <w:t>,</w:t>
      </w:r>
      <w:r w:rsidRPr="00F25752">
        <w:rPr>
          <w:rFonts w:ascii="Times New Roman" w:hAnsi="Times New Roman" w:cs="Times New Roman"/>
          <w:sz w:val="24"/>
          <w:szCs w:val="24"/>
        </w:rPr>
        <w:t>Güzel konuşma-yazma</w:t>
      </w:r>
      <w:r w:rsidRPr="00F25752">
        <w:rPr>
          <w:rFonts w:ascii="Times New Roman" w:hAnsi="Times New Roman" w:cs="Times New Roman"/>
          <w:color w:val="000000"/>
          <w:sz w:val="24"/>
          <w:szCs w:val="24"/>
        </w:rPr>
        <w:t>,</w:t>
      </w:r>
      <w:r w:rsidRPr="00F25752">
        <w:rPr>
          <w:rFonts w:ascii="Times New Roman" w:hAnsi="Times New Roman" w:cs="Times New Roman"/>
          <w:sz w:val="24"/>
          <w:szCs w:val="24"/>
        </w:rPr>
        <w:t>Kitap okuma</w:t>
      </w:r>
      <w:r w:rsidRPr="00F25752">
        <w:rPr>
          <w:rFonts w:ascii="Times New Roman" w:hAnsi="Times New Roman" w:cs="Times New Roman"/>
          <w:color w:val="000000"/>
          <w:sz w:val="24"/>
          <w:szCs w:val="24"/>
        </w:rPr>
        <w:t>,</w:t>
      </w:r>
      <w:r w:rsidRPr="00F25752">
        <w:rPr>
          <w:rFonts w:ascii="Times New Roman" w:hAnsi="Times New Roman" w:cs="Times New Roman"/>
          <w:sz w:val="24"/>
          <w:szCs w:val="24"/>
        </w:rPr>
        <w:t>Bilmece bulmaca</w:t>
      </w:r>
      <w:r w:rsidRPr="00F25752">
        <w:rPr>
          <w:rFonts w:ascii="Times New Roman" w:hAnsi="Times New Roman" w:cs="Times New Roman"/>
          <w:color w:val="000000"/>
          <w:sz w:val="24"/>
          <w:szCs w:val="24"/>
        </w:rPr>
        <w:t>,</w:t>
      </w:r>
      <w:r w:rsidRPr="00F25752">
        <w:rPr>
          <w:rFonts w:ascii="Times New Roman" w:hAnsi="Times New Roman" w:cs="Times New Roman"/>
          <w:sz w:val="24"/>
          <w:szCs w:val="24"/>
        </w:rPr>
        <w:t>Sayışma ve tekerlemeler</w:t>
      </w:r>
      <w:r w:rsidRPr="00F25752">
        <w:rPr>
          <w:rFonts w:ascii="Times New Roman" w:hAnsi="Times New Roman" w:cs="Times New Roman"/>
          <w:color w:val="000000"/>
          <w:sz w:val="24"/>
          <w:szCs w:val="24"/>
        </w:rPr>
        <w:t>,</w:t>
      </w:r>
      <w:r w:rsidRPr="00F25752">
        <w:rPr>
          <w:rFonts w:ascii="Times New Roman" w:hAnsi="Times New Roman" w:cs="Times New Roman"/>
          <w:sz w:val="24"/>
          <w:szCs w:val="24"/>
        </w:rPr>
        <w:t>Oyun ,ront</w:t>
      </w:r>
      <w:r w:rsidRPr="00F25752">
        <w:rPr>
          <w:rFonts w:ascii="Times New Roman" w:hAnsi="Times New Roman" w:cs="Times New Roman"/>
          <w:color w:val="000000"/>
          <w:sz w:val="24"/>
          <w:szCs w:val="24"/>
        </w:rPr>
        <w:t>,</w:t>
      </w:r>
      <w:r w:rsidRPr="00F25752">
        <w:rPr>
          <w:rFonts w:ascii="Times New Roman" w:hAnsi="Times New Roman" w:cs="Times New Roman"/>
          <w:sz w:val="24"/>
          <w:szCs w:val="24"/>
        </w:rPr>
        <w:t>Film izleme</w:t>
      </w:r>
      <w:r w:rsidRPr="00F25752">
        <w:rPr>
          <w:rFonts w:ascii="Times New Roman" w:hAnsi="Times New Roman" w:cs="Times New Roman"/>
          <w:color w:val="000000"/>
          <w:sz w:val="24"/>
          <w:szCs w:val="24"/>
        </w:rPr>
        <w:t>,</w:t>
      </w:r>
      <w:r w:rsidRPr="00F25752">
        <w:rPr>
          <w:rFonts w:ascii="Times New Roman" w:hAnsi="Times New Roman" w:cs="Times New Roman"/>
          <w:sz w:val="24"/>
          <w:szCs w:val="24"/>
        </w:rPr>
        <w:t>Duygu ve düşüncelerini ifade etme</w:t>
      </w:r>
      <w:r w:rsidRPr="00F25752">
        <w:rPr>
          <w:rFonts w:ascii="Times New Roman" w:hAnsi="Times New Roman" w:cs="Times New Roman"/>
          <w:color w:val="000000"/>
          <w:sz w:val="24"/>
          <w:szCs w:val="24"/>
        </w:rPr>
        <w:t>,</w:t>
      </w:r>
      <w:r w:rsidRPr="00F25752">
        <w:rPr>
          <w:rFonts w:ascii="Times New Roman" w:hAnsi="Times New Roman" w:cs="Times New Roman"/>
          <w:sz w:val="24"/>
          <w:szCs w:val="24"/>
        </w:rPr>
        <w:t xml:space="preserve">Soru sorma cevap verme </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Etkinliklerin, proje ve performans ödevlerinin, sınıfça dayanışma yapılarak karşılanmasına en kısa zamanda temin edilmesine,</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II. Dönemde tüm dersler için performans ödevi ve Proje ödevi konularının en kısa zamanda sınıf panosuna asılmasına,</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 Buna göre öğrencilerin alacakları proje görevlerinin şubat ayı sonuna kadar verilmesine,</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Mümkün oldukça periyodik olarak veli toplantıları yapılmasına,</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Ölçme değerlendirme basamaklarında, derslerde ders içi performans, performans ve proje ödevleri ile ürün dosyalarına bakılarak öğrenci çalışmalarının değerlendirilmesine,</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sz w:val="24"/>
          <w:szCs w:val="24"/>
        </w:rPr>
        <w:t>Performans seçilirken ünite konularına uygun olarak seçilmesinin ve ünite sonu değerlendirmesi olarak alınmasına, ayrıca yönetmeliğin 35. maddesinde belirtilen proje ödevi ilgili dersin not hesaplamasında ekleneceğine</w:t>
      </w:r>
      <w:r w:rsidRPr="00F25752">
        <w:rPr>
          <w:rFonts w:ascii="Times New Roman" w:hAnsi="Times New Roman" w:cs="Times New Roman"/>
          <w:b/>
          <w:bCs/>
          <w:sz w:val="24"/>
          <w:szCs w:val="24"/>
        </w:rPr>
        <w:t>.</w:t>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Okula geç kalan ve devamsız öğrenciler için veli ile işbirliğine gidilerek önlem</w:t>
      </w:r>
    </w:p>
    <w:p w:rsidR="00EA49FA" w:rsidRPr="00F25752" w:rsidRDefault="00EA49FA" w:rsidP="00C13BB6">
      <w:pPr>
        <w:tabs>
          <w:tab w:val="left" w:pos="5700"/>
        </w:tabs>
        <w:spacing w:after="0"/>
        <w:rPr>
          <w:rFonts w:ascii="Times New Roman" w:hAnsi="Times New Roman" w:cs="Times New Roman"/>
          <w:color w:val="000000"/>
          <w:sz w:val="24"/>
          <w:szCs w:val="24"/>
        </w:rPr>
      </w:pPr>
      <w:r w:rsidRPr="00F25752">
        <w:rPr>
          <w:rFonts w:ascii="Times New Roman" w:hAnsi="Times New Roman" w:cs="Times New Roman"/>
          <w:color w:val="000000"/>
          <w:sz w:val="24"/>
          <w:szCs w:val="24"/>
        </w:rPr>
        <w:t>alınmasına,</w:t>
      </w:r>
      <w:r w:rsidRPr="00F25752">
        <w:rPr>
          <w:rFonts w:ascii="Times New Roman" w:hAnsi="Times New Roman" w:cs="Times New Roman"/>
          <w:color w:val="000000"/>
          <w:sz w:val="24"/>
          <w:szCs w:val="24"/>
        </w:rPr>
        <w:tab/>
      </w:r>
    </w:p>
    <w:p w:rsidR="00EA49FA" w:rsidRPr="00F25752" w:rsidRDefault="00EA49FA" w:rsidP="00C13BB6">
      <w:pPr>
        <w:numPr>
          <w:ilvl w:val="0"/>
          <w:numId w:val="2"/>
        </w:numPr>
        <w:spacing w:after="0" w:line="240" w:lineRule="auto"/>
        <w:rPr>
          <w:rFonts w:ascii="Times New Roman" w:hAnsi="Times New Roman" w:cs="Times New Roman"/>
          <w:color w:val="000000"/>
          <w:sz w:val="24"/>
          <w:szCs w:val="24"/>
        </w:rPr>
      </w:pPr>
      <w:r w:rsidRPr="00F25752">
        <w:rPr>
          <w:rFonts w:ascii="Times New Roman" w:hAnsi="Times New Roman" w:cs="Times New Roman"/>
          <w:color w:val="000000"/>
          <w:sz w:val="24"/>
          <w:szCs w:val="24"/>
        </w:rPr>
        <w:t>Belirli gün ve haftaların, milli bayramların ilk dönem yapıldığı gibi düzenli olarak kutlanmasına; sosyal kulüp çalışmalarının düzenli olarak yapılmasına.</w:t>
      </w:r>
    </w:p>
    <w:p w:rsidR="00EA49FA" w:rsidRPr="00F25752" w:rsidRDefault="00EA49FA" w:rsidP="00C13BB6">
      <w:pPr>
        <w:spacing w:after="0"/>
        <w:rPr>
          <w:rFonts w:ascii="Times New Roman" w:hAnsi="Times New Roman" w:cs="Times New Roman"/>
          <w:sz w:val="24"/>
          <w:szCs w:val="24"/>
        </w:rPr>
      </w:pPr>
      <w:r w:rsidRPr="00F25752">
        <w:rPr>
          <w:rFonts w:ascii="Times New Roman" w:hAnsi="Times New Roman" w:cs="Times New Roman"/>
          <w:color w:val="000000"/>
          <w:sz w:val="24"/>
          <w:szCs w:val="24"/>
        </w:rPr>
        <w:t xml:space="preserve">             </w:t>
      </w:r>
      <w:r w:rsidRPr="00F25752">
        <w:rPr>
          <w:rFonts w:ascii="Times New Roman" w:hAnsi="Times New Roman" w:cs="Times New Roman"/>
          <w:sz w:val="24"/>
          <w:szCs w:val="24"/>
        </w:rPr>
        <w:t>2012-2013 Eğitim ve Öğretim yılı 2.Sınıf 2. Dönem zümre öğretmenler kurulu toplantısı yukarıda anılan tarih, yer ve saatte yapılmış olup yukarıdaki kararlar alınmış ve aşağıda imzası bulunan sınıf öğretmenleri tarafından iş bu tutanak düzenlenerek imza altına alınmıştır.</w:t>
      </w:r>
    </w:p>
    <w:p w:rsidR="00EA49FA" w:rsidRPr="00F25752" w:rsidRDefault="00EA49FA" w:rsidP="0018170F">
      <w:pPr>
        <w:tabs>
          <w:tab w:val="left" w:pos="2580"/>
          <w:tab w:val="left" w:pos="4740"/>
          <w:tab w:val="left" w:pos="6855"/>
        </w:tabs>
        <w:spacing w:after="0"/>
        <w:rPr>
          <w:rFonts w:ascii="Times New Roman" w:hAnsi="Times New Roman" w:cs="Times New Roman"/>
          <w:b/>
          <w:bCs/>
          <w:sz w:val="24"/>
          <w:szCs w:val="24"/>
        </w:rPr>
      </w:pPr>
      <w:r w:rsidRPr="00F25752">
        <w:rPr>
          <w:rFonts w:ascii="Times New Roman" w:hAnsi="Times New Roman" w:cs="Times New Roman"/>
          <w:b/>
          <w:bCs/>
          <w:sz w:val="24"/>
          <w:szCs w:val="24"/>
        </w:rPr>
        <w:t xml:space="preserve">    Utku ESKİ                  DEMİREZEN                                                    İdeal Altan EKEN</w:t>
      </w:r>
    </w:p>
    <w:p w:rsidR="00EA49FA" w:rsidRPr="00F25752" w:rsidRDefault="00EA49FA" w:rsidP="0018170F">
      <w:pPr>
        <w:tabs>
          <w:tab w:val="left" w:pos="2580"/>
          <w:tab w:val="left" w:pos="4740"/>
          <w:tab w:val="left" w:pos="6855"/>
        </w:tabs>
        <w:spacing w:after="0"/>
        <w:rPr>
          <w:rFonts w:ascii="Times New Roman" w:hAnsi="Times New Roman" w:cs="Times New Roman"/>
          <w:b/>
          <w:bCs/>
          <w:sz w:val="24"/>
          <w:szCs w:val="24"/>
        </w:rPr>
      </w:pPr>
      <w:r w:rsidRPr="00F25752">
        <w:rPr>
          <w:rFonts w:ascii="Times New Roman" w:hAnsi="Times New Roman" w:cs="Times New Roman"/>
          <w:b/>
          <w:bCs/>
          <w:sz w:val="24"/>
          <w:szCs w:val="24"/>
        </w:rPr>
        <w:t xml:space="preserve">  2 /A Sınıf Öğr                  2/B Sınıf Öğr.                                                         2/C Sınıf Öğr.                      </w:t>
      </w:r>
    </w:p>
    <w:p w:rsidR="00EA49FA" w:rsidRPr="00F25752" w:rsidRDefault="00EA49FA" w:rsidP="0018170F">
      <w:pPr>
        <w:spacing w:after="0"/>
        <w:rPr>
          <w:rFonts w:ascii="Times New Roman" w:hAnsi="Times New Roman" w:cs="Times New Roman"/>
          <w:b/>
          <w:bCs/>
          <w:sz w:val="24"/>
          <w:szCs w:val="24"/>
        </w:rPr>
      </w:pPr>
    </w:p>
    <w:p w:rsidR="00EA49FA" w:rsidRPr="00F25752" w:rsidRDefault="00EA49FA" w:rsidP="0018170F">
      <w:pPr>
        <w:spacing w:after="0"/>
        <w:rPr>
          <w:rFonts w:ascii="Times New Roman" w:hAnsi="Times New Roman" w:cs="Times New Roman"/>
          <w:b/>
          <w:bCs/>
          <w:sz w:val="24"/>
          <w:szCs w:val="24"/>
        </w:rPr>
      </w:pPr>
      <w:r w:rsidRPr="00F25752">
        <w:rPr>
          <w:rFonts w:ascii="Times New Roman" w:hAnsi="Times New Roman" w:cs="Times New Roman"/>
          <w:b/>
          <w:bCs/>
          <w:sz w:val="24"/>
          <w:szCs w:val="24"/>
        </w:rPr>
        <w:t xml:space="preserve">   Refik BAŞ                   Meryem BAŞ                                                         Atiye DOĞAN</w:t>
      </w:r>
    </w:p>
    <w:p w:rsidR="00EA49FA" w:rsidRPr="00F25752" w:rsidRDefault="00EA49FA" w:rsidP="0018170F">
      <w:pPr>
        <w:spacing w:after="0"/>
        <w:rPr>
          <w:rFonts w:ascii="Times New Roman" w:hAnsi="Times New Roman" w:cs="Times New Roman"/>
          <w:b/>
          <w:bCs/>
          <w:sz w:val="24"/>
          <w:szCs w:val="24"/>
        </w:rPr>
      </w:pPr>
      <w:r w:rsidRPr="00F25752">
        <w:rPr>
          <w:rFonts w:ascii="Times New Roman" w:hAnsi="Times New Roman" w:cs="Times New Roman"/>
          <w:b/>
          <w:bCs/>
          <w:sz w:val="24"/>
          <w:szCs w:val="24"/>
        </w:rPr>
        <w:t>2/D Sınıfı Öğret.           /E Sınıfı Öğret.                                                       2/F Sınıfı Öğret.</w:t>
      </w:r>
    </w:p>
    <w:p w:rsidR="00EA49FA" w:rsidRPr="00F25752" w:rsidRDefault="00EA49FA" w:rsidP="0018170F">
      <w:pPr>
        <w:spacing w:after="0"/>
        <w:rPr>
          <w:rFonts w:ascii="Times New Roman" w:hAnsi="Times New Roman" w:cs="Times New Roman"/>
          <w:b/>
          <w:bCs/>
          <w:sz w:val="24"/>
          <w:szCs w:val="24"/>
        </w:rPr>
      </w:pPr>
      <w:r w:rsidRPr="00F25752">
        <w:rPr>
          <w:rFonts w:ascii="Times New Roman" w:hAnsi="Times New Roman" w:cs="Times New Roman"/>
          <w:b/>
          <w:bCs/>
          <w:sz w:val="24"/>
          <w:szCs w:val="24"/>
        </w:rPr>
        <w:t xml:space="preserve"> (Zümre Başkanı)                                                                                    </w:t>
      </w:r>
    </w:p>
    <w:p w:rsidR="00EA49FA" w:rsidRPr="00F25752" w:rsidRDefault="00EA49FA" w:rsidP="0018170F">
      <w:pPr>
        <w:spacing w:after="0"/>
        <w:jc w:val="center"/>
        <w:rPr>
          <w:rFonts w:ascii="Times New Roman" w:hAnsi="Times New Roman" w:cs="Times New Roman"/>
          <w:sz w:val="24"/>
          <w:szCs w:val="24"/>
        </w:rPr>
      </w:pPr>
      <w:r w:rsidRPr="00F25752">
        <w:rPr>
          <w:rFonts w:ascii="Times New Roman" w:hAnsi="Times New Roman" w:cs="Times New Roman"/>
          <w:b/>
          <w:bCs/>
          <w:sz w:val="24"/>
          <w:szCs w:val="24"/>
        </w:rPr>
        <w:t xml:space="preserve">                                                                                      Mehmet BABAOĞLU</w:t>
      </w:r>
    </w:p>
    <w:p w:rsidR="00EA49FA" w:rsidRPr="00F25752" w:rsidRDefault="00EA49FA" w:rsidP="0018170F">
      <w:pPr>
        <w:spacing w:after="0"/>
        <w:jc w:val="center"/>
        <w:rPr>
          <w:rFonts w:ascii="Times New Roman" w:hAnsi="Times New Roman" w:cs="Times New Roman"/>
          <w:sz w:val="24"/>
          <w:szCs w:val="24"/>
        </w:rPr>
      </w:pPr>
      <w:r w:rsidRPr="00F25752">
        <w:rPr>
          <w:rFonts w:ascii="Times New Roman" w:hAnsi="Times New Roman" w:cs="Times New Roman"/>
          <w:b/>
          <w:bCs/>
          <w:sz w:val="24"/>
          <w:szCs w:val="24"/>
        </w:rPr>
        <w:t xml:space="preserve">                                                                                        Müdür Yardımcısı</w:t>
      </w:r>
    </w:p>
    <w:p w:rsidR="00EA49FA" w:rsidRPr="00F25752" w:rsidRDefault="00EA49FA" w:rsidP="00C13BB6">
      <w:pPr>
        <w:spacing w:after="0"/>
        <w:rPr>
          <w:rFonts w:ascii="Times New Roman" w:hAnsi="Times New Roman" w:cs="Times New Roman"/>
          <w:b/>
          <w:bCs/>
          <w:sz w:val="24"/>
          <w:szCs w:val="24"/>
        </w:rPr>
      </w:pPr>
      <w:r w:rsidRPr="00F25752">
        <w:rPr>
          <w:rFonts w:ascii="Times New Roman" w:hAnsi="Times New Roman" w:cs="Times New Roman"/>
          <w:b/>
          <w:bCs/>
          <w:sz w:val="24"/>
          <w:szCs w:val="24"/>
        </w:rPr>
        <w:t xml:space="preserve">                                                                                                              (Toplantı Başkanı)</w:t>
      </w:r>
    </w:p>
    <w:p w:rsidR="00EA49FA" w:rsidRPr="00F25752" w:rsidRDefault="00EA49FA" w:rsidP="0018170F">
      <w:pPr>
        <w:tabs>
          <w:tab w:val="left" w:pos="3225"/>
        </w:tabs>
        <w:spacing w:after="0"/>
        <w:rPr>
          <w:rFonts w:ascii="Times New Roman" w:hAnsi="Times New Roman" w:cs="Times New Roman"/>
          <w:b/>
          <w:bCs/>
          <w:sz w:val="24"/>
          <w:szCs w:val="24"/>
        </w:rPr>
      </w:pPr>
      <w:r w:rsidRPr="00F25752">
        <w:rPr>
          <w:rFonts w:ascii="Times New Roman" w:hAnsi="Times New Roman" w:cs="Times New Roman"/>
          <w:sz w:val="24"/>
          <w:szCs w:val="24"/>
        </w:rPr>
        <w:t xml:space="preserve">                                                        </w:t>
      </w:r>
      <w:r w:rsidRPr="00F25752">
        <w:rPr>
          <w:rFonts w:ascii="Times New Roman" w:hAnsi="Times New Roman" w:cs="Times New Roman"/>
          <w:b/>
          <w:bCs/>
          <w:sz w:val="24"/>
          <w:szCs w:val="24"/>
        </w:rPr>
        <w:t>OLUR</w:t>
      </w:r>
    </w:p>
    <w:p w:rsidR="00EA49FA" w:rsidRPr="00F25752" w:rsidRDefault="00EA49FA" w:rsidP="0018170F">
      <w:pPr>
        <w:tabs>
          <w:tab w:val="left" w:pos="3090"/>
        </w:tabs>
        <w:spacing w:after="0"/>
        <w:rPr>
          <w:rFonts w:ascii="Times New Roman" w:hAnsi="Times New Roman" w:cs="Times New Roman"/>
          <w:b/>
          <w:bCs/>
          <w:sz w:val="24"/>
          <w:szCs w:val="24"/>
        </w:rPr>
      </w:pPr>
      <w:r w:rsidRPr="00F25752">
        <w:rPr>
          <w:rFonts w:ascii="Times New Roman" w:hAnsi="Times New Roman" w:cs="Times New Roman"/>
          <w:b/>
          <w:bCs/>
          <w:sz w:val="24"/>
          <w:szCs w:val="24"/>
        </w:rPr>
        <w:t xml:space="preserve">                                                    18.02.2013</w:t>
      </w:r>
    </w:p>
    <w:p w:rsidR="00EA49FA" w:rsidRPr="00F25752" w:rsidRDefault="00EA49FA" w:rsidP="0018170F">
      <w:pPr>
        <w:tabs>
          <w:tab w:val="left" w:pos="2895"/>
        </w:tabs>
        <w:spacing w:after="0"/>
        <w:rPr>
          <w:rFonts w:ascii="Times New Roman" w:hAnsi="Times New Roman" w:cs="Times New Roman"/>
          <w:b/>
          <w:bCs/>
          <w:sz w:val="24"/>
          <w:szCs w:val="24"/>
        </w:rPr>
      </w:pPr>
      <w:r w:rsidRPr="00F25752">
        <w:rPr>
          <w:rFonts w:ascii="Times New Roman" w:hAnsi="Times New Roman" w:cs="Times New Roman"/>
          <w:b/>
          <w:bCs/>
          <w:sz w:val="24"/>
          <w:szCs w:val="24"/>
        </w:rPr>
        <w:t xml:space="preserve">                                                    Ali  PIRILDAR</w:t>
      </w:r>
    </w:p>
    <w:p w:rsidR="00EA49FA" w:rsidRPr="00F25752" w:rsidRDefault="00EA49FA" w:rsidP="0018170F">
      <w:pPr>
        <w:tabs>
          <w:tab w:val="left" w:pos="2895"/>
        </w:tabs>
        <w:spacing w:after="0"/>
        <w:rPr>
          <w:rFonts w:ascii="Times New Roman" w:hAnsi="Times New Roman" w:cs="Times New Roman"/>
          <w:b/>
          <w:bCs/>
          <w:sz w:val="24"/>
          <w:szCs w:val="24"/>
        </w:rPr>
      </w:pPr>
      <w:r w:rsidRPr="00F25752">
        <w:rPr>
          <w:rFonts w:ascii="Times New Roman" w:hAnsi="Times New Roman" w:cs="Times New Roman"/>
          <w:b/>
          <w:bCs/>
          <w:sz w:val="24"/>
          <w:szCs w:val="24"/>
        </w:rPr>
        <w:t xml:space="preserve">                                                    Okul Müdürü</w:t>
      </w:r>
    </w:p>
    <w:p w:rsidR="00EA49FA" w:rsidRPr="00F25752" w:rsidRDefault="00EA49FA" w:rsidP="0018170F">
      <w:pPr>
        <w:spacing w:after="0"/>
        <w:rPr>
          <w:rFonts w:ascii="Times New Roman" w:hAnsi="Times New Roman" w:cs="Times New Roman"/>
          <w:sz w:val="24"/>
          <w:szCs w:val="24"/>
        </w:rPr>
      </w:pPr>
    </w:p>
    <w:sectPr w:rsidR="00EA49FA" w:rsidRPr="00F25752" w:rsidSect="00340A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9317D"/>
    <w:multiLevelType w:val="hybridMultilevel"/>
    <w:tmpl w:val="AAB683FE"/>
    <w:lvl w:ilvl="0" w:tplc="2F56682C">
      <w:start w:val="1"/>
      <w:numFmt w:val="decimal"/>
      <w:lvlText w:val="%1-"/>
      <w:lvlJc w:val="left"/>
      <w:pPr>
        <w:ind w:left="435"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76241448"/>
    <w:multiLevelType w:val="hybridMultilevel"/>
    <w:tmpl w:val="6184A0D2"/>
    <w:lvl w:ilvl="0" w:tplc="137A8B4C">
      <w:start w:val="1"/>
      <w:numFmt w:val="decimal"/>
      <w:lvlText w:val="%1-"/>
      <w:lvlJc w:val="left"/>
      <w:pPr>
        <w:ind w:left="644"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170F"/>
    <w:rsid w:val="0018170F"/>
    <w:rsid w:val="00340AD5"/>
    <w:rsid w:val="0073048C"/>
    <w:rsid w:val="00A05830"/>
    <w:rsid w:val="00C13BB6"/>
    <w:rsid w:val="00EA49FA"/>
    <w:rsid w:val="00F2575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AD5"/>
    <w:pPr>
      <w:spacing w:after="200" w:line="276" w:lineRule="auto"/>
    </w:pPr>
    <w:rPr>
      <w:rFonts w:cs="Calibri"/>
    </w:rPr>
  </w:style>
  <w:style w:type="paragraph" w:styleId="Heading1">
    <w:name w:val="heading 1"/>
    <w:basedOn w:val="Normal"/>
    <w:next w:val="Normal"/>
    <w:link w:val="Heading1Char"/>
    <w:uiPriority w:val="99"/>
    <w:qFormat/>
    <w:rsid w:val="0018170F"/>
    <w:pPr>
      <w:keepNext/>
      <w:spacing w:before="240" w:after="60" w:line="240" w:lineRule="auto"/>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170F"/>
    <w:rPr>
      <w:rFonts w:ascii="Arial" w:hAnsi="Arial" w:cs="Arial"/>
      <w:b/>
      <w:bCs/>
      <w:kern w:val="32"/>
      <w:sz w:val="32"/>
      <w:szCs w:val="32"/>
    </w:rPr>
  </w:style>
  <w:style w:type="paragraph" w:styleId="NormalWeb">
    <w:name w:val="Normal (Web)"/>
    <w:basedOn w:val="Normal"/>
    <w:uiPriority w:val="99"/>
    <w:semiHidden/>
    <w:rsid w:val="0018170F"/>
    <w:pPr>
      <w:spacing w:before="100" w:beforeAutospacing="1" w:after="100" w:afterAutospacing="1" w:line="240" w:lineRule="auto"/>
    </w:pPr>
    <w:rPr>
      <w:rFonts w:cs="Times New Roman"/>
      <w:sz w:val="24"/>
      <w:szCs w:val="24"/>
    </w:rPr>
  </w:style>
  <w:style w:type="paragraph" w:customStyle="1" w:styleId="AralkYok1">
    <w:name w:val="Aralık Yok1"/>
    <w:uiPriority w:val="99"/>
    <w:rsid w:val="0018170F"/>
    <w:rPr>
      <w:rFonts w:cs="Calibri"/>
    </w:rPr>
  </w:style>
  <w:style w:type="paragraph" w:styleId="NoSpacing">
    <w:name w:val="No Spacing"/>
    <w:basedOn w:val="Normal"/>
    <w:uiPriority w:val="99"/>
    <w:qFormat/>
    <w:rsid w:val="0018170F"/>
    <w:pPr>
      <w:spacing w:before="100" w:beforeAutospacing="1" w:after="100" w:afterAutospacing="1" w:line="240" w:lineRule="auto"/>
    </w:pPr>
    <w:rPr>
      <w:rFonts w:cs="Times New Roman"/>
      <w:sz w:val="24"/>
      <w:szCs w:val="24"/>
    </w:rPr>
  </w:style>
  <w:style w:type="paragraph" w:customStyle="1" w:styleId="gvdemetni21">
    <w:name w:val="gvdemetni21"/>
    <w:basedOn w:val="Normal"/>
    <w:uiPriority w:val="99"/>
    <w:rsid w:val="0018170F"/>
    <w:pPr>
      <w:spacing w:before="100" w:beforeAutospacing="1" w:after="100" w:afterAutospacing="1" w:line="240" w:lineRule="auto"/>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537008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7</Pages>
  <Words>2677</Words>
  <Characters>15261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MHB</dc:creator>
  <cp:keywords>www.sorubak.com</cp:keywords>
  <dc:description>www.sorubak.com</dc:description>
  <cp:lastModifiedBy>EDANUR</cp:lastModifiedBy>
  <cp:revision>4</cp:revision>
  <dcterms:created xsi:type="dcterms:W3CDTF">2012-02-20T19:21:00Z</dcterms:created>
  <dcterms:modified xsi:type="dcterms:W3CDTF">2013-01-31T16:13:00Z</dcterms:modified>
  <cp:category>www.sorubak.com</cp:category>
  <cp:contentType>www.sorubak.com</cp:contentType>
  <cp:contentStatus>www.sorubak.com</cp:contentStatus>
  <dc:language>www.sorubak.com</dc:language>
  <cp:version>www.sorubak.com</cp:version>
</cp:coreProperties>
</file>