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F0C" w:rsidRPr="008F4369" w:rsidRDefault="003A0F0C" w:rsidP="004D206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Aşağıdaki sözcüklerden  hangisinde tek harften oluşan bir hece vardır?</w:t>
      </w:r>
    </w:p>
    <w:p w:rsidR="003A0F0C" w:rsidRPr="008F4369" w:rsidRDefault="003A0F0C" w:rsidP="004D206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Kalem</w:t>
      </w:r>
    </w:p>
    <w:p w:rsidR="003A0F0C" w:rsidRPr="008F4369" w:rsidRDefault="003A0F0C" w:rsidP="004D206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Silgi</w:t>
      </w:r>
    </w:p>
    <w:p w:rsidR="003A0F0C" w:rsidRDefault="003A0F0C" w:rsidP="004D206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Açacak</w:t>
      </w:r>
    </w:p>
    <w:p w:rsidR="003A0F0C" w:rsidRDefault="003A0F0C" w:rsidP="000651FE">
      <w:pPr>
        <w:spacing w:after="0"/>
        <w:rPr>
          <w:rFonts w:ascii="Comic Sans MS" w:hAnsi="Comic Sans MS" w:cs="Comic Sans MS"/>
        </w:rPr>
      </w:pPr>
      <w:hyperlink r:id="rId7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3A0F0C" w:rsidRPr="008F4369" w:rsidRDefault="003A0F0C" w:rsidP="008F436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4D206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Aşağıdaki sözcüklerden hangisi sözlükte diğerlerine göre daha önce yer alır?</w:t>
      </w:r>
    </w:p>
    <w:p w:rsidR="003A0F0C" w:rsidRPr="008F4369" w:rsidRDefault="003A0F0C" w:rsidP="004D206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Lamba</w:t>
      </w:r>
    </w:p>
    <w:p w:rsidR="003A0F0C" w:rsidRPr="008F4369" w:rsidRDefault="003A0F0C" w:rsidP="004D206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Lahana</w:t>
      </w:r>
    </w:p>
    <w:p w:rsidR="003A0F0C" w:rsidRDefault="003A0F0C" w:rsidP="004D206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Latife</w:t>
      </w:r>
    </w:p>
    <w:p w:rsidR="003A0F0C" w:rsidRPr="008F4369" w:rsidRDefault="003A0F0C" w:rsidP="008F436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4D206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Aşağıdaki kelimelerden hangisinin sesli harf sayısı daha fazladır?</w:t>
      </w:r>
    </w:p>
    <w:p w:rsidR="003A0F0C" w:rsidRPr="008F4369" w:rsidRDefault="003A0F0C" w:rsidP="004D206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Katmanlar</w:t>
      </w:r>
    </w:p>
    <w:p w:rsidR="003A0F0C" w:rsidRPr="008F4369" w:rsidRDefault="003A0F0C" w:rsidP="004D206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Elektrik</w:t>
      </w:r>
    </w:p>
    <w:p w:rsidR="003A0F0C" w:rsidRDefault="003A0F0C" w:rsidP="004D206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Faaliyet</w:t>
      </w:r>
    </w:p>
    <w:p w:rsidR="003A0F0C" w:rsidRPr="008F4369" w:rsidRDefault="003A0F0C" w:rsidP="008F436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4D206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“matematik” kelimesinin sesli ve sessiz harf sayıları aşağıdaki şıklardan hangisinde doğru verilmiştir?</w:t>
      </w:r>
    </w:p>
    <w:p w:rsidR="003A0F0C" w:rsidRPr="008F4369" w:rsidRDefault="003A0F0C" w:rsidP="004D206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4 sessiz 5 sessli</w:t>
      </w:r>
    </w:p>
    <w:p w:rsidR="003A0F0C" w:rsidRPr="008F4369" w:rsidRDefault="003A0F0C" w:rsidP="004D206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5 sessiz 4 sessli</w:t>
      </w:r>
    </w:p>
    <w:p w:rsidR="003A0F0C" w:rsidRDefault="003A0F0C" w:rsidP="004D206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7 sessiz 2 sesli</w:t>
      </w:r>
    </w:p>
    <w:p w:rsidR="003A0F0C" w:rsidRPr="008F4369" w:rsidRDefault="003A0F0C" w:rsidP="008F436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4D206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Aşağıdaki sözcüklerden hangisinde harf sayısı daha fazladır?</w:t>
      </w:r>
    </w:p>
    <w:p w:rsidR="003A0F0C" w:rsidRPr="008F4369" w:rsidRDefault="003A0F0C" w:rsidP="00C2527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Kaput</w:t>
      </w:r>
    </w:p>
    <w:p w:rsidR="003A0F0C" w:rsidRPr="008F4369" w:rsidRDefault="003A0F0C" w:rsidP="00C2527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spor</w:t>
      </w:r>
    </w:p>
    <w:p w:rsidR="003A0F0C" w:rsidRDefault="003A0F0C" w:rsidP="00C2527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taht</w:t>
      </w:r>
    </w:p>
    <w:p w:rsidR="003A0F0C" w:rsidRPr="008F4369" w:rsidRDefault="003A0F0C" w:rsidP="008F436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C252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Aşağıdaki tümcelerden hangisinin sözcük sayısı daha fazladır?</w:t>
      </w:r>
    </w:p>
    <w:p w:rsidR="003A0F0C" w:rsidRPr="008F4369" w:rsidRDefault="003A0F0C" w:rsidP="00C2527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Bu sorular çok kolaymış.</w:t>
      </w:r>
    </w:p>
    <w:p w:rsidR="003A0F0C" w:rsidRPr="008F4369" w:rsidRDefault="003A0F0C" w:rsidP="00C2527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Daha zor sorular sorsanız iyi olur.</w:t>
      </w:r>
    </w:p>
    <w:p w:rsidR="003A0F0C" w:rsidRDefault="003A0F0C" w:rsidP="00C2527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Ama bu sefer ben yapamam.</w:t>
      </w:r>
    </w:p>
    <w:p w:rsidR="003A0F0C" w:rsidRPr="008F4369" w:rsidRDefault="003A0F0C" w:rsidP="008F436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EC40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Aşağıdaki tümcelerden hangisinin sonuna soru işareti konulmalıdır?</w:t>
      </w:r>
    </w:p>
    <w:p w:rsidR="003A0F0C" w:rsidRPr="008F4369" w:rsidRDefault="003A0F0C" w:rsidP="00EC403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Hasan eve erken geldi</w:t>
      </w:r>
    </w:p>
    <w:p w:rsidR="003A0F0C" w:rsidRPr="008F4369" w:rsidRDefault="003A0F0C" w:rsidP="00EC403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Babası onu görünce çok mutlu oldu</w:t>
      </w:r>
    </w:p>
    <w:p w:rsidR="003A0F0C" w:rsidRDefault="003A0F0C" w:rsidP="00EC403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Sizin babanız da mutlu oluyor mu</w:t>
      </w:r>
    </w:p>
    <w:p w:rsidR="003A0F0C" w:rsidRPr="008F4369" w:rsidRDefault="003A0F0C" w:rsidP="008F436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EC40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Aşağıdaki tümcelerden hangisinin noktalama işareti yanlış konulmuştur?</w:t>
      </w:r>
    </w:p>
    <w:p w:rsidR="003A0F0C" w:rsidRPr="008F4369" w:rsidRDefault="003A0F0C" w:rsidP="00EC403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Annem pazardan elma,armut,şeftali aldı.</w:t>
      </w:r>
    </w:p>
    <w:p w:rsidR="003A0F0C" w:rsidRPr="008F4369" w:rsidRDefault="003A0F0C" w:rsidP="008F436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Hasan?ın kalemi kırıldı.</w:t>
      </w:r>
    </w:p>
    <w:p w:rsidR="003A0F0C" w:rsidRDefault="003A0F0C" w:rsidP="00EC403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Masadaki kalem senin mi?</w:t>
      </w:r>
    </w:p>
    <w:p w:rsidR="003A0F0C" w:rsidRPr="008F4369" w:rsidRDefault="003A0F0C" w:rsidP="00EC40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F4369">
        <w:rPr>
          <w:rFonts w:ascii="Times New Roman" w:hAnsi="Times New Roman" w:cs="Times New Roman"/>
          <w:sz w:val="24"/>
          <w:szCs w:val="24"/>
        </w:rPr>
        <w:t>Hangi tümcede yazım yanlışı vardır?</w:t>
      </w:r>
    </w:p>
    <w:p w:rsidR="003A0F0C" w:rsidRPr="008F4369" w:rsidRDefault="003A0F0C" w:rsidP="00EC403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Bugün hava çok soğuk.</w:t>
      </w:r>
    </w:p>
    <w:p w:rsidR="003A0F0C" w:rsidRPr="008F4369" w:rsidRDefault="003A0F0C" w:rsidP="00EC403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Domatesin fiyatı çok yüksek.</w:t>
      </w:r>
    </w:p>
    <w:p w:rsidR="003A0F0C" w:rsidRDefault="003A0F0C" w:rsidP="00EC403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Sizin orada da hava soğukmu?</w:t>
      </w:r>
    </w:p>
    <w:p w:rsidR="003A0F0C" w:rsidRDefault="003A0F0C" w:rsidP="00317C0F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8F436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EC40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Hangi cümlede noktalama işaretleri doğru kullanılmıştır?</w:t>
      </w:r>
    </w:p>
    <w:p w:rsidR="003A0F0C" w:rsidRPr="008F4369" w:rsidRDefault="003A0F0C" w:rsidP="008B52C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Elif Buse, buraya gel.</w:t>
      </w:r>
    </w:p>
    <w:p w:rsidR="003A0F0C" w:rsidRPr="008F4369" w:rsidRDefault="003A0F0C" w:rsidP="008B52C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Mısır yemeyi çok severim,</w:t>
      </w:r>
    </w:p>
    <w:p w:rsidR="003A0F0C" w:rsidRDefault="003A0F0C" w:rsidP="008B52C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Bakkal’dan şeker aldım.</w:t>
      </w:r>
    </w:p>
    <w:p w:rsidR="003A0F0C" w:rsidRPr="008F4369" w:rsidRDefault="003A0F0C" w:rsidP="008F436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8B52C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Hangi sözcüğün yazımı doğrudur?</w:t>
      </w:r>
    </w:p>
    <w:p w:rsidR="003A0F0C" w:rsidRPr="008F4369" w:rsidRDefault="003A0F0C" w:rsidP="008B52C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 xml:space="preserve">Sipor </w:t>
      </w:r>
    </w:p>
    <w:p w:rsidR="003A0F0C" w:rsidRPr="008F4369" w:rsidRDefault="003A0F0C" w:rsidP="008B52C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Spor</w:t>
      </w:r>
    </w:p>
    <w:p w:rsidR="003A0F0C" w:rsidRDefault="003A0F0C" w:rsidP="008B52C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Sıpor</w:t>
      </w:r>
    </w:p>
    <w:p w:rsidR="003A0F0C" w:rsidRDefault="003A0F0C" w:rsidP="00317C0F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8F436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Pr="008F4369" w:rsidRDefault="003A0F0C" w:rsidP="008F43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Aşağıdaki tümcelerin hangisinde büyük harflerin yazımında yanlışlık yapılmıştır?</w:t>
      </w:r>
    </w:p>
    <w:p w:rsidR="003A0F0C" w:rsidRPr="008F4369" w:rsidRDefault="003A0F0C" w:rsidP="008F436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Hasam amcam evde uyuyor.</w:t>
      </w:r>
    </w:p>
    <w:p w:rsidR="003A0F0C" w:rsidRPr="008F4369" w:rsidRDefault="003A0F0C" w:rsidP="008F436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Zübeyde hanım Atatürk’ün annesidir.</w:t>
      </w:r>
    </w:p>
    <w:p w:rsidR="003A0F0C" w:rsidRDefault="003A0F0C" w:rsidP="008F436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Haydar Amca çocukları çok seviyor</w:t>
      </w:r>
    </w:p>
    <w:p w:rsidR="003A0F0C" w:rsidRDefault="003A0F0C" w:rsidP="00317C0F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8F4369">
        <w:rPr>
          <w:rFonts w:ascii="Times New Roman" w:hAnsi="Times New Roman" w:cs="Times New Roman"/>
          <w:sz w:val="24"/>
          <w:szCs w:val="24"/>
        </w:rPr>
        <w:t>.</w:t>
      </w:r>
    </w:p>
    <w:p w:rsidR="003A0F0C" w:rsidRPr="008F4369" w:rsidRDefault="003A0F0C" w:rsidP="008F436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Default="003A0F0C" w:rsidP="008F43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tümcelerin hangisinde eş anlamlı sözcükler bir arada verilmiştir?</w:t>
      </w:r>
    </w:p>
    <w:p w:rsidR="003A0F0C" w:rsidRDefault="003A0F0C" w:rsidP="008F436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Elif toplamayı iyi kötü yapabiliyordu.</w:t>
      </w:r>
    </w:p>
    <w:p w:rsidR="003A0F0C" w:rsidRDefault="003A0F0C" w:rsidP="008F4369">
      <w:pPr>
        <w:pStyle w:val="ListParagraph"/>
        <w:numPr>
          <w:ilvl w:val="0"/>
          <w:numId w:val="14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Yusuf  tahtaya hız ve sürat sözcüklerini yazdı.</w:t>
      </w:r>
    </w:p>
    <w:p w:rsidR="003A0F0C" w:rsidRDefault="003A0F0C" w:rsidP="008F4369">
      <w:pPr>
        <w:pStyle w:val="ListParagraph"/>
        <w:numPr>
          <w:ilvl w:val="0"/>
          <w:numId w:val="14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Manzara resimlerini çok severim.</w:t>
      </w:r>
    </w:p>
    <w:p w:rsidR="003A0F0C" w:rsidRDefault="003A0F0C" w:rsidP="001E6DD5">
      <w:pPr>
        <w:pStyle w:val="ListParagraph"/>
        <w:tabs>
          <w:tab w:val="left" w:pos="0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Default="003A0F0C" w:rsidP="001E6DD5">
      <w:pPr>
        <w:pStyle w:val="ListParagraph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tümcelerden tümcelerden hangisinde  zıt anlamlı sözcükler bir arada kullanılmıştır?</w:t>
      </w:r>
    </w:p>
    <w:p w:rsidR="003A0F0C" w:rsidRDefault="003A0F0C" w:rsidP="001E6DD5">
      <w:pPr>
        <w:pStyle w:val="ListParagraph"/>
        <w:numPr>
          <w:ilvl w:val="0"/>
          <w:numId w:val="15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Kalemlerimi sınıfta unuttum, gidip alayım.</w:t>
      </w:r>
    </w:p>
    <w:p w:rsidR="003A0F0C" w:rsidRDefault="003A0F0C" w:rsidP="001E6DD5">
      <w:pPr>
        <w:pStyle w:val="ListParagraph"/>
        <w:numPr>
          <w:ilvl w:val="0"/>
          <w:numId w:val="15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Mustafa okula geldi ve yerine oturdu.</w:t>
      </w:r>
    </w:p>
    <w:p w:rsidR="003A0F0C" w:rsidRDefault="003A0F0C" w:rsidP="001E6DD5">
      <w:pPr>
        <w:pStyle w:val="ListParagraph"/>
        <w:numPr>
          <w:ilvl w:val="0"/>
          <w:numId w:val="15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Hatice hem gülüyor hem de ağlıyordu.</w:t>
      </w:r>
    </w:p>
    <w:p w:rsidR="003A0F0C" w:rsidRDefault="003A0F0C" w:rsidP="001E6DD5">
      <w:pPr>
        <w:pStyle w:val="ListParagraph"/>
        <w:tabs>
          <w:tab w:val="left" w:pos="0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Default="003A0F0C" w:rsidP="001E6DD5">
      <w:pPr>
        <w:pStyle w:val="ListParagraph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sözcük çiftlerinden hangisi anlam ilişkisi açısından diğerlerinden farklıdır?</w:t>
      </w:r>
    </w:p>
    <w:p w:rsidR="003A0F0C" w:rsidRDefault="003A0F0C" w:rsidP="001E6DD5">
      <w:pPr>
        <w:pStyle w:val="ListParagraph"/>
        <w:numPr>
          <w:ilvl w:val="0"/>
          <w:numId w:val="1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Uzun-kısa</w:t>
      </w:r>
    </w:p>
    <w:p w:rsidR="003A0F0C" w:rsidRDefault="003A0F0C" w:rsidP="001E6DD5">
      <w:pPr>
        <w:pStyle w:val="ListParagraph"/>
        <w:numPr>
          <w:ilvl w:val="0"/>
          <w:numId w:val="1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Okul-mektep</w:t>
      </w:r>
    </w:p>
    <w:p w:rsidR="003A0F0C" w:rsidRDefault="003A0F0C" w:rsidP="001E6DD5">
      <w:pPr>
        <w:pStyle w:val="ListParagraph"/>
        <w:numPr>
          <w:ilvl w:val="0"/>
          <w:numId w:val="1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Şişman-zayıf</w:t>
      </w:r>
    </w:p>
    <w:p w:rsidR="003A0F0C" w:rsidRDefault="003A0F0C" w:rsidP="001E6DD5">
      <w:pPr>
        <w:pStyle w:val="ListParagraph"/>
        <w:tabs>
          <w:tab w:val="left" w:pos="0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3A0F0C" w:rsidRDefault="003A0F0C" w:rsidP="001E6DD5">
      <w:pPr>
        <w:pStyle w:val="ListParagraph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sözcüklerden hangisi eş sesli(sesteş) değildir?</w:t>
      </w:r>
    </w:p>
    <w:p w:rsidR="003A0F0C" w:rsidRDefault="003A0F0C" w:rsidP="00317C0F">
      <w:pPr>
        <w:pStyle w:val="ListParagraph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</w:t>
      </w:r>
    </w:p>
    <w:p w:rsidR="003A0F0C" w:rsidRDefault="003A0F0C" w:rsidP="00317C0F">
      <w:pPr>
        <w:pStyle w:val="ListParagraph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</w:t>
      </w:r>
    </w:p>
    <w:p w:rsidR="003A0F0C" w:rsidRPr="00FB7D23" w:rsidRDefault="003A0F0C" w:rsidP="00317C0F">
      <w:pPr>
        <w:pStyle w:val="ListParagraph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FB7D23">
        <w:rPr>
          <w:rFonts w:ascii="Times New Roman" w:hAnsi="Times New Roman" w:cs="Times New Roman"/>
          <w:sz w:val="24"/>
          <w:szCs w:val="24"/>
        </w:rPr>
        <w:t>Uç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left:0;text-align:left;margin-left:0;margin-top:0;width:283.45pt;height:391.65pt;z-index:-251658240;visibility:visible;mso-position-horizontal:center;mso-position-horizontal-relative:margin;mso-position-vertical:center;mso-position-vertical-relative:margin">
            <v:imagedata r:id="rId8" o:title=""/>
            <w10:wrap anchorx="margin" anchory="margin"/>
          </v:shape>
        </w:pict>
      </w:r>
    </w:p>
    <w:sectPr w:rsidR="003A0F0C" w:rsidRPr="00FB7D23" w:rsidSect="00FB7D23">
      <w:headerReference w:type="first" r:id="rId9"/>
      <w:pgSz w:w="11906" w:h="16838" w:code="9"/>
      <w:pgMar w:top="993" w:right="282" w:bottom="426" w:left="0" w:header="284" w:footer="709" w:gutter="284"/>
      <w:cols w:num="2" w:space="2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F0C" w:rsidRDefault="003A0F0C" w:rsidP="004D206D">
      <w:pPr>
        <w:spacing w:after="0" w:line="240" w:lineRule="auto"/>
      </w:pPr>
      <w:r>
        <w:separator/>
      </w:r>
    </w:p>
  </w:endnote>
  <w:endnote w:type="continuationSeparator" w:id="0">
    <w:p w:rsidR="003A0F0C" w:rsidRDefault="003A0F0C" w:rsidP="004D2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F0C" w:rsidRDefault="003A0F0C" w:rsidP="004D206D">
      <w:pPr>
        <w:spacing w:after="0" w:line="240" w:lineRule="auto"/>
      </w:pPr>
      <w:r>
        <w:separator/>
      </w:r>
    </w:p>
  </w:footnote>
  <w:footnote w:type="continuationSeparator" w:id="0">
    <w:p w:rsidR="003A0F0C" w:rsidRDefault="003A0F0C" w:rsidP="004D2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F0C" w:rsidRPr="00FB7D23" w:rsidRDefault="003A0F0C" w:rsidP="004D206D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FB7D23">
      <w:rPr>
        <w:rFonts w:ascii="Times New Roman" w:hAnsi="Times New Roman" w:cs="Times New Roman"/>
        <w:b/>
        <w:bCs/>
        <w:sz w:val="28"/>
        <w:szCs w:val="28"/>
      </w:rPr>
      <w:t>TÜRKÇE DEĞERLENDİRME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C27EA"/>
    <w:multiLevelType w:val="hybridMultilevel"/>
    <w:tmpl w:val="BE74D874"/>
    <w:lvl w:ilvl="0" w:tplc="7382E52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512EF6"/>
    <w:multiLevelType w:val="hybridMultilevel"/>
    <w:tmpl w:val="077C9532"/>
    <w:lvl w:ilvl="0" w:tplc="EF40FC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155171"/>
    <w:multiLevelType w:val="hybridMultilevel"/>
    <w:tmpl w:val="7CE832B0"/>
    <w:lvl w:ilvl="0" w:tplc="C67E7D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1405BB"/>
    <w:multiLevelType w:val="hybridMultilevel"/>
    <w:tmpl w:val="1548BFDC"/>
    <w:lvl w:ilvl="0" w:tplc="81A2BB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EC43ED"/>
    <w:multiLevelType w:val="hybridMultilevel"/>
    <w:tmpl w:val="15188F0E"/>
    <w:lvl w:ilvl="0" w:tplc="BA8647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5406FE"/>
    <w:multiLevelType w:val="hybridMultilevel"/>
    <w:tmpl w:val="FA66C752"/>
    <w:lvl w:ilvl="0" w:tplc="F5AC92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742CEE"/>
    <w:multiLevelType w:val="hybridMultilevel"/>
    <w:tmpl w:val="3ACE6E3E"/>
    <w:lvl w:ilvl="0" w:tplc="292E13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D541E3"/>
    <w:multiLevelType w:val="hybridMultilevel"/>
    <w:tmpl w:val="FA7E3A82"/>
    <w:lvl w:ilvl="0" w:tplc="C37CDD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B6A69"/>
    <w:multiLevelType w:val="hybridMultilevel"/>
    <w:tmpl w:val="ADBC97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21F7E"/>
    <w:multiLevelType w:val="hybridMultilevel"/>
    <w:tmpl w:val="7798A71C"/>
    <w:lvl w:ilvl="0" w:tplc="C72C59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26253B"/>
    <w:multiLevelType w:val="hybridMultilevel"/>
    <w:tmpl w:val="A0B616D2"/>
    <w:lvl w:ilvl="0" w:tplc="8E34D8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D3186C"/>
    <w:multiLevelType w:val="hybridMultilevel"/>
    <w:tmpl w:val="C4326A3A"/>
    <w:lvl w:ilvl="0" w:tplc="28186F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2922AD1"/>
    <w:multiLevelType w:val="hybridMultilevel"/>
    <w:tmpl w:val="76A4DD66"/>
    <w:lvl w:ilvl="0" w:tplc="2E82A4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2666A4"/>
    <w:multiLevelType w:val="hybridMultilevel"/>
    <w:tmpl w:val="ED800820"/>
    <w:lvl w:ilvl="0" w:tplc="F8AA23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340DA9"/>
    <w:multiLevelType w:val="hybridMultilevel"/>
    <w:tmpl w:val="D6A880E4"/>
    <w:lvl w:ilvl="0" w:tplc="181AF9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7A028C"/>
    <w:multiLevelType w:val="hybridMultilevel"/>
    <w:tmpl w:val="B6402E0E"/>
    <w:lvl w:ilvl="0" w:tplc="1FE6FC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D27081"/>
    <w:multiLevelType w:val="hybridMultilevel"/>
    <w:tmpl w:val="AC04B4A6"/>
    <w:lvl w:ilvl="0" w:tplc="8D0A48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5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2"/>
  </w:num>
  <w:num w:numId="10">
    <w:abstractNumId w:val="12"/>
  </w:num>
  <w:num w:numId="11">
    <w:abstractNumId w:val="4"/>
  </w:num>
  <w:num w:numId="12">
    <w:abstractNumId w:val="14"/>
  </w:num>
  <w:num w:numId="13">
    <w:abstractNumId w:val="11"/>
  </w:num>
  <w:num w:numId="14">
    <w:abstractNumId w:val="16"/>
  </w:num>
  <w:num w:numId="15">
    <w:abstractNumId w:val="9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efaultTabStop w:val="708"/>
  <w:hyphenationZone w:val="425"/>
  <w:doNotHyphenateCaps/>
  <w:drawingGridHorizontalSpacing w:val="11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06D"/>
    <w:rsid w:val="000651FE"/>
    <w:rsid w:val="001E6DD5"/>
    <w:rsid w:val="002B6037"/>
    <w:rsid w:val="00317C0F"/>
    <w:rsid w:val="003A0F0C"/>
    <w:rsid w:val="004D206D"/>
    <w:rsid w:val="005C6D35"/>
    <w:rsid w:val="00736039"/>
    <w:rsid w:val="00867680"/>
    <w:rsid w:val="008B52C6"/>
    <w:rsid w:val="008F4369"/>
    <w:rsid w:val="00996644"/>
    <w:rsid w:val="00A44E93"/>
    <w:rsid w:val="00C2527D"/>
    <w:rsid w:val="00EC4033"/>
    <w:rsid w:val="00F05448"/>
    <w:rsid w:val="00FB7D23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44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D2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D206D"/>
  </w:style>
  <w:style w:type="paragraph" w:styleId="Footer">
    <w:name w:val="footer"/>
    <w:basedOn w:val="Normal"/>
    <w:link w:val="FooterChar"/>
    <w:uiPriority w:val="99"/>
    <w:rsid w:val="004D2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206D"/>
  </w:style>
  <w:style w:type="paragraph" w:styleId="ListParagraph">
    <w:name w:val="List Paragraph"/>
    <w:basedOn w:val="Normal"/>
    <w:uiPriority w:val="99"/>
    <w:qFormat/>
    <w:rsid w:val="004D206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1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7C0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651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317</Words>
  <Characters>1812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2013-01-23T20:29:00Z</dcterms:created>
  <dcterms:modified xsi:type="dcterms:W3CDTF">2013-01-28T20:09:00Z</dcterms:modified>
  <cp:category>www.sorubak.com</cp:category>
  <cp:contentType>www.sorubak.com</cp:contentType>
  <cp:contentStatus>www.sorubak.com</cp:contentStatus>
  <cp:version>www.sorubak.com</cp:version>
</cp:coreProperties>
</file>