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F52" w:rsidRDefault="00B34F52" w:rsidP="00941B98">
      <w:pPr>
        <w:pStyle w:val="ListParagraph"/>
        <w:ind w:left="1080"/>
        <w:rPr>
          <w:rFonts w:ascii="Hand writing Mutlu" w:hAnsi="Hand writing Mutlu"/>
          <w:sz w:val="66"/>
          <w:szCs w:val="66"/>
        </w:rPr>
      </w:pPr>
      <w:r>
        <w:rPr>
          <w:noProof/>
        </w:rPr>
        <w:pict>
          <v:group id="_x0000_s1026" style="position:absolute;left:0;text-align:left;margin-left:-108pt;margin-top:-51.7pt;width:716.7pt;height:845.55pt;z-index:-251658240" coordorigin="-799,-48" coordsize="14334,16911">
            <v:group id="_x0000_s1027" style="position:absolute;left:-799;top:9;width:14334;height:16785" coordorigin="-799,9" coordsize="14334,16785">
              <v:group id="_x0000_s1028" style="position:absolute;left:11;top:564;width:11950;height:14049" coordorigin="-34,1554" coordsize="11950,14049">
                <v:line id="_x0000_s1029" style="position:absolute" from="-34,1554" to="11883,1554" strokecolor="#969696"/>
                <v:line id="_x0000_s1030" style="position:absolute" from="-34,2116" to="11883,2116" strokecolor="#969696"/>
                <v:line id="_x0000_s1031" style="position:absolute" from="-34,2679" to="11883,2679" strokecolor="#969696"/>
                <v:line id="_x0000_s1032" style="position:absolute" from="-34,3240" to="11883,3240" strokecolor="#969696"/>
                <v:line id="_x0000_s1033" style="position:absolute" from="-1,3800" to="11916,3800" strokecolor="#969696"/>
                <v:line id="_x0000_s1034" style="position:absolute" from="-1,4362" to="11916,4362" strokecolor="#969696"/>
                <v:line id="_x0000_s1035" style="position:absolute" from="-1,4925" to="11916,4925" strokecolor="#969696"/>
                <v:line id="_x0000_s1036" style="position:absolute" from="-1,5486" to="11916,5486" strokecolor="#969696"/>
                <v:line id="_x0000_s1037" style="position:absolute" from="-34,6050" to="11883,6050" strokecolor="#969696"/>
                <v:line id="_x0000_s1038" style="position:absolute" from="-34,6612" to="11883,6612" strokecolor="#969696"/>
                <v:line id="_x0000_s1039" style="position:absolute" from="-34,7174" to="11883,7174" strokecolor="#969696"/>
                <v:line id="_x0000_s1040" style="position:absolute" from="-34,7736" to="11883,7736" strokecolor="#969696"/>
                <v:line id="_x0000_s1041" style="position:absolute" from="-34,8297" to="11883,8297" strokecolor="#969696"/>
                <v:line id="_x0000_s1042" style="position:absolute" from="-34,8859" to="11883,8859" strokecolor="#969696"/>
                <v:line id="_x0000_s1043" style="position:absolute" from="-34,9421" to="11883,9421" strokecolor="#969696"/>
                <v:line id="_x0000_s1044" style="position:absolute" from="-34,9983" to="11883,9983" strokecolor="#969696"/>
                <v:line id="_x0000_s1045" style="position:absolute" from="-34,10545" to="11883,10545" strokecolor="#969696"/>
                <v:line id="_x0000_s1046" style="position:absolute" from="-34,11107" to="11883,11107" strokecolor="#969696"/>
                <v:line id="_x0000_s1047" style="position:absolute" from="-34,11669" to="11883,11669" strokecolor="#969696"/>
                <v:line id="_x0000_s1048" style="position:absolute" from="-34,12231" to="11883,12231" strokecolor="#969696"/>
                <v:line id="_x0000_s1049" style="position:absolute" from="-34,12793" to="11883,12793" strokecolor="#969696"/>
                <v:line id="_x0000_s1050" style="position:absolute" from="-34,13355" to="11883,13355" strokecolor="#969696"/>
                <v:line id="_x0000_s1051" style="position:absolute" from="-34,13917" to="11883,13917" strokecolor="#969696"/>
                <v:line id="_x0000_s1052" style="position:absolute" from="-34,14479" to="11883,14479" strokecolor="#969696"/>
                <v:line id="_x0000_s1053" style="position:absolute" from="-34,15041" to="11883,15041" strokecolor="#969696"/>
                <v:line id="_x0000_s1054" style="position:absolute" from="-34,15603" to="11883,15603" strokecolor="#969696"/>
              </v:group>
              <v:group id="_x0000_s1055" style="position:absolute;left:-799;top:9;width:14334;height:16785" coordorigin="-801,9" coordsize="14334,16785">
                <v:group id="_x0000_s1056" style="position:absolute;left:-1884;top:1377;width:16785;height:14049;rotation:90" coordorigin="-34,1554" coordsize="11950,14049">
                  <v:line id="_x0000_s1057" style="position:absolute" from="-34,1554" to="11883,1554" strokecolor="#969696"/>
                  <v:line id="_x0000_s1058" style="position:absolute" from="-34,2116" to="11883,2116" strokecolor="#969696"/>
                  <v:line id="_x0000_s1059" style="position:absolute" from="-34,2679" to="11883,2679" strokecolor="#969696"/>
                  <v:line id="_x0000_s1060" style="position:absolute" from="-34,3240" to="11883,3240" strokecolor="#969696"/>
                  <v:line id="_x0000_s1061" style="position:absolute" from="-1,3800" to="11916,3800" strokecolor="#969696"/>
                  <v:line id="_x0000_s1062" style="position:absolute" from="-1,4362" to="11916,4362" strokecolor="#969696"/>
                  <v:line id="_x0000_s1063" style="position:absolute" from="-1,4925" to="11916,4925" strokecolor="#969696"/>
                  <v:line id="_x0000_s1064" style="position:absolute" from="-1,5486" to="11916,5486" strokecolor="#969696"/>
                  <v:line id="_x0000_s1065" style="position:absolute" from="-34,6050" to="11883,6050" strokecolor="#969696"/>
                  <v:line id="_x0000_s1066" style="position:absolute" from="-34,6612" to="11883,6612" strokecolor="#969696"/>
                  <v:line id="_x0000_s1067" style="position:absolute" from="-34,7174" to="11883,7174" strokecolor="#969696"/>
                  <v:line id="_x0000_s1068" style="position:absolute" from="-34,7736" to="11883,7736" strokecolor="#969696"/>
                  <v:line id="_x0000_s1069" style="position:absolute" from="-34,8297" to="11883,8297" strokecolor="#969696"/>
                  <v:line id="_x0000_s1070" style="position:absolute" from="-34,8859" to="11883,8859" strokecolor="#969696"/>
                  <v:line id="_x0000_s1071" style="position:absolute" from="-34,9421" to="11883,9421" strokecolor="#969696"/>
                  <v:line id="_x0000_s1072" style="position:absolute" from="-34,9983" to="11883,9983" strokecolor="#969696"/>
                  <v:line id="_x0000_s1073" style="position:absolute" from="-34,10545" to="11883,10545" strokecolor="#969696"/>
                  <v:line id="_x0000_s1074" style="position:absolute" from="-34,11107" to="11883,11107" strokecolor="#969696"/>
                  <v:line id="_x0000_s1075" style="position:absolute" from="-34,11669" to="11883,11669" strokecolor="#969696"/>
                  <v:line id="_x0000_s1076" style="position:absolute" from="-34,12231" to="11883,12231" strokecolor="#969696"/>
                  <v:line id="_x0000_s1077" style="position:absolute" from="-34,12793" to="11883,12793" strokecolor="#969696"/>
                  <v:line id="_x0000_s1078" style="position:absolute" from="-34,13355" to="11883,13355" strokecolor="#969696"/>
                  <v:line id="_x0000_s1079" style="position:absolute" from="-34,13917" to="11883,13917" strokecolor="#969696"/>
                  <v:line id="_x0000_s1080" style="position:absolute" from="-34,14479" to="11883,14479" strokecolor="#969696"/>
                  <v:line id="_x0000_s1081" style="position:absolute" from="-34,15041" to="11883,15041" strokecolor="#969696"/>
                  <v:line id="_x0000_s1082" style="position:absolute" from="-34,15603" to="11883,15603" strokecolor="#969696"/>
                </v:group>
                <v:group id="_x0000_s1083" style="position:absolute;left:-801;top:9;width:14049;height:16785" coordorigin="-801,9" coordsize="14049,16785">
                  <v:group id="_x0000_s1084" style="position:absolute;left:9;top:279;width:11950;height:14049" coordorigin="-34,1554" coordsize="11950,14049">
                    <v:line id="_x0000_s1085" style="position:absolute" from="-34,1554" to="11883,1554" strokecolor="#969696"/>
                    <v:line id="_x0000_s1086" style="position:absolute" from="-34,2116" to="11883,2116" strokecolor="#969696"/>
                    <v:line id="_x0000_s1087" style="position:absolute" from="-34,2679" to="11883,2679" strokecolor="#969696"/>
                    <v:line id="_x0000_s1088" style="position:absolute" from="-34,3240" to="11883,3240" strokecolor="#969696"/>
                    <v:line id="_x0000_s1089" style="position:absolute" from="-1,3800" to="11916,3800" strokecolor="#969696"/>
                    <v:line id="_x0000_s1090" style="position:absolute" from="-1,4362" to="11916,4362" strokecolor="#969696"/>
                    <v:line id="_x0000_s1091" style="position:absolute" from="-1,4925" to="11916,4925" strokecolor="#969696"/>
                    <v:line id="_x0000_s1092" style="position:absolute" from="-1,5486" to="11916,5486" strokecolor="#969696"/>
                    <v:line id="_x0000_s1093" style="position:absolute" from="-34,6050" to="11883,6050" strokecolor="#969696"/>
                    <v:line id="_x0000_s1094" style="position:absolute" from="-34,6612" to="11883,6612" strokecolor="#969696"/>
                    <v:line id="_x0000_s1095" style="position:absolute" from="-34,7174" to="11883,7174" strokecolor="#969696"/>
                    <v:line id="_x0000_s1096" style="position:absolute" from="-34,7736" to="11883,7736" strokecolor="#969696"/>
                    <v:line id="_x0000_s1097" style="position:absolute" from="-34,8297" to="11883,8297" strokecolor="#969696"/>
                    <v:line id="_x0000_s1098" style="position:absolute" from="-34,8859" to="11883,8859" strokecolor="#969696"/>
                    <v:line id="_x0000_s1099" style="position:absolute" from="-34,9421" to="11883,9421" strokecolor="#969696"/>
                    <v:line id="_x0000_s1100" style="position:absolute" from="-34,9983" to="11883,9983" strokecolor="#969696"/>
                    <v:line id="_x0000_s1101" style="position:absolute" from="-34,10545" to="11883,10545" strokecolor="#969696"/>
                    <v:line id="_x0000_s1102" style="position:absolute" from="-34,11107" to="11883,11107" strokecolor="#969696"/>
                    <v:line id="_x0000_s1103" style="position:absolute" from="-34,11669" to="11883,11669" strokecolor="#969696"/>
                    <v:line id="_x0000_s1104" style="position:absolute" from="-34,12231" to="11883,12231" strokecolor="#969696"/>
                    <v:line id="_x0000_s1105" style="position:absolute" from="-34,12793" to="11883,12793" strokecolor="#969696"/>
                    <v:line id="_x0000_s1106" style="position:absolute" from="-34,13355" to="11883,13355" strokecolor="#969696"/>
                    <v:line id="_x0000_s1107" style="position:absolute" from="-34,13917" to="11883,13917" strokecolor="#969696"/>
                    <v:line id="_x0000_s1108" style="position:absolute" from="-34,14479" to="11883,14479" strokecolor="#969696"/>
                    <v:line id="_x0000_s1109" style="position:absolute" from="-34,15041" to="11883,15041" strokecolor="#969696"/>
                    <v:line id="_x0000_s1110" style="position:absolute" from="-34,15603" to="11883,15603" strokecolor="#969696"/>
                  </v:group>
                  <v:group id="_x0000_s1111" style="position:absolute;left:-2169;top:1377;width:16785;height:14049;rotation:90" coordorigin="-34,1554" coordsize="11950,14049">
                    <v:line id="_x0000_s1112" style="position:absolute" from="-34,1554" to="11883,1554" strokecolor="#969696"/>
                    <v:line id="_x0000_s1113" style="position:absolute" from="-34,2116" to="11883,2116" strokecolor="#969696"/>
                    <v:line id="_x0000_s1114" style="position:absolute" from="-34,2679" to="11883,2679" strokecolor="#969696"/>
                    <v:line id="_x0000_s1115" style="position:absolute" from="-34,3240" to="11883,3240" strokecolor="#969696"/>
                    <v:line id="_x0000_s1116" style="position:absolute" from="-1,3800" to="11916,3800" strokecolor="#969696"/>
                    <v:line id="_x0000_s1117" style="position:absolute" from="-1,4362" to="11916,4362" strokecolor="#969696"/>
                    <v:line id="_x0000_s1118" style="position:absolute" from="-1,4925" to="11916,4925" strokecolor="#969696"/>
                    <v:line id="_x0000_s1119" style="position:absolute" from="-1,5486" to="11916,5486" strokecolor="#969696"/>
                    <v:line id="_x0000_s1120" style="position:absolute" from="-34,6050" to="11883,6050" strokecolor="#969696"/>
                    <v:line id="_x0000_s1121" style="position:absolute" from="-34,6612" to="11883,6612" strokecolor="#969696"/>
                    <v:line id="_x0000_s1122" style="position:absolute" from="-34,7174" to="11883,7174" strokecolor="#969696"/>
                    <v:line id="_x0000_s1123" style="position:absolute" from="-34,7736" to="11883,7736" strokecolor="#969696"/>
                    <v:line id="_x0000_s1124" style="position:absolute" from="-34,8297" to="11883,8297" strokecolor="#969696"/>
                    <v:line id="_x0000_s1125" style="position:absolute" from="-34,8859" to="11883,8859" strokecolor="#969696"/>
                    <v:line id="_x0000_s1126" style="position:absolute" from="-34,9421" to="11883,9421" strokecolor="#969696"/>
                    <v:line id="_x0000_s1127" style="position:absolute" from="-34,9983" to="11883,9983" strokecolor="#969696"/>
                    <v:line id="_x0000_s1128" style="position:absolute" from="-34,10545" to="11883,10545" strokecolor="#969696"/>
                    <v:line id="_x0000_s1129" style="position:absolute" from="-34,11107" to="11883,11107" strokecolor="#969696"/>
                    <v:line id="_x0000_s1130" style="position:absolute" from="-34,11669" to="11883,11669" strokecolor="#969696"/>
                    <v:line id="_x0000_s1131" style="position:absolute" from="-34,12231" to="11883,12231" strokecolor="#969696"/>
                    <v:line id="_x0000_s1132" style="position:absolute" from="-34,12793" to="11883,12793" strokecolor="#969696"/>
                    <v:line id="_x0000_s1133" style="position:absolute" from="-34,13355" to="11883,13355" strokecolor="#969696"/>
                    <v:line id="_x0000_s1134" style="position:absolute" from="-34,13917" to="11883,13917" strokecolor="#969696"/>
                    <v:line id="_x0000_s1135" style="position:absolute" from="-34,14479" to="11883,14479" strokecolor="#969696"/>
                    <v:line id="_x0000_s1136" style="position:absolute" from="-34,15041" to="11883,15041" strokecolor="#969696"/>
                    <v:line id="_x0000_s1137" style="position:absolute" from="-34,15603" to="11883,15603" strokecolor="#969696"/>
                  </v:group>
                  <v:group id="_x0000_s1138" style="position:absolute;left:9;top:14898;width:11917;height:1686" coordorigin="249,14898" coordsize="11917,1686">
                    <v:line id="_x0000_s1139" style="position:absolute" from="249,15175" to="12166,15175" strokecolor="#969696"/>
                    <v:line id="_x0000_s1140" style="position:absolute" from="249,15737" to="12166,15737" strokecolor="#969696"/>
                    <v:line id="_x0000_s1141" style="position:absolute" from="249,16299" to="12166,16299" strokecolor="#969696"/>
                    <v:line id="_x0000_s1142" style="position:absolute" from="249,14898" to="12166,14898" strokecolor="#969696"/>
                    <v:line id="_x0000_s1143" style="position:absolute" from="249,15460" to="12166,15460" strokecolor="#969696"/>
                    <v:line id="_x0000_s1144" style="position:absolute" from="249,16022" to="12166,16022" strokecolor="#969696"/>
                    <v:line id="_x0000_s1145" style="position:absolute" from="249,16584" to="12166,16584" strokecolor="#969696"/>
                  </v:group>
                </v:group>
              </v:group>
            </v:group>
            <v:line id="_x0000_s1146" style="position:absolute" from="1226,-48" to="1226,16863" strokecolor="red" strokeweight="1.25pt"/>
          </v:group>
        </w:pict>
      </w:r>
      <w:r>
        <w:rPr>
          <w:rFonts w:ascii="Hand writing Mutlu" w:hAnsi="Hand writing Mutlu"/>
          <w:sz w:val="66"/>
          <w:szCs w:val="66"/>
        </w:rPr>
        <w:t xml:space="preserve">  Toplama İşlemi</w:t>
      </w:r>
    </w:p>
    <w:p w:rsidR="00B34F52" w:rsidRDefault="00B34F52" w:rsidP="00941B98">
      <w:pPr>
        <w:pStyle w:val="ListParagraph"/>
        <w:ind w:left="1080"/>
        <w:rPr>
          <w:rFonts w:ascii="Hand writing Mutlu" w:hAnsi="Hand writing Mutlu"/>
          <w:sz w:val="66"/>
          <w:szCs w:val="66"/>
        </w:rPr>
      </w:pPr>
      <w:r>
        <w:rPr>
          <w:rFonts w:ascii="Hand writing Mutlu" w:hAnsi="Hand writing Mutlu"/>
          <w:sz w:val="66"/>
          <w:szCs w:val="66"/>
        </w:rPr>
        <w:t>1+0=1 eder</w:t>
      </w:r>
    </w:p>
    <w:p w:rsidR="00B34F52" w:rsidRDefault="00B34F52" w:rsidP="00941B98">
      <w:pPr>
        <w:pStyle w:val="ListParagraph"/>
        <w:ind w:left="1080"/>
        <w:rPr>
          <w:rFonts w:ascii="Hand writing Mutlu" w:hAnsi="Hand writing Mutlu"/>
          <w:sz w:val="66"/>
          <w:szCs w:val="66"/>
        </w:rPr>
      </w:pPr>
      <w:r>
        <w:rPr>
          <w:rFonts w:ascii="Hand writing Mutlu" w:hAnsi="Hand writing Mutlu"/>
          <w:sz w:val="66"/>
          <w:szCs w:val="66"/>
        </w:rPr>
        <w:t xml:space="preserve">1+1=2 eder. </w:t>
      </w:r>
    </w:p>
    <w:p w:rsidR="00B34F52" w:rsidRPr="00941B98" w:rsidRDefault="00B34F52" w:rsidP="00941B98">
      <w:pPr>
        <w:pStyle w:val="ListParagraph"/>
        <w:ind w:left="1080"/>
        <w:rPr>
          <w:rFonts w:ascii="Hand writing Mutlu" w:hAnsi="Hand writing Mutlu"/>
          <w:sz w:val="66"/>
          <w:szCs w:val="66"/>
        </w:rPr>
      </w:pPr>
      <w:r>
        <w:rPr>
          <w:rFonts w:ascii="Hand writing Mutlu" w:hAnsi="Hand writing Mutlu"/>
          <w:sz w:val="66"/>
          <w:szCs w:val="66"/>
        </w:rPr>
        <w:t>1+2=3 eder</w:t>
      </w:r>
    </w:p>
    <w:p w:rsidR="00B34F52" w:rsidRDefault="00B34F52" w:rsidP="00941B98">
      <w:pPr>
        <w:pStyle w:val="ListParagraph"/>
        <w:ind w:left="1080"/>
        <w:rPr>
          <w:rFonts w:ascii="Hand writing Mutlu" w:hAnsi="Hand writing Mutlu"/>
          <w:sz w:val="66"/>
          <w:szCs w:val="66"/>
        </w:rPr>
      </w:pPr>
      <w:r>
        <w:rPr>
          <w:rFonts w:ascii="Hand writing Mutlu" w:hAnsi="Hand writing Mutlu"/>
          <w:sz w:val="66"/>
          <w:szCs w:val="66"/>
        </w:rPr>
        <w:t xml:space="preserve">1+3=4 eder  </w:t>
      </w:r>
    </w:p>
    <w:p w:rsidR="00B34F52" w:rsidRDefault="00B34F52" w:rsidP="00941B98">
      <w:pPr>
        <w:pStyle w:val="ListParagraph"/>
        <w:ind w:left="1080"/>
        <w:rPr>
          <w:rFonts w:ascii="Hand writing Mutlu" w:hAnsi="Hand writing Mutlu"/>
          <w:sz w:val="66"/>
          <w:szCs w:val="66"/>
        </w:rPr>
      </w:pPr>
      <w:r>
        <w:rPr>
          <w:rFonts w:ascii="Hand writing Mutlu" w:hAnsi="Hand writing Mutlu"/>
          <w:sz w:val="66"/>
          <w:szCs w:val="66"/>
        </w:rPr>
        <w:t>1+4=5 eder</w:t>
      </w:r>
    </w:p>
    <w:p w:rsidR="00B34F52" w:rsidRDefault="00B34F52" w:rsidP="00941B98">
      <w:pPr>
        <w:pStyle w:val="ListParagraph"/>
        <w:ind w:left="1080"/>
        <w:rPr>
          <w:rFonts w:ascii="Hand writing Mutlu" w:hAnsi="Hand writing Mutlu"/>
          <w:sz w:val="66"/>
          <w:szCs w:val="66"/>
        </w:rPr>
      </w:pPr>
      <w:r>
        <w:rPr>
          <w:rFonts w:ascii="Hand writing Mutlu" w:hAnsi="Hand writing Mutlu"/>
          <w:sz w:val="66"/>
          <w:szCs w:val="66"/>
        </w:rPr>
        <w:t>1+5=6 eder</w:t>
      </w:r>
    </w:p>
    <w:p w:rsidR="00B34F52" w:rsidRDefault="00B34F52" w:rsidP="00941B98">
      <w:pPr>
        <w:pStyle w:val="ListParagraph"/>
        <w:ind w:left="1080"/>
        <w:rPr>
          <w:rFonts w:ascii="Hand writing Mutlu" w:hAnsi="Hand writing Mutlu"/>
          <w:sz w:val="66"/>
          <w:szCs w:val="66"/>
        </w:rPr>
      </w:pPr>
      <w:r>
        <w:rPr>
          <w:rFonts w:ascii="Hand writing Mutlu" w:hAnsi="Hand writing Mutlu"/>
          <w:sz w:val="66"/>
          <w:szCs w:val="66"/>
        </w:rPr>
        <w:t>1+6=7 eder</w:t>
      </w:r>
    </w:p>
    <w:p w:rsidR="00B34F52" w:rsidRDefault="00B34F52" w:rsidP="00941B98">
      <w:pPr>
        <w:pStyle w:val="ListParagraph"/>
        <w:ind w:left="1080"/>
        <w:rPr>
          <w:rFonts w:ascii="Hand writing Mutlu" w:hAnsi="Hand writing Mutlu"/>
          <w:sz w:val="66"/>
          <w:szCs w:val="66"/>
        </w:rPr>
      </w:pPr>
      <w:r>
        <w:rPr>
          <w:rFonts w:ascii="Hand writing Mutlu" w:hAnsi="Hand writing Mutlu"/>
          <w:sz w:val="66"/>
          <w:szCs w:val="66"/>
        </w:rPr>
        <w:t>1+7=8 eder</w:t>
      </w:r>
    </w:p>
    <w:p w:rsidR="00B34F52" w:rsidRDefault="00B34F52" w:rsidP="00941B98">
      <w:pPr>
        <w:pStyle w:val="ListParagraph"/>
        <w:ind w:left="1080"/>
        <w:rPr>
          <w:rFonts w:ascii="Hand writing Mutlu" w:hAnsi="Hand writing Mutlu"/>
          <w:sz w:val="66"/>
          <w:szCs w:val="66"/>
        </w:rPr>
      </w:pPr>
      <w:r>
        <w:rPr>
          <w:rFonts w:ascii="Hand writing Mutlu" w:hAnsi="Hand writing Mutlu"/>
          <w:sz w:val="66"/>
          <w:szCs w:val="66"/>
        </w:rPr>
        <w:t>1+8=9 eder</w:t>
      </w:r>
    </w:p>
    <w:p w:rsidR="00B34F52" w:rsidRPr="00941B98" w:rsidRDefault="00B34F52" w:rsidP="00941B98">
      <w:pPr>
        <w:pStyle w:val="ListParagraph"/>
        <w:ind w:left="1080"/>
        <w:rPr>
          <w:rFonts w:ascii="Hand writing Mutlu" w:hAnsi="Hand writing Mutlu"/>
          <w:sz w:val="66"/>
          <w:szCs w:val="66"/>
        </w:rPr>
      </w:pPr>
      <w:r>
        <w:rPr>
          <w:rFonts w:ascii="Hand writing Mutlu" w:hAnsi="Hand writing Mutlu"/>
          <w:sz w:val="66"/>
          <w:szCs w:val="66"/>
        </w:rPr>
        <w:t>1+9=10 eder</w:t>
      </w:r>
      <w:bookmarkStart w:id="0" w:name="_GoBack"/>
      <w:bookmarkEnd w:id="0"/>
    </w:p>
    <w:p w:rsidR="00B34F52" w:rsidRPr="00410C7A" w:rsidRDefault="00B34F52" w:rsidP="00D14C32">
      <w:pPr>
        <w:rPr>
          <w:rFonts w:ascii="Hand writing Mutlu" w:hAnsi="Hand writing Mutlu"/>
          <w:sz w:val="66"/>
          <w:szCs w:val="66"/>
        </w:rPr>
      </w:pPr>
      <w:r w:rsidRPr="00167565">
        <w:rPr>
          <w:rFonts w:ascii="Hand writing Mutlu" w:hAnsi="Hand writing Mutlu"/>
          <w:sz w:val="66"/>
          <w:szCs w:val="66"/>
        </w:rPr>
        <w:t xml:space="preserve"> </w:t>
      </w:r>
    </w:p>
    <w:p w:rsidR="00B34F52" w:rsidRDefault="00B34F52" w:rsidP="00740153">
      <w:pPr>
        <w:jc w:val="center"/>
        <w:rPr>
          <w:rFonts w:ascii="Hand writing Mutlu" w:hAnsi="Hand writing Mutlu"/>
          <w:color w:val="FF0000"/>
          <w:sz w:val="48"/>
          <w:szCs w:val="48"/>
        </w:rPr>
      </w:pPr>
      <w:hyperlink r:id="rId5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B34F52" w:rsidRDefault="00B34F52" w:rsidP="00D14C32">
      <w:pPr>
        <w:rPr>
          <w:rFonts w:ascii="Hand writing Mutlu" w:hAnsi="Hand writing Mutlu"/>
          <w:sz w:val="66"/>
          <w:szCs w:val="66"/>
        </w:rPr>
      </w:pPr>
    </w:p>
    <w:p w:rsidR="00B34F52" w:rsidRDefault="00B34F52" w:rsidP="00D14C32">
      <w:pPr>
        <w:rPr>
          <w:rFonts w:ascii="Hand writing Mutlu" w:hAnsi="Hand writing Mutlu"/>
          <w:sz w:val="66"/>
          <w:szCs w:val="66"/>
        </w:rPr>
      </w:pPr>
      <w:r>
        <w:rPr>
          <w:rFonts w:ascii="Hand writing Mutlu" w:hAnsi="Hand writing Mutlu"/>
          <w:sz w:val="66"/>
          <w:szCs w:val="66"/>
        </w:rPr>
        <w:t xml:space="preserve"> </w:t>
      </w:r>
    </w:p>
    <w:p w:rsidR="00B34F52" w:rsidRPr="006378BA" w:rsidRDefault="00B34F52" w:rsidP="00D14C32">
      <w:pPr>
        <w:rPr>
          <w:rFonts w:ascii="Hand writing Mutlu" w:hAnsi="Hand writing Mutlu"/>
          <w:sz w:val="68"/>
          <w:szCs w:val="68"/>
        </w:rPr>
      </w:pPr>
    </w:p>
    <w:sectPr w:rsidR="00B34F52" w:rsidRPr="006378BA" w:rsidSect="00264E5A">
      <w:pgSz w:w="11906" w:h="16838"/>
      <w:pgMar w:top="1032" w:right="282" w:bottom="142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E3E28"/>
    <w:multiLevelType w:val="hybridMultilevel"/>
    <w:tmpl w:val="E5DA7414"/>
    <w:lvl w:ilvl="0" w:tplc="20F4909A">
      <w:start w:val="1"/>
      <w:numFmt w:val="decimal"/>
      <w:lvlText w:val="%1-"/>
      <w:lvlJc w:val="left"/>
      <w:pPr>
        <w:ind w:left="100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">
    <w:nsid w:val="667B5C2F"/>
    <w:multiLevelType w:val="hybridMultilevel"/>
    <w:tmpl w:val="A0183CEE"/>
    <w:lvl w:ilvl="0" w:tplc="2C52A9FC">
      <w:start w:val="1"/>
      <w:numFmt w:val="decimal"/>
      <w:lvlText w:val="%1-"/>
      <w:lvlJc w:val="left"/>
      <w:pPr>
        <w:ind w:left="100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2">
    <w:nsid w:val="75692057"/>
    <w:multiLevelType w:val="hybridMultilevel"/>
    <w:tmpl w:val="B50ADA70"/>
    <w:lvl w:ilvl="0" w:tplc="AC86312C">
      <w:start w:val="1"/>
      <w:numFmt w:val="decimal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69D7"/>
    <w:rsid w:val="00015E11"/>
    <w:rsid w:val="000229CF"/>
    <w:rsid w:val="00064855"/>
    <w:rsid w:val="000703F3"/>
    <w:rsid w:val="000E057C"/>
    <w:rsid w:val="00133286"/>
    <w:rsid w:val="00143A47"/>
    <w:rsid w:val="00160131"/>
    <w:rsid w:val="00167565"/>
    <w:rsid w:val="00183D59"/>
    <w:rsid w:val="001861DD"/>
    <w:rsid w:val="001A399D"/>
    <w:rsid w:val="001C31D0"/>
    <w:rsid w:val="001E7535"/>
    <w:rsid w:val="001F4623"/>
    <w:rsid w:val="001F53EB"/>
    <w:rsid w:val="0023388E"/>
    <w:rsid w:val="002469D7"/>
    <w:rsid w:val="00264E5A"/>
    <w:rsid w:val="00265BBE"/>
    <w:rsid w:val="00275BBB"/>
    <w:rsid w:val="00283CFC"/>
    <w:rsid w:val="003173CF"/>
    <w:rsid w:val="0032042A"/>
    <w:rsid w:val="00360AF1"/>
    <w:rsid w:val="00385EC4"/>
    <w:rsid w:val="0039370A"/>
    <w:rsid w:val="00410C7A"/>
    <w:rsid w:val="004176DF"/>
    <w:rsid w:val="004306C5"/>
    <w:rsid w:val="00490794"/>
    <w:rsid w:val="004A2FDB"/>
    <w:rsid w:val="004C7E41"/>
    <w:rsid w:val="004E4E1B"/>
    <w:rsid w:val="005176B4"/>
    <w:rsid w:val="005221A5"/>
    <w:rsid w:val="00562C39"/>
    <w:rsid w:val="00563C04"/>
    <w:rsid w:val="0059490E"/>
    <w:rsid w:val="005B599F"/>
    <w:rsid w:val="005C66C1"/>
    <w:rsid w:val="005F0625"/>
    <w:rsid w:val="006378BA"/>
    <w:rsid w:val="006A0D7F"/>
    <w:rsid w:val="006C24EE"/>
    <w:rsid w:val="00735C03"/>
    <w:rsid w:val="00740153"/>
    <w:rsid w:val="00751A8E"/>
    <w:rsid w:val="007522CF"/>
    <w:rsid w:val="0077115D"/>
    <w:rsid w:val="00775A19"/>
    <w:rsid w:val="007A619F"/>
    <w:rsid w:val="007E0263"/>
    <w:rsid w:val="007E7E75"/>
    <w:rsid w:val="007F3E10"/>
    <w:rsid w:val="007F5E01"/>
    <w:rsid w:val="00841F87"/>
    <w:rsid w:val="0084303E"/>
    <w:rsid w:val="0085176D"/>
    <w:rsid w:val="00857ECB"/>
    <w:rsid w:val="008634D6"/>
    <w:rsid w:val="008858DF"/>
    <w:rsid w:val="008E29D6"/>
    <w:rsid w:val="008E36BD"/>
    <w:rsid w:val="00915B24"/>
    <w:rsid w:val="00941B98"/>
    <w:rsid w:val="009572D7"/>
    <w:rsid w:val="009832F0"/>
    <w:rsid w:val="00993DB3"/>
    <w:rsid w:val="009C0BE7"/>
    <w:rsid w:val="009E7842"/>
    <w:rsid w:val="009E7A63"/>
    <w:rsid w:val="009F03E6"/>
    <w:rsid w:val="00A10127"/>
    <w:rsid w:val="00A13563"/>
    <w:rsid w:val="00A70F58"/>
    <w:rsid w:val="00A8054E"/>
    <w:rsid w:val="00A81BEF"/>
    <w:rsid w:val="00A83B21"/>
    <w:rsid w:val="00A86A5B"/>
    <w:rsid w:val="00A95816"/>
    <w:rsid w:val="00A9618E"/>
    <w:rsid w:val="00AA698A"/>
    <w:rsid w:val="00AA7B3E"/>
    <w:rsid w:val="00B11B6E"/>
    <w:rsid w:val="00B34F52"/>
    <w:rsid w:val="00B35090"/>
    <w:rsid w:val="00B5460D"/>
    <w:rsid w:val="00BA2715"/>
    <w:rsid w:val="00BB6054"/>
    <w:rsid w:val="00BD21A6"/>
    <w:rsid w:val="00C07C8A"/>
    <w:rsid w:val="00C45CBA"/>
    <w:rsid w:val="00C56295"/>
    <w:rsid w:val="00CC722D"/>
    <w:rsid w:val="00CE235E"/>
    <w:rsid w:val="00CF4F4A"/>
    <w:rsid w:val="00D01995"/>
    <w:rsid w:val="00D03087"/>
    <w:rsid w:val="00D10A6F"/>
    <w:rsid w:val="00D125D4"/>
    <w:rsid w:val="00D14C32"/>
    <w:rsid w:val="00D52703"/>
    <w:rsid w:val="00D64006"/>
    <w:rsid w:val="00D662A7"/>
    <w:rsid w:val="00D77BAF"/>
    <w:rsid w:val="00D936C9"/>
    <w:rsid w:val="00DB1856"/>
    <w:rsid w:val="00DD13A0"/>
    <w:rsid w:val="00DE0C5C"/>
    <w:rsid w:val="00DF6354"/>
    <w:rsid w:val="00E36AF5"/>
    <w:rsid w:val="00E52918"/>
    <w:rsid w:val="00E539EF"/>
    <w:rsid w:val="00E57C65"/>
    <w:rsid w:val="00E7411D"/>
    <w:rsid w:val="00EA62AA"/>
    <w:rsid w:val="00ED48E1"/>
    <w:rsid w:val="00F44F63"/>
    <w:rsid w:val="00F72FDB"/>
    <w:rsid w:val="00FA10BF"/>
    <w:rsid w:val="00FA395A"/>
    <w:rsid w:val="00FF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D5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9832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832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F3E1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4015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2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2</Pages>
  <Words>29</Words>
  <Characters>167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 saglam</dc:creator>
  <cp:keywords>www.sorubak.com</cp:keywords>
  <dc:description>www.sorubak.com</dc:description>
  <cp:lastModifiedBy>edanur</cp:lastModifiedBy>
  <cp:revision>14</cp:revision>
  <cp:lastPrinted>2012-11-19T19:55:00Z</cp:lastPrinted>
  <dcterms:created xsi:type="dcterms:W3CDTF">2012-11-15T20:38:00Z</dcterms:created>
  <dcterms:modified xsi:type="dcterms:W3CDTF">2012-12-30T20:41:00Z</dcterms:modified>
  <cp:category>www.sorubak.com</cp:category>
</cp:coreProperties>
</file>