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193" w:rsidRPr="00B0103B" w:rsidRDefault="00D44193" w:rsidP="006B5D84">
      <w:pPr>
        <w:rPr>
          <w:rFonts w:ascii="Nurhan Uz" w:hAnsi="Nurhan Uz"/>
          <w:sz w:val="66"/>
          <w:szCs w:val="66"/>
        </w:rPr>
      </w:pPr>
      <w:r>
        <w:rPr>
          <w:noProof/>
        </w:rPr>
        <w:pict>
          <v:group id="_x0000_s1026" style="position:absolute;margin-left:-108pt;margin-top:-51.7pt;width:716.7pt;height:845.55pt;z-index:-251658240" coordorigin="-799,-48" coordsize="14334,16911">
            <v:group id="_x0000_s1027" style="position:absolute;left:-799;top:9;width:14334;height:16785" coordorigin="-799,9" coordsize="14334,16785">
              <v:group id="_x0000_s1028" style="position:absolute;left:11;top:564;width:11950;height:14049" coordorigin="-34,1554" coordsize="11950,14049">
                <v:line id="_x0000_s1029" style="position:absolute" from="-34,1554" to="11883,1554" strokecolor="#969696"/>
                <v:line id="_x0000_s1030" style="position:absolute" from="-34,2116" to="11883,2116" strokecolor="#969696"/>
                <v:line id="_x0000_s1031" style="position:absolute" from="-34,2679" to="11883,2679" strokecolor="#969696"/>
                <v:line id="_x0000_s1032" style="position:absolute" from="-34,3240" to="11883,3240" strokecolor="#969696"/>
                <v:line id="_x0000_s1033" style="position:absolute" from="-1,3800" to="11916,3800" strokecolor="#969696"/>
                <v:line id="_x0000_s1034" style="position:absolute" from="-1,4362" to="11916,4362" strokecolor="#969696"/>
                <v:line id="_x0000_s1035" style="position:absolute" from="-1,4925" to="11916,4925" strokecolor="#969696"/>
                <v:line id="_x0000_s1036" style="position:absolute" from="-1,5486" to="11916,5486" strokecolor="#969696"/>
                <v:line id="_x0000_s1037" style="position:absolute" from="-34,6050" to="11883,6050" strokecolor="#969696"/>
                <v:line id="_x0000_s1038" style="position:absolute" from="-34,6612" to="11883,6612" strokecolor="#969696"/>
                <v:line id="_x0000_s1039" style="position:absolute" from="-34,7174" to="11883,7174" strokecolor="#969696"/>
                <v:line id="_x0000_s1040" style="position:absolute" from="-34,7736" to="11883,7736" strokecolor="#969696"/>
                <v:line id="_x0000_s1041" style="position:absolute" from="-34,8297" to="11883,8297" strokecolor="#969696"/>
                <v:line id="_x0000_s1042" style="position:absolute" from="-34,8859" to="11883,8859" strokecolor="#969696"/>
                <v:line id="_x0000_s1043" style="position:absolute" from="-34,9421" to="11883,9421" strokecolor="#969696"/>
                <v:line id="_x0000_s1044" style="position:absolute" from="-34,9983" to="11883,9983" strokecolor="#969696"/>
                <v:line id="_x0000_s1045" style="position:absolute" from="-34,10545" to="11883,10545" strokecolor="#969696"/>
                <v:line id="_x0000_s1046" style="position:absolute" from="-34,11107" to="11883,11107" strokecolor="#969696"/>
                <v:line id="_x0000_s1047" style="position:absolute" from="-34,11669" to="11883,11669" strokecolor="#969696"/>
                <v:line id="_x0000_s1048" style="position:absolute" from="-34,12231" to="11883,12231" strokecolor="#969696"/>
                <v:line id="_x0000_s1049" style="position:absolute" from="-34,12793" to="11883,12793" strokecolor="#969696"/>
                <v:line id="_x0000_s1050" style="position:absolute" from="-34,13355" to="11883,13355" strokecolor="#969696"/>
                <v:line id="_x0000_s1051" style="position:absolute" from="-34,13917" to="11883,13917" strokecolor="#969696"/>
                <v:line id="_x0000_s1052" style="position:absolute" from="-34,14479" to="11883,14479" strokecolor="#969696"/>
                <v:line id="_x0000_s1053" style="position:absolute" from="-34,15041" to="11883,15041" strokecolor="#969696"/>
                <v:line id="_x0000_s1054" style="position:absolute" from="-34,15603" to="11883,15603" strokecolor="#969696"/>
              </v:group>
              <v:group id="_x0000_s1055" style="position:absolute;left:-799;top:9;width:14334;height:16785" coordorigin="-801,9" coordsize="14334,16785">
                <v:group id="_x0000_s1056" style="position:absolute;left:-1884;top:1377;width:16785;height:14049;rotation:90" coordorigin="-34,1554" coordsize="11950,14049">
                  <v:line id="_x0000_s1057" style="position:absolute" from="-34,1554" to="11883,1554" strokecolor="#969696"/>
                  <v:line id="_x0000_s1058" style="position:absolute" from="-34,2116" to="11883,2116" strokecolor="#969696"/>
                  <v:line id="_x0000_s1059" style="position:absolute" from="-34,2679" to="11883,2679" strokecolor="#969696"/>
                  <v:line id="_x0000_s1060" style="position:absolute" from="-34,3240" to="11883,3240" strokecolor="#969696"/>
                  <v:line id="_x0000_s1061" style="position:absolute" from="-1,3800" to="11916,3800" strokecolor="#969696"/>
                  <v:line id="_x0000_s1062" style="position:absolute" from="-1,4362" to="11916,4362" strokecolor="#969696"/>
                  <v:line id="_x0000_s1063" style="position:absolute" from="-1,4925" to="11916,4925" strokecolor="#969696"/>
                  <v:line id="_x0000_s1064" style="position:absolute" from="-1,5486" to="11916,5486" strokecolor="#969696"/>
                  <v:line id="_x0000_s1065" style="position:absolute" from="-34,6050" to="11883,6050" strokecolor="#969696"/>
                  <v:line id="_x0000_s1066" style="position:absolute" from="-34,6612" to="11883,6612" strokecolor="#969696"/>
                  <v:line id="_x0000_s1067" style="position:absolute" from="-34,7174" to="11883,7174" strokecolor="#969696"/>
                  <v:line id="_x0000_s1068" style="position:absolute" from="-34,7736" to="11883,7736" strokecolor="#969696"/>
                  <v:line id="_x0000_s1069" style="position:absolute" from="-34,8297" to="11883,8297" strokecolor="#969696"/>
                  <v:line id="_x0000_s1070" style="position:absolute" from="-34,8859" to="11883,8859" strokecolor="#969696"/>
                  <v:line id="_x0000_s1071" style="position:absolute" from="-34,9421" to="11883,9421" strokecolor="#969696"/>
                  <v:line id="_x0000_s1072" style="position:absolute" from="-34,9983" to="11883,9983" strokecolor="#969696"/>
                  <v:line id="_x0000_s1073" style="position:absolute" from="-34,10545" to="11883,10545" strokecolor="#969696"/>
                  <v:line id="_x0000_s1074" style="position:absolute" from="-34,11107" to="11883,11107" strokecolor="#969696"/>
                  <v:line id="_x0000_s1075" style="position:absolute" from="-34,11669" to="11883,11669" strokecolor="#969696"/>
                  <v:line id="_x0000_s1076" style="position:absolute" from="-34,12231" to="11883,12231" strokecolor="#969696"/>
                  <v:line id="_x0000_s1077" style="position:absolute" from="-34,12793" to="11883,12793" strokecolor="#969696"/>
                  <v:line id="_x0000_s1078" style="position:absolute" from="-34,13355" to="11883,13355" strokecolor="#969696"/>
                  <v:line id="_x0000_s1079" style="position:absolute" from="-34,13917" to="11883,13917" strokecolor="#969696"/>
                  <v:line id="_x0000_s1080" style="position:absolute" from="-34,14479" to="11883,14479" strokecolor="#969696"/>
                  <v:line id="_x0000_s1081" style="position:absolute" from="-34,15041" to="11883,15041" strokecolor="#969696"/>
                  <v:line id="_x0000_s1082" style="position:absolute" from="-34,15603" to="11883,15603" strokecolor="#969696"/>
                </v:group>
                <v:group id="_x0000_s1083" style="position:absolute;left:-801;top:9;width:14049;height:16785" coordorigin="-801,9" coordsize="14049,16785">
                  <v:group id="_x0000_s1084" style="position:absolute;left:9;top:279;width:11950;height:14049" coordorigin="-34,1554" coordsize="11950,14049">
                    <v:line id="_x0000_s1085" style="position:absolute" from="-34,1554" to="11883,1554" strokecolor="#969696"/>
                    <v:line id="_x0000_s1086" style="position:absolute" from="-34,2116" to="11883,2116" strokecolor="#969696"/>
                    <v:line id="_x0000_s1087" style="position:absolute" from="-34,2679" to="11883,2679" strokecolor="#969696"/>
                    <v:line id="_x0000_s1088" style="position:absolute" from="-34,3240" to="11883,3240" strokecolor="#969696"/>
                    <v:line id="_x0000_s1089" style="position:absolute" from="-1,3800" to="11916,3800" strokecolor="#969696"/>
                    <v:line id="_x0000_s1090" style="position:absolute" from="-1,4362" to="11916,4362" strokecolor="#969696"/>
                    <v:line id="_x0000_s1091" style="position:absolute" from="-1,4925" to="11916,4925" strokecolor="#969696"/>
                    <v:line id="_x0000_s1092" style="position:absolute" from="-1,5486" to="11916,5486" strokecolor="#969696"/>
                    <v:line id="_x0000_s1093" style="position:absolute" from="-34,6050" to="11883,6050" strokecolor="#969696"/>
                    <v:line id="_x0000_s1094" style="position:absolute" from="-34,6612" to="11883,6612" strokecolor="#969696"/>
                    <v:line id="_x0000_s1095" style="position:absolute" from="-34,7174" to="11883,7174" strokecolor="#969696"/>
                    <v:line id="_x0000_s1096" style="position:absolute" from="-34,7736" to="11883,7736" strokecolor="#969696"/>
                    <v:line id="_x0000_s1097" style="position:absolute" from="-34,8297" to="11883,8297" strokecolor="#969696"/>
                    <v:line id="_x0000_s1098" style="position:absolute" from="-34,8859" to="11883,8859" strokecolor="#969696"/>
                    <v:line id="_x0000_s1099" style="position:absolute" from="-34,9421" to="11883,9421" strokecolor="#969696"/>
                    <v:line id="_x0000_s1100" style="position:absolute" from="-34,9983" to="11883,9983" strokecolor="#969696"/>
                    <v:line id="_x0000_s1101" style="position:absolute" from="-34,10545" to="11883,10545" strokecolor="#969696"/>
                    <v:line id="_x0000_s1102" style="position:absolute" from="-34,11107" to="11883,11107" strokecolor="#969696"/>
                    <v:line id="_x0000_s1103" style="position:absolute" from="-34,11669" to="11883,11669" strokecolor="#969696"/>
                    <v:line id="_x0000_s1104" style="position:absolute" from="-34,12231" to="11883,12231" strokecolor="#969696"/>
                    <v:line id="_x0000_s1105" style="position:absolute" from="-34,12793" to="11883,12793" strokecolor="#969696"/>
                    <v:line id="_x0000_s1106" style="position:absolute" from="-34,13355" to="11883,13355" strokecolor="#969696"/>
                    <v:line id="_x0000_s1107" style="position:absolute" from="-34,13917" to="11883,13917" strokecolor="#969696"/>
                    <v:line id="_x0000_s1108" style="position:absolute" from="-34,14479" to="11883,14479" strokecolor="#969696"/>
                    <v:line id="_x0000_s1109" style="position:absolute" from="-34,15041" to="11883,15041" strokecolor="#969696"/>
                    <v:line id="_x0000_s1110" style="position:absolute" from="-34,15603" to="11883,15603" strokecolor="#969696"/>
                  </v:group>
                  <v:group id="_x0000_s1111" style="position:absolute;left:-2169;top:1377;width:16785;height:14049;rotation:90" coordorigin="-34,1554" coordsize="11950,14049">
                    <v:line id="_x0000_s1112" style="position:absolute" from="-34,1554" to="11883,1554" strokecolor="#969696"/>
                    <v:line id="_x0000_s1113" style="position:absolute" from="-34,2116" to="11883,2116" strokecolor="#969696"/>
                    <v:line id="_x0000_s1114" style="position:absolute" from="-34,2679" to="11883,2679" strokecolor="#969696"/>
                    <v:line id="_x0000_s1115" style="position:absolute" from="-34,3240" to="11883,3240" strokecolor="#969696"/>
                    <v:line id="_x0000_s1116" style="position:absolute" from="-1,3800" to="11916,3800" strokecolor="#969696"/>
                    <v:line id="_x0000_s1117" style="position:absolute" from="-1,4362" to="11916,4362" strokecolor="#969696"/>
                    <v:line id="_x0000_s1118" style="position:absolute" from="-1,4925" to="11916,4925" strokecolor="#969696"/>
                    <v:line id="_x0000_s1119" style="position:absolute" from="-1,5486" to="11916,5486" strokecolor="#969696"/>
                    <v:line id="_x0000_s1120" style="position:absolute" from="-34,6050" to="11883,6050" strokecolor="#969696"/>
                    <v:line id="_x0000_s1121" style="position:absolute" from="-34,6612" to="11883,6612" strokecolor="#969696"/>
                    <v:line id="_x0000_s1122" style="position:absolute" from="-34,7174" to="11883,7174" strokecolor="#969696"/>
                    <v:line id="_x0000_s1123" style="position:absolute" from="-34,7736" to="11883,7736" strokecolor="#969696"/>
                    <v:line id="_x0000_s1124" style="position:absolute" from="-34,8297" to="11883,8297" strokecolor="#969696"/>
                    <v:line id="_x0000_s1125" style="position:absolute" from="-34,8859" to="11883,8859" strokecolor="#969696"/>
                    <v:line id="_x0000_s1126" style="position:absolute" from="-34,9421" to="11883,9421" strokecolor="#969696"/>
                    <v:line id="_x0000_s1127" style="position:absolute" from="-34,9983" to="11883,9983" strokecolor="#969696"/>
                    <v:line id="_x0000_s1128" style="position:absolute" from="-34,10545" to="11883,10545" strokecolor="#969696"/>
                    <v:line id="_x0000_s1129" style="position:absolute" from="-34,11107" to="11883,11107" strokecolor="#969696"/>
                    <v:line id="_x0000_s1130" style="position:absolute" from="-34,11669" to="11883,11669" strokecolor="#969696"/>
                    <v:line id="_x0000_s1131" style="position:absolute" from="-34,12231" to="11883,12231" strokecolor="#969696"/>
                    <v:line id="_x0000_s1132" style="position:absolute" from="-34,12793" to="11883,12793" strokecolor="#969696"/>
                    <v:line id="_x0000_s1133" style="position:absolute" from="-34,13355" to="11883,13355" strokecolor="#969696"/>
                    <v:line id="_x0000_s1134" style="position:absolute" from="-34,13917" to="11883,13917" strokecolor="#969696"/>
                    <v:line id="_x0000_s1135" style="position:absolute" from="-34,14479" to="11883,14479" strokecolor="#969696"/>
                    <v:line id="_x0000_s1136" style="position:absolute" from="-34,15041" to="11883,15041" strokecolor="#969696"/>
                    <v:line id="_x0000_s1137" style="position:absolute" from="-34,15603" to="11883,15603" strokecolor="#969696"/>
                  </v:group>
                  <v:group id="_x0000_s1138" style="position:absolute;left:9;top:14898;width:11917;height:1686" coordorigin="249,14898" coordsize="11917,1686">
                    <v:line id="_x0000_s1139" style="position:absolute" from="249,15175" to="12166,15175" strokecolor="#969696"/>
                    <v:line id="_x0000_s1140" style="position:absolute" from="249,15737" to="12166,15737" strokecolor="#969696"/>
                    <v:line id="_x0000_s1141" style="position:absolute" from="249,16299" to="12166,16299" strokecolor="#969696"/>
                    <v:line id="_x0000_s1142" style="position:absolute" from="249,14898" to="12166,14898" strokecolor="#969696"/>
                    <v:line id="_x0000_s1143" style="position:absolute" from="249,15460" to="12166,15460" strokecolor="#969696"/>
                    <v:line id="_x0000_s1144" style="position:absolute" from="249,16022" to="12166,16022" strokecolor="#969696"/>
                    <v:line id="_x0000_s1145" style="position:absolute" from="249,16584" to="12166,16584" strokecolor="#969696"/>
                  </v:group>
                </v:group>
              </v:group>
            </v:group>
            <v:line id="_x0000_s1146" style="position:absolute" from="1226,-48" to="1226,16863" strokecolor="red" strokeweight="1.25pt"/>
          </v:group>
        </w:pict>
      </w:r>
      <w:r w:rsidRPr="00B0103B">
        <w:rPr>
          <w:rFonts w:ascii="Nurhan Uz" w:hAnsi="Nurhan Uz"/>
          <w:sz w:val="66"/>
          <w:szCs w:val="66"/>
        </w:rPr>
        <w:t xml:space="preserve">   1</w:t>
      </w:r>
      <w:r w:rsidRPr="00B0103B">
        <w:rPr>
          <w:sz w:val="66"/>
          <w:szCs w:val="66"/>
        </w:rPr>
        <w:t>’</w:t>
      </w:r>
      <w:r w:rsidRPr="00B0103B">
        <w:rPr>
          <w:rFonts w:ascii="Nurhan Uz" w:hAnsi="Nurhan Uz"/>
          <w:sz w:val="66"/>
          <w:szCs w:val="66"/>
        </w:rPr>
        <w:t>er Ritmik Sayma</w:t>
      </w:r>
    </w:p>
    <w:p w:rsidR="00D44193" w:rsidRPr="00B0103B" w:rsidRDefault="00D44193" w:rsidP="006B5D84">
      <w:pPr>
        <w:rPr>
          <w:rFonts w:ascii="Nurhan Uz" w:hAnsi="Nurhan Uz"/>
          <w:sz w:val="66"/>
          <w:szCs w:val="66"/>
        </w:rPr>
      </w:pPr>
      <w:r w:rsidRPr="00B0103B">
        <w:rPr>
          <w:rFonts w:ascii="Nurhan Uz" w:hAnsi="Nurhan Uz"/>
          <w:sz w:val="66"/>
          <w:szCs w:val="66"/>
        </w:rPr>
        <w:t xml:space="preserve">  1-2-3-4-5-6-7-8-9-10-11-12-13-14-15-16-17-18-19-20-21-22-23-24-25-26-27-28-29-30-31-32-33-34-35-36-37-38-39-40-41-42-43-44-45-46-47-48-49-50.</w:t>
      </w:r>
    </w:p>
    <w:p w:rsidR="00D44193" w:rsidRPr="00B0103B" w:rsidRDefault="00D44193" w:rsidP="006B5D84">
      <w:pPr>
        <w:rPr>
          <w:rFonts w:ascii="Nurhan Uz" w:hAnsi="Nurhan Uz"/>
          <w:sz w:val="66"/>
          <w:szCs w:val="66"/>
        </w:rPr>
      </w:pPr>
      <w:r w:rsidRPr="00B0103B">
        <w:rPr>
          <w:rFonts w:ascii="Nurhan Uz" w:hAnsi="Nurhan Uz"/>
          <w:sz w:val="66"/>
          <w:szCs w:val="66"/>
        </w:rPr>
        <w:t xml:space="preserve">   5</w:t>
      </w:r>
      <w:r w:rsidRPr="00B0103B">
        <w:rPr>
          <w:sz w:val="66"/>
          <w:szCs w:val="66"/>
        </w:rPr>
        <w:t>’</w:t>
      </w:r>
      <w:r w:rsidRPr="00B0103B">
        <w:rPr>
          <w:rFonts w:ascii="Nurhan Uz" w:hAnsi="Nurhan Uz"/>
          <w:sz w:val="66"/>
          <w:szCs w:val="66"/>
        </w:rPr>
        <w:t>er Ritmik Sayma</w:t>
      </w:r>
    </w:p>
    <w:p w:rsidR="00D44193" w:rsidRPr="00B0103B" w:rsidRDefault="00D44193" w:rsidP="006B5D84">
      <w:pPr>
        <w:rPr>
          <w:rFonts w:ascii="Nurhan Uz" w:hAnsi="Nurhan Uz"/>
          <w:sz w:val="66"/>
          <w:szCs w:val="66"/>
        </w:rPr>
      </w:pPr>
      <w:r w:rsidRPr="00B0103B">
        <w:rPr>
          <w:rFonts w:ascii="Nurhan Uz" w:hAnsi="Nurhan Uz"/>
          <w:sz w:val="66"/>
          <w:szCs w:val="66"/>
        </w:rPr>
        <w:t xml:space="preserve">  5-10-15-20-25-30-35-40-45-50-55-60-65-70-75-80-85-90-95-100</w:t>
      </w:r>
    </w:p>
    <w:p w:rsidR="00D44193" w:rsidRPr="00B0103B" w:rsidRDefault="00D44193" w:rsidP="006B5D84">
      <w:pPr>
        <w:rPr>
          <w:rFonts w:ascii="Nurhan Uz" w:hAnsi="Nurhan Uz"/>
          <w:sz w:val="66"/>
          <w:szCs w:val="66"/>
        </w:rPr>
      </w:pPr>
      <w:r w:rsidRPr="00B0103B">
        <w:rPr>
          <w:rFonts w:ascii="Nurhan Uz" w:hAnsi="Nurhan Uz"/>
          <w:sz w:val="66"/>
          <w:szCs w:val="66"/>
        </w:rPr>
        <w:t xml:space="preserve"> 10</w:t>
      </w:r>
      <w:r w:rsidRPr="00B0103B">
        <w:rPr>
          <w:sz w:val="66"/>
          <w:szCs w:val="66"/>
        </w:rPr>
        <w:t>’</w:t>
      </w:r>
      <w:r w:rsidRPr="00B0103B">
        <w:rPr>
          <w:rFonts w:ascii="Nurhan Uz" w:hAnsi="Nurhan Uz"/>
          <w:sz w:val="66"/>
          <w:szCs w:val="66"/>
        </w:rPr>
        <w:t>ar Ritmik Sayma</w:t>
      </w:r>
    </w:p>
    <w:p w:rsidR="00D44193" w:rsidRPr="00B0103B" w:rsidRDefault="00D44193" w:rsidP="006B5D84">
      <w:pPr>
        <w:rPr>
          <w:rFonts w:ascii="Nurhan Uz" w:hAnsi="Nurhan Uz"/>
          <w:sz w:val="66"/>
          <w:szCs w:val="66"/>
        </w:rPr>
      </w:pPr>
      <w:r w:rsidRPr="00B0103B">
        <w:rPr>
          <w:rFonts w:ascii="Nurhan Uz" w:hAnsi="Nurhan Uz"/>
          <w:sz w:val="66"/>
          <w:szCs w:val="66"/>
        </w:rPr>
        <w:t>10-20-30-40-50-60-70-80-</w:t>
      </w:r>
      <w:bookmarkStart w:id="0" w:name="_GoBack"/>
      <w:bookmarkEnd w:id="0"/>
      <w:r w:rsidRPr="00B0103B">
        <w:rPr>
          <w:rFonts w:ascii="Nurhan Uz" w:hAnsi="Nurhan Uz"/>
          <w:sz w:val="66"/>
          <w:szCs w:val="66"/>
        </w:rPr>
        <w:t>90-100</w:t>
      </w:r>
    </w:p>
    <w:p w:rsidR="00D44193" w:rsidRPr="00305110" w:rsidRDefault="00D44193" w:rsidP="002F5327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r w:rsidRPr="00B0103B">
        <w:rPr>
          <w:rFonts w:ascii="Nurhan Uz" w:hAnsi="Nurhan Uz"/>
          <w:sz w:val="66"/>
          <w:szCs w:val="66"/>
        </w:rPr>
        <w:t xml:space="preserve"> </w:t>
      </w:r>
      <w:hyperlink r:id="rId5" w:history="1">
        <w:r w:rsidRPr="00086193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D44193" w:rsidRPr="00B0103B" w:rsidRDefault="00D44193" w:rsidP="00D14C32">
      <w:pPr>
        <w:rPr>
          <w:rFonts w:ascii="Nurhan Uz" w:hAnsi="Nurhan Uz"/>
          <w:sz w:val="66"/>
          <w:szCs w:val="66"/>
        </w:rPr>
      </w:pPr>
    </w:p>
    <w:p w:rsidR="00D44193" w:rsidRDefault="00D44193" w:rsidP="00D14C32">
      <w:pPr>
        <w:rPr>
          <w:rFonts w:ascii="Hand writing Mutlu" w:hAnsi="Hand writing Mutlu"/>
          <w:sz w:val="66"/>
          <w:szCs w:val="66"/>
        </w:rPr>
      </w:pPr>
    </w:p>
    <w:p w:rsidR="00D44193" w:rsidRDefault="00D44193" w:rsidP="00D14C32">
      <w:pPr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 xml:space="preserve"> </w:t>
      </w:r>
    </w:p>
    <w:p w:rsidR="00D44193" w:rsidRPr="006378BA" w:rsidRDefault="00D44193" w:rsidP="00D14C32">
      <w:pPr>
        <w:rPr>
          <w:rFonts w:ascii="Hand writing Mutlu" w:hAnsi="Hand writing Mutlu"/>
          <w:sz w:val="68"/>
          <w:szCs w:val="68"/>
        </w:rPr>
      </w:pPr>
    </w:p>
    <w:sectPr w:rsidR="00D44193" w:rsidRPr="006378BA" w:rsidSect="00264E5A">
      <w:pgSz w:w="11906" w:h="16838"/>
      <w:pgMar w:top="1032" w:right="282" w:bottom="142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E3E28"/>
    <w:multiLevelType w:val="hybridMultilevel"/>
    <w:tmpl w:val="E5DA7414"/>
    <w:lvl w:ilvl="0" w:tplc="20F4909A">
      <w:start w:val="1"/>
      <w:numFmt w:val="decimal"/>
      <w:lvlText w:val="%1-"/>
      <w:lvlJc w:val="left"/>
      <w:pPr>
        <w:ind w:left="100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667B5C2F"/>
    <w:multiLevelType w:val="hybridMultilevel"/>
    <w:tmpl w:val="A0183CEE"/>
    <w:lvl w:ilvl="0" w:tplc="2C52A9FC">
      <w:start w:val="1"/>
      <w:numFmt w:val="decimal"/>
      <w:lvlText w:val="%1-"/>
      <w:lvlJc w:val="left"/>
      <w:pPr>
        <w:ind w:left="100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">
    <w:nsid w:val="75692057"/>
    <w:multiLevelType w:val="hybridMultilevel"/>
    <w:tmpl w:val="B50ADA70"/>
    <w:lvl w:ilvl="0" w:tplc="AC86312C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9D7"/>
    <w:rsid w:val="00015E11"/>
    <w:rsid w:val="000229CF"/>
    <w:rsid w:val="00064855"/>
    <w:rsid w:val="000703F3"/>
    <w:rsid w:val="00086193"/>
    <w:rsid w:val="000E057C"/>
    <w:rsid w:val="00133286"/>
    <w:rsid w:val="00143A47"/>
    <w:rsid w:val="00160131"/>
    <w:rsid w:val="00167565"/>
    <w:rsid w:val="00183D59"/>
    <w:rsid w:val="001861DD"/>
    <w:rsid w:val="001A399D"/>
    <w:rsid w:val="001C31D0"/>
    <w:rsid w:val="001E7535"/>
    <w:rsid w:val="001F4623"/>
    <w:rsid w:val="001F53EB"/>
    <w:rsid w:val="0023388E"/>
    <w:rsid w:val="002469D7"/>
    <w:rsid w:val="00264E5A"/>
    <w:rsid w:val="00265BBE"/>
    <w:rsid w:val="00275BBB"/>
    <w:rsid w:val="00283CFC"/>
    <w:rsid w:val="002F5327"/>
    <w:rsid w:val="00305110"/>
    <w:rsid w:val="003173CF"/>
    <w:rsid w:val="0032042A"/>
    <w:rsid w:val="00360AF1"/>
    <w:rsid w:val="00385EC4"/>
    <w:rsid w:val="0039370A"/>
    <w:rsid w:val="003F42F8"/>
    <w:rsid w:val="00410C7A"/>
    <w:rsid w:val="004176DF"/>
    <w:rsid w:val="004306C5"/>
    <w:rsid w:val="00490794"/>
    <w:rsid w:val="004A2FDB"/>
    <w:rsid w:val="004E4E1B"/>
    <w:rsid w:val="005176B4"/>
    <w:rsid w:val="005221A5"/>
    <w:rsid w:val="00562C39"/>
    <w:rsid w:val="00563C04"/>
    <w:rsid w:val="0059490E"/>
    <w:rsid w:val="005B599F"/>
    <w:rsid w:val="005C66C1"/>
    <w:rsid w:val="005F0625"/>
    <w:rsid w:val="006378BA"/>
    <w:rsid w:val="006A0D7F"/>
    <w:rsid w:val="006B5D84"/>
    <w:rsid w:val="006C24EE"/>
    <w:rsid w:val="00735C03"/>
    <w:rsid w:val="00751A8E"/>
    <w:rsid w:val="007522CF"/>
    <w:rsid w:val="0077115D"/>
    <w:rsid w:val="00775A19"/>
    <w:rsid w:val="007A619F"/>
    <w:rsid w:val="007E0263"/>
    <w:rsid w:val="007E7E75"/>
    <w:rsid w:val="007F3E10"/>
    <w:rsid w:val="007F5E01"/>
    <w:rsid w:val="00841F87"/>
    <w:rsid w:val="0084303E"/>
    <w:rsid w:val="0085176D"/>
    <w:rsid w:val="00857ECB"/>
    <w:rsid w:val="008634D6"/>
    <w:rsid w:val="008858DF"/>
    <w:rsid w:val="008E29D6"/>
    <w:rsid w:val="008E36BD"/>
    <w:rsid w:val="00915B24"/>
    <w:rsid w:val="00941B98"/>
    <w:rsid w:val="009572D7"/>
    <w:rsid w:val="009832F0"/>
    <w:rsid w:val="009C0BE7"/>
    <w:rsid w:val="009E7842"/>
    <w:rsid w:val="009E7A63"/>
    <w:rsid w:val="009F03E6"/>
    <w:rsid w:val="00A10127"/>
    <w:rsid w:val="00A13563"/>
    <w:rsid w:val="00A70F58"/>
    <w:rsid w:val="00A8054E"/>
    <w:rsid w:val="00A81BEF"/>
    <w:rsid w:val="00A83B21"/>
    <w:rsid w:val="00A86A5B"/>
    <w:rsid w:val="00A95816"/>
    <w:rsid w:val="00A9618E"/>
    <w:rsid w:val="00AA698A"/>
    <w:rsid w:val="00AA7B3E"/>
    <w:rsid w:val="00B0103B"/>
    <w:rsid w:val="00B11B6E"/>
    <w:rsid w:val="00B35090"/>
    <w:rsid w:val="00B5460D"/>
    <w:rsid w:val="00BA2715"/>
    <w:rsid w:val="00BB6054"/>
    <w:rsid w:val="00BD21A6"/>
    <w:rsid w:val="00C07C8A"/>
    <w:rsid w:val="00C45CBA"/>
    <w:rsid w:val="00C56295"/>
    <w:rsid w:val="00CC722D"/>
    <w:rsid w:val="00CE235E"/>
    <w:rsid w:val="00CF4F4A"/>
    <w:rsid w:val="00D01995"/>
    <w:rsid w:val="00D03087"/>
    <w:rsid w:val="00D10A6F"/>
    <w:rsid w:val="00D125D4"/>
    <w:rsid w:val="00D14C32"/>
    <w:rsid w:val="00D44193"/>
    <w:rsid w:val="00D52703"/>
    <w:rsid w:val="00D64006"/>
    <w:rsid w:val="00D662A7"/>
    <w:rsid w:val="00D77BAF"/>
    <w:rsid w:val="00D936C9"/>
    <w:rsid w:val="00DB1856"/>
    <w:rsid w:val="00DD13A0"/>
    <w:rsid w:val="00DE0C5C"/>
    <w:rsid w:val="00DF6354"/>
    <w:rsid w:val="00E36AF5"/>
    <w:rsid w:val="00E52918"/>
    <w:rsid w:val="00E539EF"/>
    <w:rsid w:val="00E57C65"/>
    <w:rsid w:val="00E7411D"/>
    <w:rsid w:val="00EA62AA"/>
    <w:rsid w:val="00EC785B"/>
    <w:rsid w:val="00ED48E1"/>
    <w:rsid w:val="00F44F63"/>
    <w:rsid w:val="00F72FDB"/>
    <w:rsid w:val="00FA10BF"/>
    <w:rsid w:val="00FA395A"/>
    <w:rsid w:val="00FF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D5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9832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832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3E1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F53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2</Pages>
  <Words>54</Words>
  <Characters>309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saglam</dc:creator>
  <cp:keywords>www.sorubak.com</cp:keywords>
  <dc:description>www.sorubak.com</dc:description>
  <cp:lastModifiedBy>edanur</cp:lastModifiedBy>
  <cp:revision>18</cp:revision>
  <cp:lastPrinted>2012-11-19T19:55:00Z</cp:lastPrinted>
  <dcterms:created xsi:type="dcterms:W3CDTF">2012-11-15T20:38:00Z</dcterms:created>
  <dcterms:modified xsi:type="dcterms:W3CDTF">2012-12-30T20:44:00Z</dcterms:modified>
  <cp:category>www.sorubak.com</cp:category>
</cp:coreProperties>
</file>