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066" w:rsidRPr="00FE5F64" w:rsidRDefault="00A35066" w:rsidP="00F72144">
      <w:pPr>
        <w:rPr>
          <w:rFonts w:ascii="Hand writing Mutlu" w:hAnsi="Hand writing Mutlu"/>
          <w:sz w:val="28"/>
          <w:szCs w:val="28"/>
          <w:u w:val="single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Pr="00FE5F64">
        <w:rPr>
          <w:rFonts w:ascii="Hand writing Mutlu" w:hAnsi="Hand writing Mutlu"/>
          <w:sz w:val="28"/>
          <w:szCs w:val="28"/>
          <w:u w:val="single"/>
        </w:rPr>
        <w:t>Karabağlar Cumhuriyet İlkokulu 1/B Sınıfı Matematik Etkinlik</w:t>
      </w:r>
    </w:p>
    <w:p w:rsidR="00A35066" w:rsidRDefault="00A35066" w:rsidP="00F72144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2" o:spid="_x0000_s1026" type="#_x0000_t62" style="position:absolute;margin-left:-7.4pt;margin-top:12.75pt;width:379.15pt;height:86.6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" adj="26109,9198" strokecolor="#c0504d" strokeweight="3pt">
            <v:textbox>
              <w:txbxContent>
                <w:p w:rsidR="00A35066" w:rsidRPr="00460E2A" w:rsidRDefault="00A35066" w:rsidP="00460E2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60E2A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Terazilerin 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kefelerindeki topların eşit olması için karşı kefelere yeterli top çizelim ve toplama işlemi olarak örnekteki gibi yazalım.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alt="illustration of a girl with a pencil on a white Stock Photo - 14922109" style="position:absolute;margin-left:446.15pt;margin-top:15.45pt;width:78.7pt;height:106.6pt;z-index:-251669504;visibility:visible">
            <v:imagedata r:id="rId4" o:title=""/>
          </v:shape>
        </w:pict>
      </w:r>
    </w:p>
    <w:p w:rsidR="00A35066" w:rsidRDefault="00A35066" w:rsidP="00F72144"/>
    <w:p w:rsidR="00A35066" w:rsidRDefault="00A35066" w:rsidP="00F72144"/>
    <w:p w:rsidR="00A35066" w:rsidRDefault="00A35066" w:rsidP="00F72144"/>
    <w:p w:rsidR="00A35066" w:rsidRDefault="00A35066" w:rsidP="00F72144">
      <w:r>
        <w:rPr>
          <w:noProof/>
          <w:lang w:eastAsia="tr-TR"/>
        </w:rPr>
        <w:pict>
          <v:shape id="Resim 309" o:spid="_x0000_s1028" type="#_x0000_t75" style="position:absolute;margin-left:-20.45pt;margin-top:46.8pt;width:283.75pt;height:77.45pt;z-index:-251674624;visibility:visible">
            <v:imagedata r:id="rId5" o:title=""/>
          </v:shape>
        </w:pict>
      </w:r>
      <w:r>
        <w:t xml:space="preserve">                        </w:t>
      </w:r>
      <w:hyperlink r:id="rId6" w:history="1">
        <w:r w:rsidRPr="003B345E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t xml:space="preserve">                                                                                            </w:t>
      </w:r>
    </w:p>
    <w:p w:rsidR="00A35066" w:rsidRDefault="00A35066" w:rsidP="00F72144">
      <w:r>
        <w:rPr>
          <w:noProof/>
          <w:lang w:eastAsia="tr-TR"/>
        </w:rPr>
        <w:pict>
          <v:group id="_x0000_s1029" style="position:absolute;margin-left:461.3pt;margin-top:-.5pt;width:43.5pt;height:75.7pt;z-index:251649024" coordorigin="14818,2055" coordsize="870,151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5060;top:2055;width:465;height:434" stroked="f">
              <v:textbox>
                <w:txbxContent>
                  <w:p w:rsidR="00A35066" w:rsidRPr="00D57FA0" w:rsidRDefault="00A35066" w:rsidP="00F72144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shape>
            <v:shape id="_x0000_s1031" type="#_x0000_t202" style="position:absolute;left:15060;top:2565;width:465;height:434" stroked="f">
              <v:textbox>
                <w:txbxContent>
                  <w:p w:rsidR="00A35066" w:rsidRPr="00D57FA0" w:rsidRDefault="00A35066" w:rsidP="00F72144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_x0000_s1032" type="#_x0000_t202" style="position:absolute;left:15060;top:3210;width:465;height:359" stroked="f">
              <v:textbox>
                <w:txbxContent>
                  <w:p w:rsidR="00A35066" w:rsidRPr="00640D63" w:rsidRDefault="00A35066">
                    <w:pPr>
                      <w:rPr>
                        <w:rFonts w:ascii="Hand writing Mutlu" w:hAnsi="Hand writing Mutlu"/>
                      </w:rPr>
                    </w:pPr>
                    <w:r w:rsidRPr="00640D63">
                      <w:rPr>
                        <w:rFonts w:ascii="Hand writing Mutlu" w:hAnsi="Hand writing Mutlu"/>
                      </w:rPr>
                      <w:t>5</w:t>
                    </w:r>
                  </w:p>
                </w:txbxContent>
              </v:textbox>
            </v:shape>
            <v:group id="_x0000_s1033" style="position:absolute;left:14818;top:2776;width:870;height:223" coordorigin="11115,6035" coordsize="840,22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4" type="#_x0000_t32" style="position:absolute;left:11115;top:6258;width:840;height:0" o:connectortype="straight" strokeweight="1.25pt"/>
              <v:group id="_x0000_s1035" style="position:absolute;left:11115;top:6035;width:182;height:188" coordorigin="11218,6798" coordsize="182,188">
                <v:shape id="_x0000_s1036" type="#_x0000_t32" style="position:absolute;left:11310;top:6798;width:0;height:188" o:connectortype="straight" strokeweight="1.25pt"/>
                <v:shape id="_x0000_s1037" type="#_x0000_t32" style="position:absolute;left:11218;top:6885;width:182;height:1" o:connectortype="straight" strokeweight="1.25pt"/>
              </v:group>
            </v:group>
          </v:group>
        </w:pict>
      </w:r>
      <w:r>
        <w:rPr>
          <w:noProof/>
          <w:lang w:eastAsia="tr-TR"/>
        </w:rPr>
        <w:pict>
          <v:shape id="_x0000_s1038" type="#_x0000_t75" alt="BD21294_" style="position:absolute;margin-left:51.65pt;margin-top:16.75pt;width:15.8pt;height:16.4pt;z-index:251644928;visibility:visible">
            <v:imagedata r:id="rId7" o:title=""/>
          </v:shape>
        </w:pict>
      </w:r>
      <w:r>
        <w:rPr>
          <w:noProof/>
          <w:lang w:eastAsia="tr-TR"/>
        </w:rPr>
        <w:pict>
          <v:shape id="Resim 314" o:spid="_x0000_s1039" type="#_x0000_t75" alt="BD21294_" style="position:absolute;margin-left:8.1pt;margin-top:16.85pt;width:15.7pt;height:16.4pt;z-index:25164288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40" type="#_x0000_t75" alt="BD21294_" style="position:absolute;margin-left:-7.6pt;margin-top:16.85pt;width:15.7pt;height:16.4pt;z-index:251643904;visibility:visible">
            <v:imagedata r:id="rId7" o:title=""/>
          </v:shape>
        </w:pict>
      </w:r>
    </w:p>
    <w:p w:rsidR="00A35066" w:rsidRDefault="00A35066" w:rsidP="00F72144">
      <w:r>
        <w:rPr>
          <w:noProof/>
          <w:lang w:eastAsia="tr-TR"/>
        </w:rPr>
        <w:pict>
          <v:shape id="_x0000_s1041" type="#_x0000_t75" style="position:absolute;margin-left:-7.7pt;margin-top:136.55pt;width:283.75pt;height:77.45pt;z-index:-251665408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42" type="#_x0000_t75" alt="BD21312_" style="position:absolute;margin-left:19.95pt;margin-top:125.6pt;width:24.9pt;height:24.6pt;z-index:251656192;visibility:visible">
            <v:imagedata r:id="rId8" o:title=""/>
          </v:shape>
        </w:pict>
      </w:r>
      <w:r>
        <w:rPr>
          <w:noProof/>
          <w:lang w:eastAsia="tr-TR"/>
        </w:rPr>
        <w:pict>
          <v:shape id="Resim 317" o:spid="_x0000_s1043" type="#_x0000_t75" alt="BD21312_" style="position:absolute;margin-left:7.8pt;margin-top:142.05pt;width:24.85pt;height:24.55pt;z-index:25165414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4" type="#_x0000_t75" alt="BD21312_" style="position:absolute;margin-left:51.55pt;margin-top:142.05pt;width:24.95pt;height:24.6pt;z-index:251658240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5" type="#_x0000_t75" alt="BD21312_" style="position:absolute;margin-left:51.5pt;margin-top:125.6pt;width:24.9pt;height:24.6pt;z-index:25166028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6" type="#_x0000_t75" alt="BD21312_" style="position:absolute;margin-left:67.6pt;margin-top:132pt;width:24.95pt;height:24.6pt;z-index:25165926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7" type="#_x0000_t75" alt="BD21312_" style="position:absolute;margin-left:7.8pt;margin-top:111.95pt;width:24.95pt;height:24.6pt;z-index:251657216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8" type="#_x0000_t75" alt="BD21312_" style="position:absolute;margin-left:-5.3pt;margin-top:132pt;width:24.9pt;height:24.6pt;z-index:25165516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9" type="#_x0000_t75" style="position:absolute;margin-left:-7.75pt;margin-top:355.25pt;width:283.75pt;height:77.45pt;z-index:-251664384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50" type="#_x0000_t75" style="position:absolute;margin-left:-15pt;margin-top:510.25pt;width:283.75pt;height:77.45pt;z-index:-251663360;visibility:visible">
            <v:imagedata r:id="rId5" o:title=""/>
          </v:shape>
        </w:pict>
      </w:r>
      <w:r>
        <w:rPr>
          <w:noProof/>
          <w:lang w:eastAsia="tr-TR"/>
        </w:rPr>
        <w:pict>
          <v:shape id="_x0000_s1051" type="#_x0000_t75" alt="BD21294_" style="position:absolute;margin-left:51.85pt;margin-top:7.8pt;width:15.7pt;height:16.4pt;z-index:25164595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52" type="#_x0000_t75" alt="BD21294_" style="position:absolute;margin-left:.25pt;margin-top:7.7pt;width:15.8pt;height:16.4pt;z-index:251650048;visibility:visible">
            <v:imagedata r:id="rId7" o:title=""/>
          </v:shape>
        </w:pict>
      </w:r>
      <w:r>
        <w:t xml:space="preserve">                                                                                                                     </w:t>
      </w:r>
      <w:r w:rsidRPr="00F72144">
        <w:rPr>
          <w:sz w:val="32"/>
          <w:szCs w:val="32"/>
        </w:rPr>
        <w:t xml:space="preserve"> </w:t>
      </w:r>
      <w:r w:rsidRPr="00F72144">
        <w:rPr>
          <w:rFonts w:ascii="Hand writing Mutlu" w:hAnsi="Hand writing Mutlu"/>
          <w:sz w:val="32"/>
          <w:szCs w:val="32"/>
        </w:rPr>
        <w:t>3</w:t>
      </w:r>
      <w:r>
        <w:rPr>
          <w:rFonts w:ascii="Hand writing Mutlu" w:hAnsi="Hand writing Mutlu"/>
        </w:rPr>
        <w:t xml:space="preserve"> </w:t>
      </w:r>
      <w:r w:rsidRPr="00F72144">
        <w:rPr>
          <w:rFonts w:ascii="Arial Black" w:hAnsi="Arial Black"/>
          <w:sz w:val="36"/>
          <w:szCs w:val="36"/>
        </w:rPr>
        <w:t>+</w:t>
      </w:r>
      <w:r w:rsidRPr="00F72144">
        <w:rPr>
          <w:sz w:val="36"/>
          <w:szCs w:val="36"/>
        </w:rPr>
        <w:t xml:space="preserve"> </w:t>
      </w:r>
      <w:r w:rsidRPr="00F72144">
        <w:rPr>
          <w:rFonts w:ascii="Hand writing Mutlu" w:hAnsi="Hand writing Mutlu"/>
          <w:sz w:val="32"/>
          <w:szCs w:val="32"/>
        </w:rPr>
        <w:t>2</w:t>
      </w:r>
      <w:r w:rsidRPr="00F72144">
        <w:rPr>
          <w:rFonts w:ascii="Hand writing Mutlu" w:hAnsi="Hand writing Mutlu"/>
        </w:rPr>
        <w:t xml:space="preserve"> </w:t>
      </w:r>
      <w:r>
        <w:t xml:space="preserve"> </w:t>
      </w:r>
      <w:r w:rsidRPr="00F72144">
        <w:rPr>
          <w:rFonts w:ascii="Arial Black" w:hAnsi="Arial Black"/>
          <w:sz w:val="32"/>
          <w:szCs w:val="32"/>
        </w:rPr>
        <w:t>=</w:t>
      </w:r>
      <w:r w:rsidRPr="00F72144">
        <w:rPr>
          <w:sz w:val="32"/>
          <w:szCs w:val="32"/>
        </w:rPr>
        <w:t xml:space="preserve"> </w:t>
      </w:r>
      <w:r>
        <w:t xml:space="preserve">  </w:t>
      </w:r>
      <w:r w:rsidRPr="00640D63">
        <w:rPr>
          <w:rFonts w:ascii="Hand writing Mutlu" w:hAnsi="Hand writing Mutlu"/>
          <w:sz w:val="32"/>
          <w:szCs w:val="32"/>
        </w:rPr>
        <w:t xml:space="preserve">5     </w:t>
      </w:r>
      <w: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A35066" w:rsidRPr="00640D63" w:rsidRDefault="00A35066" w:rsidP="00640D63">
      <w:pPr>
        <w:rPr>
          <w:rFonts w:ascii="Hand writing Mutlu" w:hAnsi="Hand writing Mutlu"/>
          <w:b/>
          <w:sz w:val="24"/>
          <w:szCs w:val="24"/>
        </w:rPr>
      </w:pPr>
    </w:p>
    <w:p w:rsidR="00A35066" w:rsidRPr="00B80F20" w:rsidRDefault="00A35066" w:rsidP="00B80F20"/>
    <w:p w:rsidR="00A35066" w:rsidRPr="00B80F20" w:rsidRDefault="00A35066" w:rsidP="00B80F20"/>
    <w:p w:rsidR="00A35066" w:rsidRDefault="00A35066" w:rsidP="00B80F20"/>
    <w:p w:rsidR="00A35066" w:rsidRDefault="00A35066" w:rsidP="00B80F20">
      <w:pPr>
        <w:tabs>
          <w:tab w:val="left" w:pos="6526"/>
        </w:tabs>
      </w:pPr>
      <w:r>
        <w:rPr>
          <w:noProof/>
          <w:lang w:eastAsia="tr-TR"/>
        </w:rPr>
        <w:pict>
          <v:group id="_x0000_s1053" style="position:absolute;margin-left:469.45pt;margin-top:2.5pt;width:43.5pt;height:75.7pt;z-index:251661312" coordorigin="14818,2055" coordsize="870,1514">
            <v:shape id="_x0000_s1054" type="#_x0000_t202" style="position:absolute;left:15060;top:2055;width:465;height:434" stroked="f">
              <v:textbox>
                <w:txbxContent>
                  <w:p w:rsidR="00A35066" w:rsidRPr="00D57FA0" w:rsidRDefault="00A35066" w:rsidP="009363D3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055" type="#_x0000_t202" style="position:absolute;left:15060;top:2565;width:465;height:434" stroked="f">
              <v:textbox>
                <w:txbxContent>
                  <w:p w:rsidR="00A35066" w:rsidRPr="00D57FA0" w:rsidRDefault="00A35066" w:rsidP="009363D3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056" type="#_x0000_t202" style="position:absolute;left:15060;top:3210;width:465;height:359" stroked="f">
              <v:textbox>
                <w:txbxContent>
                  <w:p w:rsidR="00A35066" w:rsidRPr="00487FB1" w:rsidRDefault="00A35066" w:rsidP="009363D3">
                    <w:pPr>
                      <w:jc w:val="center"/>
                      <w:rPr>
                        <w:b/>
                      </w:rPr>
                    </w:pPr>
                    <w:r w:rsidRPr="00487FB1">
                      <w:rPr>
                        <w:b/>
                      </w:rPr>
                      <w:t>…</w:t>
                    </w:r>
                  </w:p>
                </w:txbxContent>
              </v:textbox>
            </v:shape>
            <v:group id="_x0000_s1057" style="position:absolute;left:14818;top:2776;width:870;height:223" coordorigin="11115,6035" coordsize="840,223">
              <v:shape id="_x0000_s1058" type="#_x0000_t32" style="position:absolute;left:11115;top:6258;width:840;height:0" o:connectortype="straight" strokeweight="1.25pt"/>
              <v:group id="_x0000_s1059" style="position:absolute;left:11115;top:6035;width:182;height:188" coordorigin="11218,6798" coordsize="182,188">
                <v:shape id="_x0000_s1060" type="#_x0000_t32" style="position:absolute;left:11310;top:6798;width:0;height:188" o:connectortype="straight" strokeweight="1.25pt"/>
                <v:shape id="_x0000_s1061" type="#_x0000_t32" style="position:absolute;left:11218;top:6885;width:182;height:1" o:connectortype="straight" strokeweight="1.25pt"/>
              </v:group>
            </v:group>
          </v:group>
        </w:pict>
      </w:r>
      <w:r>
        <w:t xml:space="preserve">                                                                                                                                 ..</w:t>
      </w:r>
    </w:p>
    <w:p w:rsidR="00A35066" w:rsidRPr="00D57FA0" w:rsidRDefault="00A35066" w:rsidP="009363D3">
      <w:pPr>
        <w:rPr>
          <w:rFonts w:ascii="Hand writing Mutlu" w:hAnsi="Hand writing Mutlu"/>
          <w:b/>
          <w:sz w:val="24"/>
          <w:szCs w:val="24"/>
        </w:rPr>
      </w:pPr>
      <w:r>
        <w:t xml:space="preserve">                                                                                                                ...  </w:t>
      </w:r>
      <w:r w:rsidRPr="00B80F20">
        <w:rPr>
          <w:rFonts w:ascii="Arial Black" w:hAnsi="Arial Black"/>
          <w:sz w:val="36"/>
          <w:szCs w:val="36"/>
        </w:rPr>
        <w:t>…..</w:t>
      </w:r>
      <w:r w:rsidRPr="00F72144">
        <w:rPr>
          <w:rFonts w:ascii="Arial Black" w:hAnsi="Arial Black"/>
          <w:sz w:val="36"/>
          <w:szCs w:val="36"/>
        </w:rPr>
        <w:t>+</w:t>
      </w:r>
      <w:r>
        <w:rPr>
          <w:rFonts w:ascii="Arial Black" w:hAnsi="Arial Black"/>
          <w:sz w:val="36"/>
          <w:szCs w:val="36"/>
        </w:rPr>
        <w:t>…..</w:t>
      </w:r>
      <w:r>
        <w:t xml:space="preserve"> </w:t>
      </w:r>
      <w:r w:rsidRPr="00F72144">
        <w:rPr>
          <w:rFonts w:ascii="Arial Black" w:hAnsi="Arial Black"/>
          <w:sz w:val="32"/>
          <w:szCs w:val="32"/>
        </w:rPr>
        <w:t>=</w:t>
      </w:r>
      <w:r>
        <w:rPr>
          <w:rFonts w:ascii="Arial Black" w:hAnsi="Arial Black"/>
          <w:sz w:val="32"/>
          <w:szCs w:val="32"/>
        </w:rPr>
        <w:t>….</w:t>
      </w:r>
      <w:r w:rsidRPr="00F72144">
        <w:rPr>
          <w:sz w:val="32"/>
          <w:szCs w:val="32"/>
        </w:rPr>
        <w:t xml:space="preserve"> </w:t>
      </w:r>
      <w:r>
        <w:t xml:space="preserve">  </w:t>
      </w:r>
    </w:p>
    <w:p w:rsidR="00A35066" w:rsidRDefault="00A35066" w:rsidP="00B80F20">
      <w:pPr>
        <w:tabs>
          <w:tab w:val="left" w:pos="6526"/>
        </w:tabs>
      </w:pPr>
    </w:p>
    <w:p w:rsidR="00A35066" w:rsidRPr="00C9363F" w:rsidRDefault="00A35066" w:rsidP="00C9363F"/>
    <w:p w:rsidR="00A35066" w:rsidRPr="00C9363F" w:rsidRDefault="00A35066" w:rsidP="00C9363F"/>
    <w:p w:rsidR="00A35066" w:rsidRPr="00C9363F" w:rsidRDefault="00A35066" w:rsidP="00C9363F"/>
    <w:p w:rsidR="00A35066" w:rsidRPr="00C9363F" w:rsidRDefault="00A35066" w:rsidP="00C9363F">
      <w:r>
        <w:rPr>
          <w:noProof/>
          <w:lang w:eastAsia="tr-TR"/>
        </w:rPr>
        <w:pict>
          <v:group id="_x0000_s1062" style="position:absolute;margin-left:46.55pt;margin-top:20.5pt;width:27pt;height:40.5pt;z-index:251665408" coordorigin="9780,4534" coordsize="540,810">
            <v:shape id="_x0000_s1063" type="#_x0000_t75" style="position:absolute;left:9780;top:5074;width:270;height:270">
              <v:imagedata r:id="rId9" o:title=""/>
            </v:shape>
            <v:shape id="_x0000_s1064" type="#_x0000_t75" style="position:absolute;left:10050;top:5074;width:270;height:270">
              <v:imagedata r:id="rId9" o:title=""/>
            </v:shape>
            <v:shape id="_x0000_s1065" type="#_x0000_t75" style="position:absolute;left:9780;top:4804;width:270;height:270">
              <v:imagedata r:id="rId9" o:title=""/>
            </v:shape>
            <v:shape id="_x0000_s1066" type="#_x0000_t75" style="position:absolute;left:10050;top:4804;width:270;height:270">
              <v:imagedata r:id="rId9" o:title=""/>
            </v:shape>
            <v:shape id="_x0000_s1067" type="#_x0000_t75" style="position:absolute;left:9932;top:4534;width:270;height:270">
              <v:imagedata r:id="rId9" o:title=""/>
            </v:shape>
          </v:group>
        </w:pict>
      </w:r>
      <w:r>
        <w:rPr>
          <w:noProof/>
          <w:lang w:eastAsia="tr-TR"/>
        </w:rPr>
        <w:pict>
          <v:group id="_x0000_s1068" style="position:absolute;margin-left:8.55pt;margin-top:20.5pt;width:27pt;height:40.5pt;z-index:251664384" coordorigin="9780,4534" coordsize="540,810">
            <v:shape id="_x0000_s1069" type="#_x0000_t75" style="position:absolute;left:9780;top:5074;width:270;height:270">
              <v:imagedata r:id="rId9" o:title=""/>
            </v:shape>
            <v:shape id="_x0000_s1070" type="#_x0000_t75" style="position:absolute;left:10050;top:5074;width:270;height:270">
              <v:imagedata r:id="rId9" o:title=""/>
            </v:shape>
            <v:shape id="_x0000_s1071" type="#_x0000_t75" style="position:absolute;left:9780;top:4804;width:270;height:270">
              <v:imagedata r:id="rId9" o:title=""/>
            </v:shape>
            <v:shape id="_x0000_s1072" type="#_x0000_t75" style="position:absolute;left:10050;top:4804;width:270;height:270">
              <v:imagedata r:id="rId9" o:title=""/>
            </v:shape>
            <v:shape id="_x0000_s1073" type="#_x0000_t75" style="position:absolute;left:9932;top:4534;width:270;height:270">
              <v:imagedata r:id="rId9" o:title=""/>
            </v:shape>
          </v:group>
        </w:pict>
      </w:r>
    </w:p>
    <w:p w:rsidR="00A35066" w:rsidRPr="00C9363F" w:rsidRDefault="00A35066" w:rsidP="00C9363F">
      <w:r>
        <w:rPr>
          <w:noProof/>
          <w:lang w:eastAsia="tr-TR"/>
        </w:rPr>
        <w:pict>
          <v:group id="_x0000_s1074" style="position:absolute;margin-left:486.25pt;margin-top:22.2pt;width:43.5pt;height:75.7pt;z-index:251662336" coordorigin="14818,2055" coordsize="870,1514">
            <v:shape id="_x0000_s1075" type="#_x0000_t202" style="position:absolute;left:15060;top:2055;width:465;height:434" stroked="f">
              <v:textbox>
                <w:txbxContent>
                  <w:p w:rsidR="00A35066" w:rsidRPr="00D57FA0" w:rsidRDefault="00A35066" w:rsidP="00115F0F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076" type="#_x0000_t202" style="position:absolute;left:15060;top:2565;width:465;height:434" stroked="f">
              <v:textbox>
                <w:txbxContent>
                  <w:p w:rsidR="00A35066" w:rsidRPr="00D57FA0" w:rsidRDefault="00A35066" w:rsidP="00115F0F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077" type="#_x0000_t202" style="position:absolute;left:15060;top:3210;width:465;height:359" stroked="f">
              <v:textbox>
                <w:txbxContent>
                  <w:p w:rsidR="00A35066" w:rsidRPr="00487FB1" w:rsidRDefault="00A35066" w:rsidP="00115F0F">
                    <w:pPr>
                      <w:jc w:val="center"/>
                      <w:rPr>
                        <w:b/>
                      </w:rPr>
                    </w:pPr>
                    <w:r w:rsidRPr="00487FB1">
                      <w:rPr>
                        <w:b/>
                      </w:rPr>
                      <w:t>…</w:t>
                    </w:r>
                  </w:p>
                </w:txbxContent>
              </v:textbox>
            </v:shape>
            <v:group id="_x0000_s1078" style="position:absolute;left:14818;top:2776;width:870;height:223" coordorigin="11115,6035" coordsize="840,223">
              <v:shape id="_x0000_s1079" type="#_x0000_t32" style="position:absolute;left:11115;top:6258;width:840;height:0" o:connectortype="straight" strokeweight="1.25pt"/>
              <v:group id="_x0000_s1080" style="position:absolute;left:11115;top:6035;width:182;height:188" coordorigin="11218,6798" coordsize="182,188">
                <v:shape id="_x0000_s1081" type="#_x0000_t32" style="position:absolute;left:11310;top:6798;width:0;height:188" o:connectortype="straight" strokeweight="1.25pt"/>
                <v:shape id="_x0000_s1082" type="#_x0000_t32" style="position:absolute;left:11218;top:6885;width:182;height:1" o:connectortype="straight" strokeweight="1.25pt"/>
              </v:group>
            </v:group>
          </v:group>
        </w:pict>
      </w:r>
    </w:p>
    <w:p w:rsidR="00A35066" w:rsidRPr="00C9363F" w:rsidRDefault="00A35066" w:rsidP="00C9363F"/>
    <w:p w:rsidR="00A35066" w:rsidRDefault="00A35066" w:rsidP="00C9363F">
      <w:r>
        <w:rPr>
          <w:rFonts w:ascii="Arial Black" w:hAnsi="Arial Black"/>
          <w:sz w:val="36"/>
          <w:szCs w:val="36"/>
        </w:rPr>
        <w:t xml:space="preserve">                                                  </w:t>
      </w:r>
      <w:r w:rsidRPr="00B80F20">
        <w:rPr>
          <w:rFonts w:ascii="Arial Black" w:hAnsi="Arial Black"/>
          <w:sz w:val="36"/>
          <w:szCs w:val="36"/>
        </w:rPr>
        <w:t>…..</w:t>
      </w:r>
      <w:r w:rsidRPr="00F72144">
        <w:rPr>
          <w:rFonts w:ascii="Arial Black" w:hAnsi="Arial Black"/>
          <w:sz w:val="36"/>
          <w:szCs w:val="36"/>
        </w:rPr>
        <w:t>+</w:t>
      </w:r>
      <w:r>
        <w:rPr>
          <w:rFonts w:ascii="Arial Black" w:hAnsi="Arial Black"/>
          <w:sz w:val="36"/>
          <w:szCs w:val="36"/>
        </w:rPr>
        <w:t>…..</w:t>
      </w:r>
      <w:r>
        <w:t xml:space="preserve"> </w:t>
      </w:r>
      <w:r w:rsidRPr="00F72144">
        <w:rPr>
          <w:rFonts w:ascii="Arial Black" w:hAnsi="Arial Black"/>
          <w:sz w:val="32"/>
          <w:szCs w:val="32"/>
        </w:rPr>
        <w:t>=</w:t>
      </w:r>
      <w:r>
        <w:rPr>
          <w:rFonts w:ascii="Arial Black" w:hAnsi="Arial Black"/>
          <w:sz w:val="32"/>
          <w:szCs w:val="32"/>
        </w:rPr>
        <w:t>….</w:t>
      </w:r>
      <w:r w:rsidRPr="00F72144">
        <w:rPr>
          <w:sz w:val="32"/>
          <w:szCs w:val="32"/>
        </w:rPr>
        <w:t xml:space="preserve"> </w:t>
      </w:r>
      <w:r>
        <w:t xml:space="preserve">  </w:t>
      </w:r>
    </w:p>
    <w:p w:rsidR="00A35066" w:rsidRDefault="00A35066" w:rsidP="00C9363F">
      <w:pPr>
        <w:jc w:val="center"/>
      </w:pPr>
      <w:r>
        <w:t xml:space="preserve"> </w:t>
      </w:r>
    </w:p>
    <w:p w:rsidR="00A35066" w:rsidRPr="00B750D7" w:rsidRDefault="00A35066" w:rsidP="00B750D7"/>
    <w:p w:rsidR="00A35066" w:rsidRPr="00B750D7" w:rsidRDefault="00A35066" w:rsidP="00B750D7">
      <w:r>
        <w:rPr>
          <w:noProof/>
          <w:lang w:eastAsia="tr-TR"/>
        </w:rPr>
        <w:pict>
          <v:shape id="_x0000_s1083" type="#_x0000_t75" alt="BD21294_" style="position:absolute;margin-left:19.65pt;margin-top:23.65pt;width:15.8pt;height:16.4pt;z-index:25166848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84" type="#_x0000_t75" alt="BD21294_" style="position:absolute;margin-left:-7.6pt;margin-top:23.65pt;width:15.8pt;height:16.4pt;z-index:25166643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85" type="#_x0000_t75" alt="BD21294_" style="position:absolute;margin-left:4.15pt;margin-top:12.7pt;width:15.65pt;height:16.4pt;z-index:251667456;visibility:visible">
            <v:imagedata r:id="rId7" o:title=""/>
          </v:shape>
        </w:pict>
      </w:r>
    </w:p>
    <w:p w:rsidR="00A35066" w:rsidRPr="00B750D7" w:rsidRDefault="00A35066" w:rsidP="00B750D7">
      <w:r>
        <w:rPr>
          <w:noProof/>
          <w:lang w:eastAsia="tr-TR"/>
        </w:rPr>
        <w:pict>
          <v:shape id="_x0000_s1086" type="#_x0000_t75" alt="BD21294_" style="position:absolute;margin-left:4.2pt;margin-top:3.65pt;width:15.8pt;height:16.4pt;z-index:25167155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87" type="#_x0000_t75" alt="BD21294_" style="position:absolute;margin-left:60.95pt;margin-top:3.65pt;width:15.7pt;height:16.4pt;z-index:25167360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88" type="#_x0000_t75" alt="BD21294_" style="position:absolute;margin-left:52.2pt;margin-top:14.7pt;width:15.7pt;height:16.4pt;z-index:25167257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89" type="#_x0000_t75" alt="BD21294_" style="position:absolute;margin-left:17pt;margin-top:14.25pt;width:15.8pt;height:16.4pt;z-index:251669504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90" type="#_x0000_t75" alt="BD21294_" style="position:absolute;margin-left:.3pt;margin-top:14.25pt;width:15.8pt;height:16.4pt;z-index:251670528;visibility:visible">
            <v:imagedata r:id="rId7" o:title=""/>
          </v:shape>
        </w:pict>
      </w:r>
    </w:p>
    <w:p w:rsidR="00A35066" w:rsidRDefault="00A35066" w:rsidP="00B750D7">
      <w:r>
        <w:rPr>
          <w:noProof/>
          <w:lang w:eastAsia="tr-TR"/>
        </w:rPr>
        <w:pict>
          <v:group id="_x0000_s1091" style="position:absolute;margin-left:490.9pt;margin-top:6.15pt;width:43.5pt;height:75.7pt;z-index:251663360" coordorigin="14818,2055" coordsize="870,1514">
            <v:shape id="_x0000_s1092" type="#_x0000_t202" style="position:absolute;left:15060;top:2055;width:465;height:434" stroked="f">
              <v:textbox>
                <w:txbxContent>
                  <w:p w:rsidR="00A35066" w:rsidRPr="00D57FA0" w:rsidRDefault="00A35066" w:rsidP="00115F0F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093" type="#_x0000_t202" style="position:absolute;left:15060;top:2565;width:465;height:434" stroked="f">
              <v:textbox>
                <w:txbxContent>
                  <w:p w:rsidR="00A35066" w:rsidRPr="00D57FA0" w:rsidRDefault="00A35066" w:rsidP="00115F0F">
                    <w:pP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Hand writing Mutlu" w:hAnsi="Hand writing Mutlu"/>
                        <w:b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094" type="#_x0000_t202" style="position:absolute;left:15060;top:3210;width:465;height:359" stroked="f">
              <v:textbox>
                <w:txbxContent>
                  <w:p w:rsidR="00A35066" w:rsidRPr="00487FB1" w:rsidRDefault="00A35066" w:rsidP="00115F0F">
                    <w:pPr>
                      <w:jc w:val="center"/>
                      <w:rPr>
                        <w:b/>
                      </w:rPr>
                    </w:pPr>
                    <w:r w:rsidRPr="00487FB1">
                      <w:rPr>
                        <w:b/>
                      </w:rPr>
                      <w:t>…</w:t>
                    </w:r>
                  </w:p>
                </w:txbxContent>
              </v:textbox>
            </v:shape>
            <v:group id="_x0000_s1095" style="position:absolute;left:14818;top:2776;width:870;height:223" coordorigin="11115,6035" coordsize="840,223">
              <v:shape id="_x0000_s1096" type="#_x0000_t32" style="position:absolute;left:11115;top:6258;width:840;height:0" o:connectortype="straight" strokeweight="1.25pt"/>
              <v:group id="_x0000_s1097" style="position:absolute;left:11115;top:6035;width:182;height:188" coordorigin="11218,6798" coordsize="182,188">
                <v:shape id="_x0000_s1098" type="#_x0000_t32" style="position:absolute;left:11310;top:6798;width:0;height:188" o:connectortype="straight" strokeweight="1.25pt"/>
                <v:shape id="_x0000_s1099" type="#_x0000_t32" style="position:absolute;left:11218;top:6885;width:182;height:1" o:connectortype="straight" strokeweight="1.25pt"/>
              </v:group>
            </v:group>
          </v:group>
        </w:pict>
      </w:r>
    </w:p>
    <w:p w:rsidR="00A35066" w:rsidRPr="00B750D7" w:rsidRDefault="00A35066" w:rsidP="00B750D7">
      <w:pPr>
        <w:tabs>
          <w:tab w:val="left" w:pos="4028"/>
          <w:tab w:val="center" w:pos="5386"/>
        </w:tabs>
      </w:pPr>
      <w:r>
        <w:rPr>
          <w:rFonts w:ascii="Arial Black" w:hAnsi="Arial Black"/>
          <w:sz w:val="36"/>
          <w:szCs w:val="36"/>
        </w:rPr>
        <w:tab/>
        <w:t xml:space="preserve">                </w:t>
      </w:r>
      <w:r w:rsidRPr="00B80F20">
        <w:rPr>
          <w:rFonts w:ascii="Arial Black" w:hAnsi="Arial Black"/>
          <w:sz w:val="36"/>
          <w:szCs w:val="36"/>
        </w:rPr>
        <w:t>…..</w:t>
      </w:r>
      <w:r w:rsidRPr="00F72144">
        <w:rPr>
          <w:rFonts w:ascii="Arial Black" w:hAnsi="Arial Black"/>
          <w:sz w:val="36"/>
          <w:szCs w:val="36"/>
        </w:rPr>
        <w:t>+</w:t>
      </w:r>
      <w:r>
        <w:rPr>
          <w:rFonts w:ascii="Arial Black" w:hAnsi="Arial Black"/>
          <w:sz w:val="36"/>
          <w:szCs w:val="36"/>
        </w:rPr>
        <w:t>…..</w:t>
      </w:r>
      <w:r>
        <w:t xml:space="preserve"> </w:t>
      </w:r>
      <w:r w:rsidRPr="00F72144">
        <w:rPr>
          <w:rFonts w:ascii="Arial Black" w:hAnsi="Arial Black"/>
          <w:sz w:val="32"/>
          <w:szCs w:val="32"/>
        </w:rPr>
        <w:t>=</w:t>
      </w:r>
      <w:r>
        <w:rPr>
          <w:rFonts w:ascii="Arial Black" w:hAnsi="Arial Black"/>
          <w:sz w:val="32"/>
          <w:szCs w:val="32"/>
        </w:rPr>
        <w:t>….</w:t>
      </w:r>
      <w:r w:rsidRPr="00F72144">
        <w:rPr>
          <w:sz w:val="32"/>
          <w:szCs w:val="32"/>
        </w:rPr>
        <w:t xml:space="preserve"> </w:t>
      </w:r>
      <w:r>
        <w:t xml:space="preserve">  </w:t>
      </w:r>
    </w:p>
    <w:sectPr w:rsidR="00A35066" w:rsidRPr="00B750D7" w:rsidSect="00460E2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0E2A"/>
    <w:rsid w:val="000C6CF1"/>
    <w:rsid w:val="00115F0F"/>
    <w:rsid w:val="00124A9D"/>
    <w:rsid w:val="001443C0"/>
    <w:rsid w:val="0018654A"/>
    <w:rsid w:val="001C581E"/>
    <w:rsid w:val="002A11C1"/>
    <w:rsid w:val="00344E54"/>
    <w:rsid w:val="003B345E"/>
    <w:rsid w:val="00460E2A"/>
    <w:rsid w:val="00472EC9"/>
    <w:rsid w:val="00487FB1"/>
    <w:rsid w:val="00640D63"/>
    <w:rsid w:val="00701B81"/>
    <w:rsid w:val="00767D95"/>
    <w:rsid w:val="00776288"/>
    <w:rsid w:val="007B08E4"/>
    <w:rsid w:val="00826CFC"/>
    <w:rsid w:val="009363D3"/>
    <w:rsid w:val="009E6410"/>
    <w:rsid w:val="00A00188"/>
    <w:rsid w:val="00A060C3"/>
    <w:rsid w:val="00A35066"/>
    <w:rsid w:val="00B27EB1"/>
    <w:rsid w:val="00B431E9"/>
    <w:rsid w:val="00B750D7"/>
    <w:rsid w:val="00B80F20"/>
    <w:rsid w:val="00C25B0F"/>
    <w:rsid w:val="00C7617E"/>
    <w:rsid w:val="00C9363F"/>
    <w:rsid w:val="00CB68FC"/>
    <w:rsid w:val="00CC405F"/>
    <w:rsid w:val="00D57FA0"/>
    <w:rsid w:val="00D82298"/>
    <w:rsid w:val="00E332D2"/>
    <w:rsid w:val="00F0220C"/>
    <w:rsid w:val="00F72144"/>
    <w:rsid w:val="00FD05F5"/>
    <w:rsid w:val="00FE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3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C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58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060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148</Words>
  <Characters>847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edanur</cp:lastModifiedBy>
  <cp:revision>24</cp:revision>
  <dcterms:created xsi:type="dcterms:W3CDTF">2012-12-09T19:27:00Z</dcterms:created>
  <dcterms:modified xsi:type="dcterms:W3CDTF">2012-12-30T20:31:00Z</dcterms:modified>
  <cp:category>www.sorubak.com</cp:category>
</cp:coreProperties>
</file>