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3BF" w:rsidRPr="00600C24" w:rsidRDefault="001B13BF" w:rsidP="00065CFE">
      <w:pPr>
        <w:jc w:val="both"/>
        <w:rPr>
          <w:rFonts w:ascii="Century Gothic" w:hAnsi="Century Gothic"/>
          <w:sz w:val="22"/>
          <w:szCs w:val="22"/>
        </w:rPr>
      </w:pPr>
      <w:r w:rsidRPr="00600C24">
        <w:rPr>
          <w:rFonts w:ascii="Century Gothic" w:hAnsi="Century Gothic"/>
          <w:sz w:val="22"/>
          <w:szCs w:val="22"/>
        </w:rPr>
        <w:t>Adı Soyadı:……………………………………</w:t>
      </w:r>
    </w:p>
    <w:p w:rsidR="001B13BF" w:rsidRPr="00600C24" w:rsidRDefault="001B13BF" w:rsidP="00F00E85">
      <w:pPr>
        <w:jc w:val="center"/>
        <w:rPr>
          <w:rFonts w:ascii="Century Gothic" w:hAnsi="Century Gothic" w:cs="Latha"/>
          <w:b/>
          <w:sz w:val="22"/>
          <w:szCs w:val="22"/>
          <w:u w:val="single"/>
        </w:rPr>
      </w:pPr>
      <w:r w:rsidRPr="00600C24">
        <w:rPr>
          <w:rFonts w:ascii="Century Gothic" w:hAnsi="Century Gothic" w:cs="Latha"/>
          <w:b/>
          <w:sz w:val="22"/>
          <w:szCs w:val="22"/>
          <w:u w:val="single"/>
        </w:rPr>
        <w:t xml:space="preserve">1-C SINIFI </w:t>
      </w:r>
    </w:p>
    <w:p w:rsidR="001B13BF" w:rsidRPr="00600C24" w:rsidRDefault="001B13BF" w:rsidP="00F00E85">
      <w:pPr>
        <w:jc w:val="center"/>
        <w:rPr>
          <w:rFonts w:ascii="Century Gothic" w:hAnsi="Century Gothic" w:cs="Latha"/>
          <w:b/>
          <w:sz w:val="22"/>
          <w:szCs w:val="22"/>
          <w:u w:val="single"/>
        </w:rPr>
      </w:pPr>
      <w:r w:rsidRPr="00600C24">
        <w:rPr>
          <w:rFonts w:ascii="Century Gothic" w:hAnsi="Century Gothic" w:cs="Latha"/>
          <w:b/>
          <w:sz w:val="22"/>
          <w:szCs w:val="22"/>
          <w:u w:val="single"/>
        </w:rPr>
        <w:t>2. YARIYIL  PERFORMANS VE PROJE GÖREVLERİ:</w:t>
      </w:r>
    </w:p>
    <w:p w:rsidR="001B13BF" w:rsidRPr="00600C24" w:rsidRDefault="001B13BF" w:rsidP="00F00E85">
      <w:pPr>
        <w:jc w:val="center"/>
        <w:rPr>
          <w:rFonts w:ascii="Century Gothic" w:hAnsi="Century Gothic" w:cs="Latha"/>
          <w:b/>
          <w:sz w:val="22"/>
          <w:szCs w:val="22"/>
          <w:u w:val="single"/>
        </w:rPr>
      </w:pPr>
    </w:p>
    <w:p w:rsidR="001B13BF" w:rsidRPr="00600C24" w:rsidRDefault="001B13BF" w:rsidP="00F00E85">
      <w:pPr>
        <w:jc w:val="center"/>
        <w:rPr>
          <w:rFonts w:ascii="Century Gothic" w:hAnsi="Century Gothic" w:cs="Latha"/>
          <w:b/>
          <w:sz w:val="22"/>
          <w:szCs w:val="22"/>
          <w:u w:val="single"/>
        </w:rPr>
      </w:pPr>
      <w:r w:rsidRPr="00600C24">
        <w:rPr>
          <w:rFonts w:ascii="Century Gothic" w:hAnsi="Century Gothic" w:cs="Latha"/>
          <w:b/>
          <w:sz w:val="22"/>
          <w:szCs w:val="22"/>
          <w:u w:val="single"/>
        </w:rPr>
        <w:t>TÜM DERSLERİN PROJE  KONULARI:</w:t>
      </w:r>
    </w:p>
    <w:p w:rsidR="001B13BF" w:rsidRPr="00600C24" w:rsidRDefault="001B13BF" w:rsidP="00F00E85">
      <w:pPr>
        <w:jc w:val="center"/>
        <w:rPr>
          <w:rFonts w:ascii="Century Gothic" w:hAnsi="Century Gothic" w:cs="Latha"/>
          <w:b/>
          <w:sz w:val="22"/>
          <w:szCs w:val="22"/>
          <w:u w:val="single"/>
        </w:rPr>
      </w:pPr>
    </w:p>
    <w:p w:rsidR="001B13BF" w:rsidRPr="00600C24" w:rsidRDefault="001B13BF" w:rsidP="00065CFE">
      <w:pPr>
        <w:jc w:val="both"/>
        <w:rPr>
          <w:rFonts w:ascii="Century Gothic" w:hAnsi="Century Gothic" w:cs="Latha"/>
          <w:b/>
          <w:sz w:val="22"/>
          <w:szCs w:val="22"/>
          <w:u w:val="single"/>
        </w:rPr>
      </w:pPr>
      <w:r w:rsidRPr="00600C24">
        <w:rPr>
          <w:rFonts w:ascii="Century Gothic" w:hAnsi="Century Gothic" w:cs="Latha"/>
          <w:b/>
          <w:sz w:val="22"/>
          <w:szCs w:val="22"/>
          <w:u w:val="single"/>
        </w:rPr>
        <w:t>(NOT: Aşağıda  yazılı olan 6 (altı ) projeden 1 tanesini  mutlaka her öğrenci   yapacak.)</w:t>
      </w:r>
    </w:p>
    <w:p w:rsidR="001B13BF" w:rsidRPr="00600C24" w:rsidRDefault="001B13BF" w:rsidP="00065CFE">
      <w:pPr>
        <w:jc w:val="both"/>
        <w:rPr>
          <w:rFonts w:ascii="Century Gothic" w:hAnsi="Century Gothic" w:cs="Latha"/>
          <w:b/>
          <w:sz w:val="22"/>
          <w:szCs w:val="22"/>
          <w:u w:val="single"/>
        </w:rPr>
      </w:pPr>
    </w:p>
    <w:p w:rsidR="001B13BF" w:rsidRPr="00600C24" w:rsidRDefault="001B13BF" w:rsidP="00895F1D">
      <w:pPr>
        <w:ind w:firstLine="708"/>
        <w:jc w:val="both"/>
        <w:rPr>
          <w:rFonts w:ascii="Century Gothic" w:hAnsi="Century Gothic" w:cs="Latha"/>
          <w:b/>
          <w:sz w:val="22"/>
          <w:szCs w:val="22"/>
          <w:u w:val="single"/>
        </w:rPr>
      </w:pPr>
      <w:r w:rsidRPr="00600C24">
        <w:rPr>
          <w:rFonts w:ascii="Century Gothic" w:hAnsi="Century Gothic" w:cs="Latha"/>
          <w:b/>
          <w:sz w:val="22"/>
          <w:szCs w:val="22"/>
        </w:rPr>
        <w:t>1</w:t>
      </w:r>
      <w:r w:rsidRPr="00600C24">
        <w:rPr>
          <w:rFonts w:ascii="Century Gothic" w:hAnsi="Century Gothic" w:cs="Latha"/>
          <w:sz w:val="22"/>
          <w:szCs w:val="22"/>
        </w:rPr>
        <w:t>- Çeşitli  renklerdeki  bocuklardan örüntü oluşturarak kolye- bileklik- tesbih  gibi bir aksesuar yapınız.</w:t>
      </w:r>
    </w:p>
    <w:p w:rsidR="001B13BF" w:rsidRPr="00600C24" w:rsidRDefault="001B13BF" w:rsidP="00895F1D">
      <w:pPr>
        <w:ind w:firstLine="708"/>
        <w:jc w:val="both"/>
        <w:rPr>
          <w:rFonts w:ascii="Century Gothic" w:hAnsi="Century Gothic" w:cs="Latha"/>
          <w:sz w:val="22"/>
          <w:szCs w:val="22"/>
        </w:rPr>
      </w:pPr>
      <w:r w:rsidRPr="00600C24">
        <w:rPr>
          <w:rFonts w:ascii="Century Gothic" w:hAnsi="Century Gothic" w:cs="Latha"/>
          <w:b/>
          <w:sz w:val="22"/>
          <w:szCs w:val="22"/>
        </w:rPr>
        <w:t>2</w:t>
      </w:r>
      <w:r w:rsidRPr="00600C24">
        <w:rPr>
          <w:rFonts w:ascii="Century Gothic" w:hAnsi="Century Gothic" w:cs="Latha"/>
          <w:sz w:val="22"/>
          <w:szCs w:val="22"/>
        </w:rPr>
        <w:t xml:space="preserve">- Plastik kutu, meyve suyu kutusu  gibi atık maddeleri kullanarak bir kumbara yapınız. </w:t>
      </w:r>
    </w:p>
    <w:p w:rsidR="001B13BF" w:rsidRPr="00600C24" w:rsidRDefault="001B13BF" w:rsidP="00895F1D">
      <w:pPr>
        <w:ind w:firstLine="708"/>
        <w:jc w:val="both"/>
        <w:rPr>
          <w:rFonts w:ascii="Century Gothic" w:hAnsi="Century Gothic" w:cs="Latha"/>
          <w:sz w:val="22"/>
          <w:szCs w:val="22"/>
        </w:rPr>
      </w:pPr>
      <w:r w:rsidRPr="00600C24">
        <w:rPr>
          <w:rFonts w:ascii="Century Gothic" w:hAnsi="Century Gothic" w:cs="Latha"/>
          <w:b/>
          <w:sz w:val="22"/>
          <w:szCs w:val="22"/>
        </w:rPr>
        <w:t>3</w:t>
      </w:r>
      <w:r w:rsidRPr="00600C24">
        <w:rPr>
          <w:rFonts w:ascii="Century Gothic" w:hAnsi="Century Gothic" w:cs="Latha"/>
          <w:sz w:val="22"/>
          <w:szCs w:val="22"/>
        </w:rPr>
        <w:t>-Değişik materyaller  kullanarak(pul,sim,bez, aba</w:t>
      </w:r>
      <w:bookmarkStart w:id="0" w:name="_GoBack"/>
      <w:bookmarkEnd w:id="0"/>
      <w:r w:rsidRPr="00600C24">
        <w:rPr>
          <w:rFonts w:ascii="Century Gothic" w:hAnsi="Century Gothic" w:cs="Latha"/>
          <w:sz w:val="22"/>
          <w:szCs w:val="22"/>
        </w:rPr>
        <w:t>jur kağıtlarını yuvarlayarak veya sizlerin bulacağı değişik yol ve materyallerle)Türk bayrağı yapınız.</w:t>
      </w:r>
    </w:p>
    <w:p w:rsidR="001B13BF" w:rsidRPr="00600C24" w:rsidRDefault="001B13BF" w:rsidP="00895F1D">
      <w:pPr>
        <w:ind w:firstLine="708"/>
        <w:jc w:val="both"/>
        <w:rPr>
          <w:rFonts w:ascii="Century Gothic" w:hAnsi="Century Gothic" w:cs="Latha"/>
          <w:sz w:val="22"/>
          <w:szCs w:val="22"/>
        </w:rPr>
      </w:pPr>
      <w:r w:rsidRPr="00600C24">
        <w:rPr>
          <w:rFonts w:ascii="Century Gothic" w:hAnsi="Century Gothic" w:cs="Latha"/>
          <w:b/>
          <w:sz w:val="22"/>
          <w:szCs w:val="22"/>
        </w:rPr>
        <w:t>4</w:t>
      </w:r>
      <w:r w:rsidRPr="00600C24">
        <w:rPr>
          <w:rFonts w:ascii="Century Gothic" w:hAnsi="Century Gothic" w:cs="Latha"/>
          <w:sz w:val="22"/>
          <w:szCs w:val="22"/>
        </w:rPr>
        <w:t>- Değişik bir müzik aleti  yapınız.</w:t>
      </w:r>
    </w:p>
    <w:p w:rsidR="001B13BF" w:rsidRPr="00600C24" w:rsidRDefault="001B13BF" w:rsidP="00895F1D">
      <w:pPr>
        <w:ind w:firstLine="708"/>
        <w:jc w:val="both"/>
        <w:rPr>
          <w:rFonts w:ascii="Century Gothic" w:hAnsi="Century Gothic" w:cs="Latha"/>
          <w:sz w:val="22"/>
          <w:szCs w:val="22"/>
        </w:rPr>
      </w:pPr>
      <w:r w:rsidRPr="00600C24">
        <w:rPr>
          <w:rFonts w:ascii="Century Gothic" w:hAnsi="Century Gothic" w:cs="Latha"/>
          <w:b/>
          <w:sz w:val="22"/>
          <w:szCs w:val="22"/>
        </w:rPr>
        <w:t>5</w:t>
      </w:r>
      <w:r w:rsidRPr="00600C24">
        <w:rPr>
          <w:rFonts w:ascii="Century Gothic" w:hAnsi="Century Gothic" w:cs="Latha"/>
          <w:sz w:val="22"/>
          <w:szCs w:val="22"/>
        </w:rPr>
        <w:t>-Üçgen prizma,küp,koni,küre gibi geometrik şekilleri kullanarak ev, araba,robot gibi  üç boyutlu(maket gibi)şekillerden birini yapınız.</w:t>
      </w:r>
    </w:p>
    <w:p w:rsidR="001B13BF" w:rsidRPr="00600C24" w:rsidRDefault="001B13BF" w:rsidP="00BC7E3B">
      <w:pPr>
        <w:jc w:val="both"/>
        <w:rPr>
          <w:rFonts w:ascii="Century Gothic" w:hAnsi="Century Gothic" w:cs="Latha"/>
          <w:sz w:val="22"/>
          <w:szCs w:val="22"/>
        </w:rPr>
      </w:pPr>
      <w:r w:rsidRPr="00600C24">
        <w:rPr>
          <w:rFonts w:ascii="Century Gothic" w:hAnsi="Century Gothic" w:cs="Latha"/>
          <w:sz w:val="22"/>
          <w:szCs w:val="22"/>
        </w:rPr>
        <w:t xml:space="preserve">            </w:t>
      </w:r>
      <w:r w:rsidRPr="00600C24">
        <w:rPr>
          <w:rFonts w:ascii="Century Gothic" w:hAnsi="Century Gothic" w:cs="Latha"/>
          <w:b/>
          <w:sz w:val="22"/>
          <w:szCs w:val="22"/>
        </w:rPr>
        <w:t>6</w:t>
      </w:r>
      <w:r w:rsidRPr="00600C24">
        <w:rPr>
          <w:rFonts w:ascii="Century Gothic" w:hAnsi="Century Gothic" w:cs="Latha"/>
          <w:sz w:val="22"/>
          <w:szCs w:val="22"/>
        </w:rPr>
        <w:t>-Trafik lambalarının şeklini ve rengini değiştirmeniz istenseydi, nasıl bir trafik lambası yapardınız?Değişik bir trafik işaret levhası tasarlayınız.</w:t>
      </w:r>
    </w:p>
    <w:p w:rsidR="001B13BF" w:rsidRPr="00600C24" w:rsidRDefault="001B13BF" w:rsidP="00895F1D">
      <w:pPr>
        <w:ind w:firstLine="708"/>
        <w:jc w:val="both"/>
        <w:rPr>
          <w:rFonts w:ascii="Century Gothic" w:hAnsi="Century Gothic" w:cs="Latha"/>
          <w:sz w:val="22"/>
          <w:szCs w:val="22"/>
        </w:rPr>
      </w:pPr>
    </w:p>
    <w:p w:rsidR="001B13BF" w:rsidRPr="00600C24" w:rsidRDefault="001B13BF" w:rsidP="00F00E85">
      <w:pPr>
        <w:jc w:val="center"/>
        <w:rPr>
          <w:rFonts w:ascii="Century Gothic" w:hAnsi="Century Gothic" w:cs="Latha"/>
          <w:b/>
          <w:sz w:val="22"/>
          <w:szCs w:val="22"/>
          <w:u w:val="single"/>
        </w:rPr>
      </w:pPr>
      <w:r w:rsidRPr="00600C24">
        <w:rPr>
          <w:rFonts w:ascii="Century Gothic" w:hAnsi="Century Gothic" w:cs="Latha"/>
          <w:b/>
          <w:sz w:val="22"/>
          <w:szCs w:val="22"/>
          <w:u w:val="single"/>
        </w:rPr>
        <w:t>PERFORMANS KONULARI</w:t>
      </w:r>
    </w:p>
    <w:p w:rsidR="001B13BF" w:rsidRPr="00600C24" w:rsidRDefault="001B13BF" w:rsidP="00F00E85">
      <w:pPr>
        <w:jc w:val="center"/>
        <w:rPr>
          <w:rFonts w:ascii="Century Gothic" w:hAnsi="Century Gothic" w:cs="Latha"/>
          <w:b/>
          <w:sz w:val="22"/>
          <w:szCs w:val="22"/>
          <w:u w:val="single"/>
        </w:rPr>
      </w:pPr>
    </w:p>
    <w:p w:rsidR="001B13BF" w:rsidRPr="00600C24" w:rsidRDefault="001B13BF" w:rsidP="00294FD0">
      <w:pPr>
        <w:ind w:left="2832"/>
        <w:rPr>
          <w:rFonts w:ascii="Century Gothic" w:hAnsi="Century Gothic" w:cs="Latha"/>
          <w:b/>
          <w:sz w:val="22"/>
          <w:szCs w:val="22"/>
        </w:rPr>
      </w:pPr>
      <w:r w:rsidRPr="00600C24">
        <w:rPr>
          <w:rFonts w:ascii="Century Gothic" w:hAnsi="Century Gothic" w:cs="Latha"/>
          <w:b/>
          <w:sz w:val="22"/>
          <w:szCs w:val="22"/>
        </w:rPr>
        <w:t>HAYAT BİLGİSİ:(Aşağıdakilerden 1 tanesini  seçerek yuvarlak içine alınız.)</w:t>
      </w:r>
    </w:p>
    <w:p w:rsidR="001B13BF" w:rsidRPr="00600C24" w:rsidRDefault="001B13BF" w:rsidP="00404364">
      <w:pPr>
        <w:ind w:firstLine="708"/>
        <w:jc w:val="both"/>
        <w:rPr>
          <w:rFonts w:ascii="Century Gothic" w:hAnsi="Century Gothic" w:cs="Latha"/>
          <w:sz w:val="22"/>
          <w:szCs w:val="22"/>
        </w:rPr>
      </w:pPr>
      <w:r w:rsidRPr="00600C24">
        <w:rPr>
          <w:rFonts w:ascii="Century Gothic" w:hAnsi="Century Gothic" w:cs="Latha"/>
          <w:sz w:val="22"/>
          <w:szCs w:val="22"/>
        </w:rPr>
        <w:t>1-Bir ürün maketi hazırlayınız ve bu maketin üzerinde bulunması gereken nitelikleri yazınız.(Üretim ve son kullanma tarihleri, TSE damgası, üretim yeri, ağırlığı, hangi ülkede üretildiği ... gibi özelliklerini  inceleyerek  yazınız.</w:t>
      </w:r>
    </w:p>
    <w:p w:rsidR="001B13BF" w:rsidRPr="00600C24" w:rsidRDefault="001B13BF" w:rsidP="00404364">
      <w:pPr>
        <w:ind w:firstLine="708"/>
        <w:jc w:val="both"/>
        <w:rPr>
          <w:rFonts w:ascii="Century Gothic" w:hAnsi="Century Gothic" w:cs="Latha"/>
          <w:sz w:val="22"/>
          <w:szCs w:val="22"/>
        </w:rPr>
      </w:pPr>
      <w:r w:rsidRPr="00600C24">
        <w:rPr>
          <w:rFonts w:ascii="Century Gothic" w:hAnsi="Century Gothic" w:cs="Latha"/>
          <w:sz w:val="22"/>
          <w:szCs w:val="22"/>
        </w:rPr>
        <w:t>2- Milli bayramlarımızı yazınız ve bu bayramlarımızdan bir tanesini seçerek bunlarla ilgili resimler bulunuz. Ve bu bayramı neden kutladığımızı belirten yarım sayfalık bir yazı yazınız.</w:t>
      </w:r>
    </w:p>
    <w:p w:rsidR="001B13BF" w:rsidRPr="00600C24" w:rsidRDefault="001B13BF" w:rsidP="00404364">
      <w:pPr>
        <w:ind w:firstLine="708"/>
        <w:rPr>
          <w:rFonts w:ascii="Century Gothic" w:hAnsi="Century Gothic" w:cs="Latha"/>
          <w:sz w:val="22"/>
          <w:szCs w:val="22"/>
        </w:rPr>
      </w:pPr>
      <w:r w:rsidRPr="00600C24">
        <w:rPr>
          <w:rFonts w:ascii="Century Gothic" w:hAnsi="Century Gothic" w:cs="Latha"/>
          <w:sz w:val="22"/>
          <w:szCs w:val="22"/>
        </w:rPr>
        <w:t>3-Atatürk’ün gittiği okulları araştırarak yazabilir ve bunlarla ilgili resimler yapıştırabilirsiniz.</w:t>
      </w:r>
    </w:p>
    <w:p w:rsidR="001B13BF" w:rsidRPr="00600C24" w:rsidRDefault="001B13BF" w:rsidP="00404364">
      <w:pPr>
        <w:ind w:firstLine="708"/>
        <w:rPr>
          <w:rFonts w:ascii="Century Gothic" w:hAnsi="Century Gothic" w:cs="Latha"/>
          <w:sz w:val="22"/>
          <w:szCs w:val="22"/>
        </w:rPr>
      </w:pPr>
      <w:r w:rsidRPr="00600C24">
        <w:rPr>
          <w:rFonts w:ascii="Century Gothic" w:hAnsi="Century Gothic" w:cs="Latha"/>
          <w:sz w:val="22"/>
          <w:szCs w:val="22"/>
        </w:rPr>
        <w:t>4-Alet ve makineleri  ayrı ayrı gösteren bir çalışma yapınız.</w:t>
      </w:r>
    </w:p>
    <w:p w:rsidR="001B13BF" w:rsidRPr="00600C24" w:rsidRDefault="001B13BF" w:rsidP="00404364">
      <w:pPr>
        <w:ind w:firstLine="708"/>
        <w:rPr>
          <w:rFonts w:ascii="Century Gothic" w:hAnsi="Century Gothic" w:cs="Latha"/>
          <w:b/>
          <w:sz w:val="22"/>
          <w:szCs w:val="22"/>
        </w:rPr>
      </w:pPr>
      <w:r w:rsidRPr="00600C24">
        <w:rPr>
          <w:rFonts w:ascii="Century Gothic" w:hAnsi="Century Gothic" w:cs="Latha"/>
          <w:sz w:val="22"/>
          <w:szCs w:val="22"/>
        </w:rPr>
        <w:t>5- Şehir içinde yer alan trafik işaret ve levhalarından (park yapılabilir,park yapılamaz,u dönüşü yapılmaz, yaya geçidi, okul geçidi,durak,hastane,taşıt giremez,sağa mecburi istikamet,sola mecburi istikamet, azami hız 50,kazı çalışması...gibi işaretlerden  en az 3 tanesini ayrı ayrı renkli kartonlara (üç  boyutlu olarak;yani çizip- keserek şekil oluşturma)  yapınız.</w:t>
      </w:r>
      <w:r w:rsidRPr="00600C24">
        <w:rPr>
          <w:rFonts w:ascii="Century Gothic" w:hAnsi="Century Gothic" w:cs="Latha"/>
          <w:b/>
          <w:sz w:val="22"/>
          <w:szCs w:val="22"/>
        </w:rPr>
        <w:t xml:space="preserve">    </w:t>
      </w:r>
    </w:p>
    <w:p w:rsidR="001B13BF" w:rsidRPr="00600C24" w:rsidRDefault="001B13BF" w:rsidP="00404364">
      <w:pPr>
        <w:ind w:firstLine="708"/>
        <w:rPr>
          <w:rFonts w:ascii="Century Gothic" w:hAnsi="Century Gothic" w:cs="Latha"/>
          <w:sz w:val="22"/>
          <w:szCs w:val="22"/>
        </w:rPr>
      </w:pPr>
      <w:r w:rsidRPr="00600C24">
        <w:rPr>
          <w:rFonts w:ascii="Century Gothic" w:hAnsi="Century Gothic" w:cs="Latha"/>
          <w:b/>
          <w:sz w:val="22"/>
          <w:szCs w:val="22"/>
        </w:rPr>
        <w:t xml:space="preserve">  </w:t>
      </w:r>
    </w:p>
    <w:p w:rsidR="001B13BF" w:rsidRPr="00600C24" w:rsidRDefault="001B13BF" w:rsidP="0083559D">
      <w:pPr>
        <w:ind w:left="1416" w:firstLine="708"/>
        <w:rPr>
          <w:rFonts w:ascii="Century Gothic" w:hAnsi="Century Gothic" w:cs="Latha"/>
          <w:b/>
          <w:sz w:val="22"/>
          <w:szCs w:val="22"/>
        </w:rPr>
      </w:pPr>
      <w:r w:rsidRPr="00600C24">
        <w:rPr>
          <w:rFonts w:ascii="Century Gothic" w:hAnsi="Century Gothic" w:cs="Latha"/>
          <w:b/>
          <w:sz w:val="22"/>
          <w:szCs w:val="22"/>
        </w:rPr>
        <w:t xml:space="preserve">                       </w:t>
      </w:r>
      <w:r w:rsidRPr="00600C24">
        <w:rPr>
          <w:rFonts w:ascii="Century Gothic" w:hAnsi="Century Gothic" w:cs="Latha"/>
          <w:b/>
          <w:sz w:val="22"/>
          <w:szCs w:val="22"/>
          <w:u w:val="single"/>
        </w:rPr>
        <w:t>MATEMATİK</w:t>
      </w:r>
      <w:r w:rsidRPr="00600C24">
        <w:rPr>
          <w:rFonts w:ascii="Century Gothic" w:hAnsi="Century Gothic" w:cs="Latha"/>
          <w:b/>
          <w:sz w:val="22"/>
          <w:szCs w:val="22"/>
        </w:rPr>
        <w:t>: (Aşağıdakilerden 1 tanesini  seçerek yuvarlak içine alınız.)</w:t>
      </w:r>
    </w:p>
    <w:p w:rsidR="001B13BF" w:rsidRPr="00600C24" w:rsidRDefault="001B13BF" w:rsidP="00EB65B1">
      <w:pPr>
        <w:ind w:firstLine="708"/>
        <w:rPr>
          <w:rFonts w:ascii="Century Gothic" w:hAnsi="Century Gothic" w:cs="Latha"/>
          <w:sz w:val="22"/>
          <w:szCs w:val="22"/>
        </w:rPr>
      </w:pPr>
    </w:p>
    <w:p w:rsidR="001B13BF" w:rsidRPr="00600C24" w:rsidRDefault="001B13BF" w:rsidP="00EB65B1">
      <w:pPr>
        <w:ind w:firstLine="708"/>
        <w:rPr>
          <w:rFonts w:ascii="Century Gothic" w:hAnsi="Century Gothic" w:cs="Latha"/>
          <w:sz w:val="22"/>
          <w:szCs w:val="22"/>
        </w:rPr>
      </w:pPr>
      <w:r w:rsidRPr="00600C24">
        <w:rPr>
          <w:rFonts w:ascii="Century Gothic" w:hAnsi="Century Gothic" w:cs="Latha"/>
          <w:sz w:val="22"/>
          <w:szCs w:val="22"/>
        </w:rPr>
        <w:t>1-Değişik şekillerle 2’li,3’lü ve 4’lü örüntü   yapınız.</w:t>
      </w:r>
    </w:p>
    <w:p w:rsidR="001B13BF" w:rsidRPr="00600C24" w:rsidRDefault="001B13BF" w:rsidP="00EB65B1">
      <w:pPr>
        <w:ind w:firstLine="708"/>
        <w:rPr>
          <w:rFonts w:ascii="Century Gothic" w:hAnsi="Century Gothic" w:cs="Latha"/>
          <w:sz w:val="22"/>
          <w:szCs w:val="22"/>
        </w:rPr>
      </w:pPr>
      <w:r w:rsidRPr="00600C24">
        <w:rPr>
          <w:rFonts w:ascii="Century Gothic" w:hAnsi="Century Gothic" w:cs="Latha"/>
          <w:sz w:val="22"/>
          <w:szCs w:val="22"/>
        </w:rPr>
        <w:t>2- Demir ve kağıt paralarımızın resimlerini bir kartona yapıştırınız(en küçüğünden en büyüğüne kadar).Ve ayrıca, bu paralarımızla neler alabileceğimizi gösteren resimleri karşılarına yapıştırınız.En az  8-10 adet ürün olacak.</w:t>
      </w:r>
    </w:p>
    <w:tbl>
      <w:tblPr>
        <w:tblpPr w:leftFromText="141" w:rightFromText="141" w:vertAnchor="text" w:horzAnchor="page" w:tblpX="2346"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tblGrid>
      <w:tr w:rsidR="001B13BF" w:rsidRPr="00600C24" w:rsidTr="00EB65B1">
        <w:trPr>
          <w:trHeight w:val="269"/>
        </w:trPr>
        <w:tc>
          <w:tcPr>
            <w:tcW w:w="900" w:type="dxa"/>
          </w:tcPr>
          <w:p w:rsidR="001B13BF" w:rsidRPr="00600C24" w:rsidRDefault="001B13BF" w:rsidP="00311490">
            <w:pPr>
              <w:rPr>
                <w:rFonts w:ascii="Century Gothic" w:hAnsi="Century Gothic" w:cs="Latha"/>
              </w:rPr>
            </w:pPr>
            <w:r>
              <w:rPr>
                <w:noProof/>
              </w:rPr>
              <w:pict>
                <v:shapetype id="_x0000_t32" coordsize="21600,21600" o:spt="32" o:oned="t" path="m,l21600,21600e" filled="f">
                  <v:path arrowok="t" fillok="f" o:connecttype="none"/>
                  <o:lock v:ext="edit" shapetype="t"/>
                </v:shapetype>
                <v:shape id="_x0000_s1026" type="#_x0000_t32" style="position:absolute;margin-left:44.7pt;margin-top:9.35pt;width:45.05pt;height:.05pt;z-index:251658240" o:connectortype="straight">
                  <v:stroke endarrow="block"/>
                </v:shape>
              </w:pict>
            </w:r>
            <w:r w:rsidRPr="00600C24">
              <w:rPr>
                <w:rFonts w:ascii="Century Gothic" w:hAnsi="Century Gothic" w:cs="Latha"/>
                <w:sz w:val="22"/>
                <w:szCs w:val="22"/>
              </w:rPr>
              <w:t>5 TL</w:t>
            </w:r>
          </w:p>
        </w:tc>
      </w:tr>
    </w:tbl>
    <w:p w:rsidR="001B13BF" w:rsidRPr="00600C24" w:rsidRDefault="001B13BF" w:rsidP="00EB65B1">
      <w:pPr>
        <w:ind w:firstLine="708"/>
        <w:rPr>
          <w:rFonts w:ascii="Century Gothic" w:hAnsi="Century Gothic" w:cs="Latha"/>
          <w:sz w:val="22"/>
          <w:szCs w:val="22"/>
        </w:rPr>
      </w:pPr>
      <w:r w:rsidRPr="00600C24">
        <w:rPr>
          <w:rFonts w:ascii="Century Gothic" w:hAnsi="Century Gothic" w:cs="Latha"/>
          <w:sz w:val="22"/>
          <w:szCs w:val="22"/>
        </w:rPr>
        <w:t xml:space="preserve">Örnek:                                                                                                                                    </w:t>
      </w:r>
    </w:p>
    <w:p w:rsidR="001B13BF" w:rsidRPr="00600C24" w:rsidRDefault="001B13BF" w:rsidP="00D71B5B">
      <w:pPr>
        <w:rPr>
          <w:rFonts w:ascii="Century Gothic" w:hAnsi="Century Gothic" w:cs="Latha"/>
          <w:sz w:val="22"/>
          <w:szCs w:val="22"/>
          <w:u w:val="single"/>
        </w:rPr>
      </w:pPr>
      <w:r w:rsidRPr="00600C24">
        <w:rPr>
          <w:rFonts w:ascii="Century Gothic" w:hAnsi="Century Gothic" w:cs="Latha"/>
          <w:sz w:val="22"/>
          <w:szCs w:val="22"/>
        </w:rPr>
        <w:t xml:space="preserve">                                               </w:t>
      </w:r>
    </w:p>
    <w:p w:rsidR="001B13BF" w:rsidRPr="00600C24" w:rsidRDefault="001B13BF">
      <w:pPr>
        <w:rPr>
          <w:rFonts w:ascii="Century Gothic" w:hAnsi="Century Gothic" w:cs="Latha"/>
          <w:sz w:val="22"/>
          <w:szCs w:val="22"/>
          <w:u w:val="single"/>
        </w:rPr>
      </w:pPr>
      <w:r w:rsidRPr="00600C24">
        <w:rPr>
          <w:rFonts w:ascii="Century Gothic" w:hAnsi="Century Gothic" w:cs="Latha"/>
          <w:sz w:val="22"/>
          <w:szCs w:val="22"/>
        </w:rPr>
        <w:t xml:space="preserve">             3- Bir kartona şekille ifade edilebilen 4 tane toplama işlemi yapınız.(Çalışma Kitabı sayfa:        )</w:t>
      </w:r>
    </w:p>
    <w:p w:rsidR="001B13BF" w:rsidRPr="00600C24" w:rsidRDefault="001B13BF" w:rsidP="00E11B27">
      <w:pPr>
        <w:ind w:firstLine="708"/>
        <w:rPr>
          <w:rFonts w:ascii="Century Gothic" w:hAnsi="Century Gothic" w:cs="Latha"/>
          <w:sz w:val="22"/>
          <w:szCs w:val="22"/>
        </w:rPr>
      </w:pPr>
      <w:r w:rsidRPr="00600C24">
        <w:rPr>
          <w:rFonts w:ascii="Century Gothic" w:hAnsi="Century Gothic" w:cs="Latha"/>
          <w:sz w:val="22"/>
          <w:szCs w:val="22"/>
        </w:rPr>
        <w:t xml:space="preserve">4-  Bir kartona şekille ifade edilebilen 4 tane çıkarma işlemi yapınız.(Çalışma Kitabı sayfa:        )  </w:t>
      </w: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 xml:space="preserve">5-  Doğduğunuz ayı gösteren   bir takvimi yapınız ve  takvim üzerinde  doğduğunuz  günü gösteriniz.     </w:t>
      </w: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6- Çeşitli nesnelerin bütün ve yarım resimlerinden (en az 8  tanesini    bir kartona yapıştırarak gösteriniz.)</w:t>
      </w:r>
    </w:p>
    <w:p w:rsidR="001B13BF" w:rsidRPr="00600C24" w:rsidRDefault="001B13BF" w:rsidP="0083559D">
      <w:pPr>
        <w:ind w:firstLine="708"/>
        <w:rPr>
          <w:rFonts w:ascii="Century Gothic" w:hAnsi="Century Gothic" w:cs="Latha"/>
          <w:sz w:val="22"/>
          <w:szCs w:val="22"/>
        </w:rPr>
      </w:pPr>
      <w:r w:rsidRPr="00600C24">
        <w:rPr>
          <w:rFonts w:ascii="Century Gothic" w:hAnsi="Century Gothic" w:cs="Latha"/>
          <w:sz w:val="22"/>
          <w:szCs w:val="22"/>
        </w:rPr>
        <w:t>7- Kendinizin 1 karışını,1 kulacını, 1 parmak ,1 ayak ve  1 adımlık  uzunluğunu karon üzerinde gösteriniz.</w:t>
      </w:r>
    </w:p>
    <w:p w:rsidR="001B13BF" w:rsidRPr="00600C24" w:rsidRDefault="001B13BF" w:rsidP="0083559D">
      <w:pPr>
        <w:ind w:firstLine="708"/>
        <w:rPr>
          <w:rFonts w:ascii="Century Gothic" w:hAnsi="Century Gothic" w:cs="Latha"/>
          <w:sz w:val="22"/>
          <w:szCs w:val="22"/>
        </w:rPr>
      </w:pPr>
    </w:p>
    <w:p w:rsidR="001B13BF" w:rsidRPr="00600C24" w:rsidRDefault="001B13BF" w:rsidP="0083559D">
      <w:pPr>
        <w:ind w:firstLine="708"/>
        <w:rPr>
          <w:rFonts w:ascii="Century Gothic" w:hAnsi="Century Gothic" w:cs="Latha"/>
          <w:sz w:val="22"/>
          <w:szCs w:val="22"/>
        </w:rPr>
      </w:pPr>
    </w:p>
    <w:p w:rsidR="001B13BF" w:rsidRPr="00600C24" w:rsidRDefault="001B13BF" w:rsidP="0083559D">
      <w:pPr>
        <w:ind w:firstLine="708"/>
        <w:rPr>
          <w:rFonts w:ascii="Century Gothic" w:hAnsi="Century Gothic" w:cs="Latha"/>
          <w:sz w:val="22"/>
          <w:szCs w:val="22"/>
        </w:rPr>
      </w:pPr>
    </w:p>
    <w:p w:rsidR="001B13BF" w:rsidRPr="00600C24" w:rsidRDefault="001B13BF" w:rsidP="0083559D">
      <w:pPr>
        <w:ind w:firstLine="708"/>
        <w:rPr>
          <w:rFonts w:ascii="Century Gothic" w:hAnsi="Century Gothic" w:cs="Latha"/>
          <w:sz w:val="22"/>
          <w:szCs w:val="22"/>
        </w:rPr>
      </w:pPr>
    </w:p>
    <w:p w:rsidR="001B13BF" w:rsidRPr="00600C24" w:rsidRDefault="001B13BF" w:rsidP="0083559D">
      <w:pPr>
        <w:ind w:firstLine="708"/>
        <w:rPr>
          <w:rFonts w:ascii="Century Gothic" w:hAnsi="Century Gothic" w:cs="Latha"/>
          <w:sz w:val="22"/>
          <w:szCs w:val="22"/>
        </w:rPr>
      </w:pPr>
    </w:p>
    <w:p w:rsidR="001B13BF" w:rsidRPr="00600C24" w:rsidRDefault="001B13BF" w:rsidP="0083559D">
      <w:pPr>
        <w:ind w:firstLine="708"/>
        <w:rPr>
          <w:rFonts w:ascii="Century Gothic" w:hAnsi="Century Gothic" w:cs="Latha"/>
          <w:sz w:val="22"/>
          <w:szCs w:val="22"/>
        </w:rPr>
      </w:pPr>
      <w:r w:rsidRPr="00600C24">
        <w:rPr>
          <w:rFonts w:ascii="Century Gothic" w:hAnsi="Century Gothic" w:cs="Latha"/>
          <w:sz w:val="22"/>
          <w:szCs w:val="22"/>
        </w:rPr>
        <w:t xml:space="preserve">                         </w:t>
      </w:r>
    </w:p>
    <w:p w:rsidR="001B13BF" w:rsidRPr="00600C24" w:rsidRDefault="001B13BF" w:rsidP="0083559D">
      <w:pPr>
        <w:ind w:firstLine="708"/>
        <w:rPr>
          <w:rFonts w:ascii="Century Gothic" w:hAnsi="Century Gothic" w:cs="Latha"/>
          <w:sz w:val="22"/>
          <w:szCs w:val="22"/>
        </w:rPr>
      </w:pPr>
      <w:r w:rsidRPr="00600C24">
        <w:rPr>
          <w:rFonts w:ascii="Century Gothic" w:hAnsi="Century Gothic" w:cs="Latha"/>
          <w:sz w:val="22"/>
          <w:szCs w:val="22"/>
        </w:rPr>
        <w:t xml:space="preserve">                                                      </w:t>
      </w:r>
      <w:r w:rsidRPr="00600C24">
        <w:rPr>
          <w:rFonts w:ascii="Century Gothic" w:hAnsi="Century Gothic" w:cs="Latha"/>
          <w:b/>
          <w:sz w:val="22"/>
          <w:szCs w:val="22"/>
          <w:u w:val="single"/>
        </w:rPr>
        <w:t>TÜRKÇE: (</w:t>
      </w:r>
      <w:r w:rsidRPr="00600C24">
        <w:rPr>
          <w:rFonts w:ascii="Century Gothic" w:hAnsi="Century Gothic" w:cs="Latha"/>
          <w:b/>
          <w:sz w:val="22"/>
          <w:szCs w:val="22"/>
        </w:rPr>
        <w:t>Aşağıdakilerden 1 tanesini  seçerek yuvarlak içine alınız.)</w:t>
      </w:r>
    </w:p>
    <w:p w:rsidR="001B13BF" w:rsidRPr="00600C24" w:rsidRDefault="001B13BF">
      <w:pPr>
        <w:rPr>
          <w:rFonts w:ascii="Century Gothic" w:hAnsi="Century Gothic" w:cs="Latha"/>
          <w:sz w:val="22"/>
          <w:szCs w:val="22"/>
        </w:rPr>
      </w:pP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 xml:space="preserve">1- Daha önce </w:t>
      </w:r>
      <w:r w:rsidRPr="00600C24">
        <w:rPr>
          <w:rFonts w:ascii="Century Gothic" w:hAnsi="Century Gothic" w:cs="Latha"/>
          <w:b/>
          <w:sz w:val="22"/>
          <w:szCs w:val="22"/>
          <w:u w:val="single"/>
        </w:rPr>
        <w:t>hiç duymadığınız</w:t>
      </w:r>
      <w:r w:rsidRPr="00600C24">
        <w:rPr>
          <w:rFonts w:ascii="Century Gothic" w:hAnsi="Century Gothic" w:cs="Latha"/>
          <w:sz w:val="22"/>
          <w:szCs w:val="22"/>
        </w:rPr>
        <w:t xml:space="preserve"> 10-15 tane atasözünü araştırıp yazınız ve ezberleyiniz.</w:t>
      </w: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2- Atatürk’ün çocukluğuyla ilgi  bir  anısını araştırıp yazınız.</w:t>
      </w: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3- 4 mevsimle ilgili resimler bulunuz  ve  bu resimleri bir kartona yapıştırınız. Ve her mevsimin altına ayların isimlerini ve bu mevsimde bitki,hayvan,insan ve havadaki değişiklikleri yazınız.(Örneğin; KIŞ mevsimini ele alalım: Havalar çok soğuk olur.Kar yağar. Bütün ağaçlar yapraksız kalır(çam,selvi gibi ağaçlar hariç).Bazı   hayvanlar kış uykusuna yatar. Hayvanların tüyleri uzar.İnsanlar kalın giysiler giyer...</w:t>
      </w: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4-Noktalama işaretlerinden ; virgül, nokta ve  soru işaretlerinin kullanıldığı cümlelere örnek 5’er tane cümle yazınız.Her birinin başlığını yazmayı unutmayınız.(Dileyen ünlem işaretiyle de ilgili 5 cümle daha yazabilir.)</w:t>
      </w: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5- Nasrettin Hoca’nın hayatını öğrenip kısaca yazınız ve N.Hoca ile ilgili bir fıkra yazarak, bu fıkrayı arkadaşlarınıza anlatınız.</w:t>
      </w:r>
    </w:p>
    <w:p w:rsidR="001B13BF" w:rsidRPr="00600C24" w:rsidRDefault="001B13BF">
      <w:pPr>
        <w:rPr>
          <w:rFonts w:ascii="Century Gothic" w:hAnsi="Century Gothic" w:cs="Latha"/>
          <w:sz w:val="22"/>
          <w:szCs w:val="22"/>
        </w:rPr>
      </w:pPr>
    </w:p>
    <w:p w:rsidR="001B13BF" w:rsidRPr="00600C24" w:rsidRDefault="001B13BF" w:rsidP="0083559D">
      <w:pPr>
        <w:ind w:left="1416" w:firstLine="708"/>
        <w:rPr>
          <w:rFonts w:ascii="Century Gothic" w:hAnsi="Century Gothic" w:cs="Latha"/>
          <w:b/>
          <w:sz w:val="22"/>
          <w:szCs w:val="22"/>
        </w:rPr>
      </w:pPr>
      <w:r w:rsidRPr="00600C24">
        <w:rPr>
          <w:rFonts w:ascii="Century Gothic" w:hAnsi="Century Gothic" w:cs="Latha"/>
          <w:b/>
          <w:sz w:val="22"/>
          <w:szCs w:val="22"/>
        </w:rPr>
        <w:t xml:space="preserve">                   </w:t>
      </w:r>
      <w:r w:rsidRPr="00600C24">
        <w:rPr>
          <w:rFonts w:ascii="Century Gothic" w:hAnsi="Century Gothic" w:cs="Latha"/>
          <w:b/>
          <w:sz w:val="22"/>
          <w:szCs w:val="22"/>
          <w:u w:val="single"/>
        </w:rPr>
        <w:t>BEDEN EĞİTİMİ</w:t>
      </w:r>
      <w:r w:rsidRPr="00600C24">
        <w:rPr>
          <w:rFonts w:ascii="Century Gothic" w:hAnsi="Century Gothic" w:cs="Latha"/>
          <w:b/>
          <w:sz w:val="22"/>
          <w:szCs w:val="22"/>
        </w:rPr>
        <w:t>:</w:t>
      </w:r>
      <w:r w:rsidRPr="00600C24">
        <w:rPr>
          <w:rFonts w:ascii="Century Gothic" w:hAnsi="Century Gothic" w:cs="Latha"/>
          <w:b/>
          <w:sz w:val="22"/>
          <w:szCs w:val="22"/>
          <w:u w:val="single"/>
        </w:rPr>
        <w:t xml:space="preserve"> (</w:t>
      </w:r>
      <w:r w:rsidRPr="00600C24">
        <w:rPr>
          <w:rFonts w:ascii="Century Gothic" w:hAnsi="Century Gothic" w:cs="Latha"/>
          <w:b/>
          <w:sz w:val="22"/>
          <w:szCs w:val="22"/>
        </w:rPr>
        <w:t>Aşağıdakilerden 1 tanesini  seçerek yuvarlak içine alınız.)</w:t>
      </w:r>
    </w:p>
    <w:p w:rsidR="001B13BF" w:rsidRPr="00600C24" w:rsidRDefault="001B13BF" w:rsidP="00404364">
      <w:pPr>
        <w:ind w:left="1416" w:firstLine="708"/>
        <w:jc w:val="center"/>
        <w:rPr>
          <w:rFonts w:ascii="Century Gothic" w:hAnsi="Century Gothic" w:cs="Latha"/>
          <w:b/>
          <w:sz w:val="22"/>
          <w:szCs w:val="22"/>
        </w:rPr>
      </w:pPr>
    </w:p>
    <w:p w:rsidR="001B13BF" w:rsidRPr="00600C24" w:rsidRDefault="001B13BF" w:rsidP="0074785A">
      <w:pPr>
        <w:rPr>
          <w:rFonts w:ascii="Century Gothic" w:hAnsi="Century Gothic" w:cs="Latha"/>
          <w:sz w:val="22"/>
          <w:szCs w:val="22"/>
        </w:rPr>
      </w:pPr>
      <w:r w:rsidRPr="00600C24">
        <w:rPr>
          <w:rFonts w:ascii="Century Gothic" w:hAnsi="Century Gothic" w:cs="Latha"/>
          <w:b/>
          <w:sz w:val="22"/>
          <w:szCs w:val="22"/>
        </w:rPr>
        <w:t xml:space="preserve">   </w:t>
      </w:r>
      <w:r w:rsidRPr="00600C24">
        <w:rPr>
          <w:rFonts w:ascii="Century Gothic" w:hAnsi="Century Gothic" w:cs="Latha"/>
          <w:b/>
          <w:sz w:val="22"/>
          <w:szCs w:val="22"/>
        </w:rPr>
        <w:tab/>
        <w:t>1</w:t>
      </w:r>
      <w:r w:rsidRPr="00600C24">
        <w:rPr>
          <w:rFonts w:ascii="Century Gothic" w:hAnsi="Century Gothic" w:cs="Latha"/>
          <w:sz w:val="22"/>
          <w:szCs w:val="22"/>
        </w:rPr>
        <w:t>-Takım halinde oynanılan sporları araştırınız ve bunlarla ilgili resimleri yapıştırınız. Resimlerini bulamadığınız spor dallarını  elinizle çizebilirsiniz.</w:t>
      </w: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2-Voleybol,futbol, basketbol ve hentbol kaçar kişiyle oynanır? Bunlarla ilgili resimler bulup, altlarına kaçar kişi ile oynandıklarını  belirtiniz. Bu çalışmanızı sınıfa sunacaksınız.</w:t>
      </w:r>
    </w:p>
    <w:p w:rsidR="001B13BF" w:rsidRPr="00600C24" w:rsidRDefault="001B13BF" w:rsidP="00895F1D">
      <w:pPr>
        <w:ind w:firstLine="708"/>
        <w:rPr>
          <w:rFonts w:ascii="Century Gothic" w:hAnsi="Century Gothic" w:cs="Latha"/>
          <w:sz w:val="22"/>
          <w:szCs w:val="22"/>
        </w:rPr>
      </w:pPr>
    </w:p>
    <w:p w:rsidR="001B13BF" w:rsidRPr="00600C24" w:rsidRDefault="001B13BF" w:rsidP="00A915B3">
      <w:pPr>
        <w:jc w:val="center"/>
        <w:rPr>
          <w:rFonts w:ascii="Century Gothic" w:hAnsi="Century Gothic" w:cs="Latha"/>
          <w:b/>
          <w:sz w:val="22"/>
          <w:szCs w:val="22"/>
        </w:rPr>
      </w:pPr>
      <w:r w:rsidRPr="00600C24">
        <w:rPr>
          <w:rFonts w:ascii="Century Gothic" w:hAnsi="Century Gothic" w:cs="Latha"/>
          <w:b/>
          <w:sz w:val="22"/>
          <w:szCs w:val="22"/>
        </w:rPr>
        <w:t xml:space="preserve">                          </w:t>
      </w:r>
      <w:r w:rsidRPr="00600C24">
        <w:rPr>
          <w:rFonts w:ascii="Century Gothic" w:hAnsi="Century Gothic" w:cs="Latha"/>
          <w:b/>
          <w:sz w:val="22"/>
          <w:szCs w:val="22"/>
          <w:u w:val="single"/>
        </w:rPr>
        <w:t xml:space="preserve"> MÜZİK:</w:t>
      </w:r>
      <w:r w:rsidRPr="00600C24">
        <w:rPr>
          <w:rFonts w:ascii="Century Gothic" w:hAnsi="Century Gothic" w:cs="Latha"/>
          <w:b/>
          <w:sz w:val="22"/>
          <w:szCs w:val="22"/>
        </w:rPr>
        <w:t xml:space="preserve"> (Aşağıdakilerden 1 tanesini  seçerek yuvarlak içine alınız.)</w:t>
      </w:r>
    </w:p>
    <w:p w:rsidR="001B13BF" w:rsidRPr="00600C24" w:rsidRDefault="001B13BF" w:rsidP="00404364">
      <w:pPr>
        <w:jc w:val="center"/>
        <w:rPr>
          <w:rFonts w:ascii="Century Gothic" w:hAnsi="Century Gothic" w:cs="Latha"/>
          <w:b/>
          <w:sz w:val="22"/>
          <w:szCs w:val="22"/>
        </w:rPr>
      </w:pP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1-İstiklal Marşımız’ın 2 kıtasını güzelce yazınız  ve ezbere okuyunuz.Dileyen ezberlediği kadarını yazıp okuyabilir.</w:t>
      </w: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2-Bildiğiniz bir şarkıyı yazarak sınıfta söyleyiniz.</w:t>
      </w:r>
    </w:p>
    <w:p w:rsidR="001B13BF" w:rsidRPr="00600C24" w:rsidRDefault="001B13BF" w:rsidP="00895F1D">
      <w:pPr>
        <w:ind w:firstLine="708"/>
        <w:rPr>
          <w:rFonts w:ascii="Century Gothic" w:hAnsi="Century Gothic" w:cs="Latha"/>
          <w:sz w:val="22"/>
          <w:szCs w:val="22"/>
        </w:rPr>
      </w:pPr>
      <w:r w:rsidRPr="00600C24">
        <w:rPr>
          <w:rFonts w:ascii="Century Gothic" w:hAnsi="Century Gothic" w:cs="Latha"/>
          <w:sz w:val="22"/>
          <w:szCs w:val="22"/>
        </w:rPr>
        <w:t>3-En az 4 tane sayışmaca veya tekerleme yazınız ve bunları ezbere olarak sınıfta sununuz.</w:t>
      </w:r>
    </w:p>
    <w:p w:rsidR="001B13BF" w:rsidRPr="00600C24" w:rsidRDefault="001B13BF" w:rsidP="0059410A">
      <w:pPr>
        <w:rPr>
          <w:rFonts w:ascii="Century Gothic" w:hAnsi="Century Gothic" w:cs="Latha"/>
          <w:b/>
          <w:sz w:val="22"/>
          <w:szCs w:val="22"/>
          <w:u w:val="single"/>
        </w:rPr>
      </w:pPr>
      <w:r w:rsidRPr="00600C24">
        <w:rPr>
          <w:rFonts w:ascii="Century Gothic" w:hAnsi="Century Gothic" w:cs="Latha"/>
          <w:sz w:val="22"/>
          <w:szCs w:val="22"/>
        </w:rPr>
        <w:t xml:space="preserve">                             </w:t>
      </w:r>
      <w:r w:rsidRPr="00600C24">
        <w:rPr>
          <w:rFonts w:ascii="Century Gothic" w:hAnsi="Century Gothic" w:cs="Latha"/>
          <w:sz w:val="22"/>
          <w:szCs w:val="22"/>
        </w:rPr>
        <w:tab/>
      </w:r>
      <w:r w:rsidRPr="00600C24">
        <w:rPr>
          <w:rFonts w:ascii="Century Gothic" w:hAnsi="Century Gothic" w:cs="Latha"/>
          <w:b/>
          <w:sz w:val="22"/>
          <w:szCs w:val="22"/>
          <w:u w:val="single"/>
        </w:rPr>
        <w:t>ÇALIŞMALARDA DİKKAT EDİLECEK HUSUSLAR:</w:t>
      </w:r>
    </w:p>
    <w:p w:rsidR="001B13BF" w:rsidRPr="00600C24" w:rsidRDefault="001B13BF" w:rsidP="0059410A">
      <w:pPr>
        <w:rPr>
          <w:rFonts w:ascii="Century Gothic" w:hAnsi="Century Gothic" w:cs="Latha"/>
          <w:b/>
          <w:sz w:val="22"/>
          <w:szCs w:val="22"/>
          <w:u w:val="single"/>
        </w:rPr>
      </w:pPr>
    </w:p>
    <w:p w:rsidR="001B13BF" w:rsidRPr="00600C24" w:rsidRDefault="001B13BF" w:rsidP="0059410A">
      <w:pPr>
        <w:rPr>
          <w:rFonts w:ascii="Century Gothic" w:hAnsi="Century Gothic" w:cs="Latha"/>
          <w:sz w:val="22"/>
          <w:szCs w:val="22"/>
        </w:rPr>
      </w:pPr>
      <w:r w:rsidRPr="00600C24">
        <w:rPr>
          <w:rFonts w:ascii="Century Gothic" w:hAnsi="Century Gothic" w:cs="Latha"/>
          <w:sz w:val="22"/>
          <w:szCs w:val="22"/>
        </w:rPr>
        <w:t xml:space="preserve"> 1-Çalışmalarda; tertip düzene, çalışmanın doğruluğuna ve yazının    güzelliğine,vaktinde teslim edilmesine göre not verilecektir.</w:t>
      </w:r>
    </w:p>
    <w:p w:rsidR="001B13BF" w:rsidRPr="00600C24" w:rsidRDefault="001B13BF">
      <w:pPr>
        <w:rPr>
          <w:rFonts w:ascii="Century Gothic" w:hAnsi="Century Gothic" w:cs="Latha"/>
          <w:sz w:val="22"/>
          <w:szCs w:val="22"/>
        </w:rPr>
      </w:pPr>
      <w:r w:rsidRPr="00600C24">
        <w:rPr>
          <w:rFonts w:ascii="Century Gothic" w:hAnsi="Century Gothic" w:cs="Latha"/>
          <w:sz w:val="22"/>
          <w:szCs w:val="22"/>
        </w:rPr>
        <w:t>2-Bu dönem  kapak hazırlamanızı  istemiyorum.  Ad ve soy adları mutlaka kağıdın arkasına yazılacak.Her çalışmanın konusu kağıdın üst tarafına yazılacak.</w:t>
      </w:r>
    </w:p>
    <w:p w:rsidR="001B13BF" w:rsidRPr="00600C24" w:rsidRDefault="001B13BF">
      <w:pPr>
        <w:rPr>
          <w:rFonts w:ascii="Century Gothic" w:hAnsi="Century Gothic" w:cs="Latha"/>
          <w:sz w:val="22"/>
          <w:szCs w:val="22"/>
        </w:rPr>
      </w:pPr>
      <w:r w:rsidRPr="00600C24">
        <w:rPr>
          <w:rFonts w:ascii="Century Gothic" w:hAnsi="Century Gothic" w:cs="Latha"/>
          <w:sz w:val="22"/>
          <w:szCs w:val="22"/>
        </w:rPr>
        <w:t xml:space="preserve">3- Yazmayı  gerektiren ödevler büyük boy </w:t>
      </w:r>
      <w:r w:rsidRPr="00600C24">
        <w:rPr>
          <w:rFonts w:ascii="Century Gothic" w:hAnsi="Century Gothic" w:cs="Latha"/>
          <w:b/>
          <w:sz w:val="22"/>
          <w:szCs w:val="22"/>
          <w:u w:val="single"/>
        </w:rPr>
        <w:t>çizgili</w:t>
      </w:r>
      <w:r w:rsidRPr="00600C24">
        <w:rPr>
          <w:rFonts w:ascii="Century Gothic" w:hAnsi="Century Gothic" w:cs="Latha"/>
          <w:sz w:val="22"/>
          <w:szCs w:val="22"/>
        </w:rPr>
        <w:t xml:space="preserve"> dosya kağıdına  veya  büyük boy  güzel yazı  defteri yaprağına yapılacak.Çizgisiz kağıda yazdırmayınız.</w:t>
      </w:r>
    </w:p>
    <w:p w:rsidR="001B13BF" w:rsidRPr="00600C24" w:rsidRDefault="001B13BF">
      <w:pPr>
        <w:rPr>
          <w:rFonts w:ascii="Century Gothic" w:hAnsi="Century Gothic" w:cs="Latha"/>
          <w:sz w:val="22"/>
          <w:szCs w:val="22"/>
        </w:rPr>
      </w:pPr>
      <w:r w:rsidRPr="00600C24">
        <w:rPr>
          <w:rFonts w:ascii="Century Gothic" w:hAnsi="Century Gothic" w:cs="Latha"/>
          <w:sz w:val="22"/>
          <w:szCs w:val="22"/>
        </w:rPr>
        <w:t>4- Sizler çocuklarınıza kaynakları temin etmede yardımcı olunuz.Diğer çalışmaları çocuğunuz yapacak. Velinin bizzat yapmış olduğu çalışmadan 20 puan kesilecektir.</w:t>
      </w:r>
    </w:p>
    <w:p w:rsidR="001B13BF" w:rsidRPr="00600C24" w:rsidRDefault="001B13BF">
      <w:pPr>
        <w:pBdr>
          <w:bottom w:val="single" w:sz="6" w:space="1" w:color="auto"/>
        </w:pBdr>
        <w:rPr>
          <w:rFonts w:ascii="Century Gothic" w:hAnsi="Century Gothic" w:cs="Latha"/>
          <w:sz w:val="22"/>
          <w:szCs w:val="22"/>
        </w:rPr>
      </w:pPr>
      <w:r w:rsidRPr="00600C24">
        <w:rPr>
          <w:rFonts w:ascii="Century Gothic" w:hAnsi="Century Gothic" w:cs="Latha"/>
          <w:sz w:val="22"/>
          <w:szCs w:val="22"/>
        </w:rPr>
        <w:t>5-1 dersten,1 den fazla etkinlik yapabilirsiniz. Güzel olan çalışmanın notu geçerli olacaktır.Anlamadığınız hususlarda bana danışabilirsiniz.</w:t>
      </w:r>
    </w:p>
    <w:p w:rsidR="001B13BF" w:rsidRPr="00600C24" w:rsidRDefault="001B13BF">
      <w:pPr>
        <w:pBdr>
          <w:bottom w:val="single" w:sz="6" w:space="1" w:color="auto"/>
        </w:pBdr>
        <w:rPr>
          <w:rFonts w:ascii="Century Gothic" w:hAnsi="Century Gothic" w:cs="Latha"/>
          <w:sz w:val="22"/>
          <w:szCs w:val="22"/>
        </w:rPr>
      </w:pPr>
      <w:r w:rsidRPr="00600C24">
        <w:rPr>
          <w:rFonts w:ascii="Century Gothic" w:hAnsi="Century Gothic" w:cs="Latha"/>
          <w:sz w:val="22"/>
          <w:szCs w:val="22"/>
        </w:rPr>
        <w:t>6-Çalışmalarınızı  18 Mayıs’ da teslim ediniz.</w:t>
      </w:r>
    </w:p>
    <w:p w:rsidR="001B13BF" w:rsidRPr="00600C24" w:rsidRDefault="001B13BF" w:rsidP="001B351F">
      <w:pPr>
        <w:rPr>
          <w:rFonts w:ascii="Century Gothic" w:hAnsi="Century Gothic" w:cs="Latha"/>
          <w:b/>
          <w:sz w:val="22"/>
          <w:szCs w:val="22"/>
        </w:rPr>
      </w:pPr>
      <w:r w:rsidRPr="00600C24">
        <w:rPr>
          <w:rFonts w:ascii="Century Gothic" w:hAnsi="Century Gothic" w:cs="Latha"/>
          <w:b/>
          <w:sz w:val="22"/>
          <w:szCs w:val="22"/>
        </w:rPr>
        <w:t>-Deprem Tahliye Çantası’nda neler bulunması gerektiği araştırılacak .ve bunların resimleri renkli kartonlara çizilerek( biraz büyükçe) kesilip bir kutu içerisine konulacak. Dileyen, kesilen bu resimleri  renkli  kartonlara yapıştırabilir.Dileyen bu malzemeleri bizzat tedarik ederek sınıfta tanıtabilir.(Bütün öğrenciler mutlaka bu etkinliği yapacak.)</w:t>
      </w:r>
    </w:p>
    <w:p w:rsidR="001B13BF" w:rsidRDefault="001B13BF">
      <w:pPr>
        <w:rPr>
          <w:rFonts w:ascii="Century Gothic" w:hAnsi="Century Gothic" w:cs="Latha"/>
          <w:b/>
          <w:sz w:val="22"/>
          <w:szCs w:val="22"/>
        </w:rPr>
      </w:pPr>
      <w:r w:rsidRPr="00600C24">
        <w:rPr>
          <w:rFonts w:ascii="Century Gothic" w:hAnsi="Century Gothic" w:cs="Latha"/>
          <w:b/>
          <w:sz w:val="22"/>
          <w:szCs w:val="22"/>
        </w:rPr>
        <w:t xml:space="preserve">_______________________________________________________  Sezer  KİBAR-Sınıf Öğretmeni  </w:t>
      </w:r>
    </w:p>
    <w:p w:rsidR="001B13BF" w:rsidRPr="00600C24" w:rsidRDefault="001B13BF">
      <w:pPr>
        <w:rPr>
          <w:rFonts w:ascii="Century Gothic" w:hAnsi="Century Gothic" w:cs="Latha"/>
          <w:b/>
          <w:sz w:val="22"/>
          <w:szCs w:val="22"/>
        </w:rPr>
      </w:pPr>
      <w:hyperlink r:id="rId5" w:history="1">
        <w:r w:rsidRPr="000C507E">
          <w:rPr>
            <w:rStyle w:val="Hyperlink"/>
            <w:rFonts w:ascii="Century Gothic" w:hAnsi="Century Gothic" w:cs="Latha"/>
            <w:b/>
            <w:sz w:val="22"/>
            <w:szCs w:val="22"/>
          </w:rPr>
          <w:t>www.sorubak.com</w:t>
        </w:r>
      </w:hyperlink>
      <w:r>
        <w:rPr>
          <w:rFonts w:ascii="Century Gothic" w:hAnsi="Century Gothic" w:cs="Latha"/>
          <w:b/>
          <w:sz w:val="22"/>
          <w:szCs w:val="22"/>
        </w:rPr>
        <w:t xml:space="preserve"> </w:t>
      </w:r>
    </w:p>
    <w:sectPr w:rsidR="001B13BF" w:rsidRPr="00600C24" w:rsidSect="00880537">
      <w:pgSz w:w="11906" w:h="16838"/>
      <w:pgMar w:top="624" w:right="284" w:bottom="510" w:left="369" w:header="709" w:footer="709" w:gutter="57"/>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CF5EA6"/>
    <w:multiLevelType w:val="hybridMultilevel"/>
    <w:tmpl w:val="98D4945A"/>
    <w:lvl w:ilvl="0" w:tplc="B1FCAF2C">
      <w:start w:val="5"/>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7DE7A77"/>
    <w:multiLevelType w:val="hybridMultilevel"/>
    <w:tmpl w:val="414A37D6"/>
    <w:lvl w:ilvl="0" w:tplc="44640CAA">
      <w:start w:val="5"/>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D9F2946"/>
    <w:multiLevelType w:val="hybridMultilevel"/>
    <w:tmpl w:val="B10EF444"/>
    <w:lvl w:ilvl="0" w:tplc="E6B67068">
      <w:start w:val="5"/>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5CFE"/>
    <w:rsid w:val="00000C22"/>
    <w:rsid w:val="000035D4"/>
    <w:rsid w:val="00065CFE"/>
    <w:rsid w:val="000C507E"/>
    <w:rsid w:val="001547C1"/>
    <w:rsid w:val="00176F5D"/>
    <w:rsid w:val="001920E1"/>
    <w:rsid w:val="001B13BF"/>
    <w:rsid w:val="001B17E2"/>
    <w:rsid w:val="001B351F"/>
    <w:rsid w:val="001E698A"/>
    <w:rsid w:val="0024163E"/>
    <w:rsid w:val="00272BA1"/>
    <w:rsid w:val="00281EDB"/>
    <w:rsid w:val="00294FD0"/>
    <w:rsid w:val="002C3F9F"/>
    <w:rsid w:val="002C7D59"/>
    <w:rsid w:val="00302075"/>
    <w:rsid w:val="00303F24"/>
    <w:rsid w:val="00311490"/>
    <w:rsid w:val="003636A0"/>
    <w:rsid w:val="00396554"/>
    <w:rsid w:val="003C0004"/>
    <w:rsid w:val="003E2ACF"/>
    <w:rsid w:val="00404364"/>
    <w:rsid w:val="0041697D"/>
    <w:rsid w:val="004321B7"/>
    <w:rsid w:val="00435713"/>
    <w:rsid w:val="00453E43"/>
    <w:rsid w:val="00563779"/>
    <w:rsid w:val="0059410A"/>
    <w:rsid w:val="005B13C4"/>
    <w:rsid w:val="005B34C6"/>
    <w:rsid w:val="00600C24"/>
    <w:rsid w:val="00602433"/>
    <w:rsid w:val="0061664A"/>
    <w:rsid w:val="00654FB3"/>
    <w:rsid w:val="00670283"/>
    <w:rsid w:val="006E27B8"/>
    <w:rsid w:val="006F7CF4"/>
    <w:rsid w:val="00727130"/>
    <w:rsid w:val="00742B49"/>
    <w:rsid w:val="0074785A"/>
    <w:rsid w:val="0076339D"/>
    <w:rsid w:val="00774236"/>
    <w:rsid w:val="007B15AE"/>
    <w:rsid w:val="007B34FE"/>
    <w:rsid w:val="007D6BC8"/>
    <w:rsid w:val="007E455D"/>
    <w:rsid w:val="007E750D"/>
    <w:rsid w:val="00800F12"/>
    <w:rsid w:val="0083559D"/>
    <w:rsid w:val="00845E30"/>
    <w:rsid w:val="00880537"/>
    <w:rsid w:val="00895F1D"/>
    <w:rsid w:val="008A256C"/>
    <w:rsid w:val="008A6AE3"/>
    <w:rsid w:val="008B6951"/>
    <w:rsid w:val="00936F43"/>
    <w:rsid w:val="00952463"/>
    <w:rsid w:val="0095249A"/>
    <w:rsid w:val="00962D83"/>
    <w:rsid w:val="00985FD0"/>
    <w:rsid w:val="009C480D"/>
    <w:rsid w:val="009E0867"/>
    <w:rsid w:val="00A5387D"/>
    <w:rsid w:val="00A66D6E"/>
    <w:rsid w:val="00A915B3"/>
    <w:rsid w:val="00AA5388"/>
    <w:rsid w:val="00AB2703"/>
    <w:rsid w:val="00AC7740"/>
    <w:rsid w:val="00B26EDF"/>
    <w:rsid w:val="00B53EA5"/>
    <w:rsid w:val="00B64D70"/>
    <w:rsid w:val="00B7381E"/>
    <w:rsid w:val="00B9078A"/>
    <w:rsid w:val="00BC1CB3"/>
    <w:rsid w:val="00BC7E3B"/>
    <w:rsid w:val="00C6659B"/>
    <w:rsid w:val="00CB7449"/>
    <w:rsid w:val="00D22801"/>
    <w:rsid w:val="00D273FB"/>
    <w:rsid w:val="00D42A06"/>
    <w:rsid w:val="00D71B5B"/>
    <w:rsid w:val="00D92CD4"/>
    <w:rsid w:val="00DD003F"/>
    <w:rsid w:val="00DD703E"/>
    <w:rsid w:val="00DE6DF3"/>
    <w:rsid w:val="00E11B27"/>
    <w:rsid w:val="00EB65B1"/>
    <w:rsid w:val="00EB766A"/>
    <w:rsid w:val="00EF47BA"/>
    <w:rsid w:val="00F00E85"/>
    <w:rsid w:val="00F01531"/>
    <w:rsid w:val="00F1731E"/>
    <w:rsid w:val="00F2481C"/>
    <w:rsid w:val="00FA3A8E"/>
    <w:rsid w:val="00FC4C75"/>
    <w:rsid w:val="00FF43E7"/>
    <w:rsid w:val="00FF5E8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CF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95F1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5F1D"/>
    <w:rPr>
      <w:rFonts w:ascii="Tahoma" w:hAnsi="Tahoma" w:cs="Tahoma"/>
      <w:sz w:val="16"/>
      <w:szCs w:val="16"/>
      <w:lang w:eastAsia="tr-TR"/>
    </w:rPr>
  </w:style>
  <w:style w:type="character" w:styleId="Hyperlink">
    <w:name w:val="Hyperlink"/>
    <w:basedOn w:val="DefaultParagraphFont"/>
    <w:uiPriority w:val="99"/>
    <w:rsid w:val="00FF43E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939</Words>
  <Characters>5357</Characters>
  <Application>Microsoft Office Outlook</Application>
  <DocSecurity>0</DocSecurity>
  <Lines>0</Lines>
  <Paragraphs>0</Paragraphs>
  <ScaleCrop>false</ScaleCrop>
  <Manager>www.sorubak.com</Manager>
  <Company>Pc Nokta Bilgisayar ltd. şti.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ismail kose</dc:creator>
  <cp:keywords>www.sorubak.com</cp:keywords>
  <dc:description>www.sorubak.com</dc:description>
  <cp:lastModifiedBy>Ersin Kaynak</cp:lastModifiedBy>
  <cp:revision>5</cp:revision>
  <cp:lastPrinted>2011-05-05T23:56:00Z</cp:lastPrinted>
  <dcterms:created xsi:type="dcterms:W3CDTF">2012-01-09T20:28:00Z</dcterms:created>
  <dcterms:modified xsi:type="dcterms:W3CDTF">2013-02-04T08:47:00Z</dcterms:modified>
  <cp:category>www.sorubak.com</cp:category>
  <cp:contentType>www.sorubak.com</cp:contentType>
  <cp:contentStatus>www.sorubak.com</cp:contentStatus>
  <cp:version>www.sorubak.com</cp:version>
</cp:coreProperties>
</file>