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8.6pt;margin-top:-74.2pt;width:541.75pt;height:22.55pt;z-index:251652608">
            <v:textbox>
              <w:txbxContent>
                <w:p w:rsidR="00DA37A3" w:rsidRDefault="00DA37A3">
                  <w:r>
                    <w:t>ADI:                                          SOYADI:                                                                        SINIFI:                                NO:</w:t>
                  </w:r>
                </w:p>
              </w:txbxContent>
            </v:textbox>
          </v:shape>
        </w:pict>
      </w:r>
      <w:r w:rsidRPr="00112690">
        <w:rPr>
          <w:b/>
          <w:sz w:val="18"/>
          <w:szCs w:val="18"/>
        </w:rPr>
        <w:t>1.</w:t>
      </w:r>
      <w:r w:rsidRPr="00112690">
        <w:rPr>
          <w:sz w:val="18"/>
          <w:szCs w:val="18"/>
        </w:rPr>
        <w:t>İzmir’de, İstanbul’da deniz kıyısındadır. İzmir’de halkın geçim kaynağı balıkçılıktır. O halde, İstanbul’da da halkın geçim kaynağı balıkçılıktır.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akıl yürütme aşağıdakilerden hangisine örnektir?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  <w:r>
        <w:rPr>
          <w:sz w:val="18"/>
          <w:szCs w:val="18"/>
        </w:rPr>
        <w:t xml:space="preserve">                         </w:t>
      </w:r>
      <w:r w:rsidRPr="00112690">
        <w:rPr>
          <w:sz w:val="18"/>
          <w:szCs w:val="18"/>
        </w:rPr>
        <w:t>B)Tümdengelim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C)İkilem</w:t>
      </w:r>
      <w:r>
        <w:rPr>
          <w:sz w:val="18"/>
          <w:szCs w:val="18"/>
        </w:rPr>
        <w:t xml:space="preserve">                                  </w:t>
      </w:r>
      <w:r w:rsidRPr="00112690">
        <w:rPr>
          <w:sz w:val="18"/>
          <w:szCs w:val="18"/>
        </w:rPr>
        <w:t>D)Analoji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E)Entimem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2.</w:t>
      </w:r>
      <w:r w:rsidRPr="00112690">
        <w:rPr>
          <w:sz w:val="18"/>
          <w:szCs w:val="18"/>
        </w:rPr>
        <w:t>Bazı insanlar gözlüklüdür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gözlüklüler çalışkandır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insanlar çalışkandır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 xml:space="preserve">Yukarıdaki kıyasın </w:t>
      </w:r>
      <w:r w:rsidRPr="00112690">
        <w:rPr>
          <w:b/>
          <w:sz w:val="18"/>
          <w:szCs w:val="18"/>
          <w:u w:val="single"/>
        </w:rPr>
        <w:t>geçersiz</w:t>
      </w:r>
      <w:r w:rsidRPr="00112690">
        <w:rPr>
          <w:b/>
          <w:sz w:val="18"/>
          <w:szCs w:val="18"/>
        </w:rPr>
        <w:t xml:space="preserve"> olmasının nedeni aşağıdakilerden hangisidir?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A)iki tikel öncülden sonuç çıkmaz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B)Sonuç öncüllerin zayıf olanına bağlıdır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C)iki olumlu öncülden sonuç çıkmaz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D)iki olumsuz öncülden sonuç çıkmaz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E)Orta terim sonuçta yer almaz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3.</w:t>
      </w:r>
      <w:r w:rsidRPr="00112690">
        <w:rPr>
          <w:sz w:val="18"/>
          <w:szCs w:val="18"/>
        </w:rPr>
        <w:t xml:space="preserve"> Gençliğin beden gelişimini sağlayan her şey yararlıdır.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O halde spor da yararlıdır.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Yukarıdaki kıyas şekli aşağıdakilerden hangisidir?</w:t>
      </w:r>
    </w:p>
    <w:p w:rsidR="00DA37A3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A)İkilem</w:t>
      </w:r>
      <w:r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B)Entimem</w:t>
      </w:r>
      <w:r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C)Sorit</w:t>
      </w:r>
      <w:r>
        <w:rPr>
          <w:sz w:val="18"/>
          <w:szCs w:val="18"/>
        </w:rPr>
        <w:t xml:space="preserve">           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112690">
        <w:rPr>
          <w:sz w:val="18"/>
          <w:szCs w:val="18"/>
        </w:rPr>
        <w:t>D)Kanıtlı kıya</w:t>
      </w:r>
      <w:r>
        <w:rPr>
          <w:sz w:val="18"/>
          <w:szCs w:val="18"/>
        </w:rPr>
        <w:t xml:space="preserve">s              </w:t>
      </w:r>
      <w:r w:rsidRPr="00112690">
        <w:rPr>
          <w:sz w:val="18"/>
          <w:szCs w:val="18"/>
        </w:rPr>
        <w:t>E)Zincirleme kıyas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4.</w:t>
      </w:r>
      <w:r w:rsidRPr="00112690">
        <w:rPr>
          <w:sz w:val="18"/>
          <w:szCs w:val="18"/>
        </w:rPr>
        <w:t>Hiçbir cansız hareketli değildir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Ayşe hareketlidir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Ayşe cansız değildir. 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Bu kıyas için aşağıdakilerden hangisi</w:t>
      </w:r>
      <w:r>
        <w:rPr>
          <w:sz w:val="18"/>
          <w:szCs w:val="18"/>
        </w:rPr>
        <w:t xml:space="preserve"> </w:t>
      </w:r>
      <w:r w:rsidRPr="00112690">
        <w:rPr>
          <w:b/>
          <w:sz w:val="18"/>
          <w:szCs w:val="18"/>
          <w:u w:val="single"/>
        </w:rPr>
        <w:t>savunulamaz?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öncül ve bir sonuç önermesinden oluşmuştur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B)Tümdengelim şeklindeki akıl yürütme biçimidir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 “Cansız” orta terimdir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D)Birinci öncül olumsuz bir önermedir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 “Ayşe” küçük terimdir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Pr="00112690">
        <w:rPr>
          <w:b/>
          <w:sz w:val="18"/>
          <w:szCs w:val="18"/>
        </w:rPr>
        <w:t>.</w:t>
      </w:r>
      <w:r w:rsidRPr="00112690">
        <w:rPr>
          <w:sz w:val="18"/>
          <w:szCs w:val="18"/>
        </w:rPr>
        <w:t>Bütün bebekler ağlar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Sınavı kazanamayanlar da ağlar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sınavı kazanamayanlar bebektir</w:t>
      </w:r>
    </w:p>
    <w:p w:rsidR="00DA37A3" w:rsidRPr="00112690" w:rsidRDefault="00DA37A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aşağıdakilerden hangisine bir örnektir?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A)Sorit</w:t>
      </w:r>
      <w:r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B)Delilli kıyas</w:t>
      </w:r>
      <w:r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C)Safsata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112690">
        <w:rPr>
          <w:sz w:val="18"/>
          <w:szCs w:val="18"/>
        </w:rPr>
        <w:t>D)Basit kıyas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E)Karma kıyas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6</w:t>
      </w:r>
      <w:r w:rsidRPr="00112690">
        <w:rPr>
          <w:b/>
          <w:sz w:val="18"/>
          <w:szCs w:val="18"/>
        </w:rPr>
        <w:t>.</w:t>
      </w:r>
      <w:r w:rsidRPr="00112690">
        <w:rPr>
          <w:sz w:val="18"/>
          <w:szCs w:val="18"/>
        </w:rPr>
        <w:t>Gürültülü ortamda çalışırsan anlayamazsın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Anlayamazsan sınavda başarılı olamazsın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Sınavda başarılı olamazsan sınıfta kalırsın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Sınıfta kalırsan bir seneni boşa harcarsın</w:t>
      </w:r>
    </w:p>
    <w:p w:rsidR="00DA37A3" w:rsidRPr="00112690" w:rsidRDefault="00DA37A3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112690">
        <w:rPr>
          <w:sz w:val="18"/>
          <w:szCs w:val="18"/>
        </w:rPr>
        <w:t>O halde gürültülü ortamda çalışırsan bir seneni boşa harcarsın.</w:t>
      </w:r>
    </w:p>
    <w:p w:rsidR="00DA37A3" w:rsidRPr="00112690" w:rsidRDefault="00DA37A3" w:rsidP="00B030FD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 örneklenen kıyas türü aşağıdakilerden hangisidir?</w:t>
      </w:r>
    </w:p>
    <w:p w:rsidR="00DA37A3" w:rsidRPr="00112690" w:rsidRDefault="00DA37A3" w:rsidP="00B030FD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A)Safsata</w:t>
      </w:r>
      <w:r>
        <w:rPr>
          <w:sz w:val="18"/>
          <w:szCs w:val="18"/>
        </w:rPr>
        <w:t xml:space="preserve">       </w:t>
      </w:r>
      <w:r w:rsidRPr="00112690">
        <w:rPr>
          <w:sz w:val="18"/>
          <w:szCs w:val="18"/>
        </w:rPr>
        <w:t>B)Delilli kıyas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C)Sorit</w:t>
      </w:r>
    </w:p>
    <w:p w:rsidR="00DA37A3" w:rsidRPr="00112690" w:rsidRDefault="00DA37A3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112690">
        <w:rPr>
          <w:sz w:val="18"/>
          <w:szCs w:val="18"/>
        </w:rPr>
        <w:t>D)Seçmeli kıyas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E)Basit kıyas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7.</w:t>
      </w:r>
      <w:r w:rsidRPr="00112690">
        <w:rPr>
          <w:sz w:val="18"/>
          <w:szCs w:val="18"/>
        </w:rPr>
        <w:t>Tabularını yıkmak için uğraşmıyorsan “güçsüzsün!”. Tabularını yıkmak için uğraştığın halde yıkamıyorsan yine “güçsüzsün!”.</w:t>
      </w:r>
    </w:p>
    <w:p w:rsidR="00DA37A3" w:rsidRPr="00112690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durum aşağıdakilerin hangisine örnektir?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A)Kesin kıyas</w:t>
      </w:r>
      <w:r>
        <w:rPr>
          <w:sz w:val="18"/>
          <w:szCs w:val="18"/>
        </w:rPr>
        <w:t xml:space="preserve">             </w:t>
      </w:r>
      <w:r w:rsidRPr="00112690">
        <w:rPr>
          <w:sz w:val="18"/>
          <w:szCs w:val="18"/>
        </w:rPr>
        <w:t>B)Sorit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C)Hulfi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D)İkilem</w:t>
      </w:r>
      <w:r>
        <w:rPr>
          <w:sz w:val="18"/>
          <w:szCs w:val="18"/>
        </w:rPr>
        <w:t xml:space="preserve">                    </w:t>
      </w:r>
      <w:r w:rsidRPr="00112690">
        <w:rPr>
          <w:sz w:val="18"/>
          <w:szCs w:val="18"/>
        </w:rPr>
        <w:t>E)Entimem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8.</w:t>
      </w:r>
      <w:r w:rsidRPr="00112690">
        <w:rPr>
          <w:sz w:val="18"/>
          <w:szCs w:val="18"/>
        </w:rPr>
        <w:t xml:space="preserve"> I.Hiçbir tatlı tuzlu değildir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II………………………………………..</w:t>
      </w:r>
    </w:p>
    <w:p w:rsidR="00DA37A3" w:rsidRPr="00112690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Aşağıdakilerden hangisi II. Öncül olursa sonuç geçerli olur?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A)Bazı tatlılar tuzludur.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B)Bütün tuzlular tatlıdır.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C)Hiçbir tuzlu pasta değildir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D)Bazı pastalar tatlıdır.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E)Bazı tatlılar tuzlu değildir.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9.</w:t>
      </w:r>
      <w:r w:rsidRPr="00112690">
        <w:rPr>
          <w:sz w:val="18"/>
          <w:szCs w:val="18"/>
        </w:rPr>
        <w:t>Sinek, hamamböceği ve örümcek mikrop taşıyıcısıdır. O halde tüm haşereler mikrop taşıyıcısıdır.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Bu akıl yürütme aşağıdakilerden hangisine örnektir?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B)İkilem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C)Tümdengelim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D)Analoji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E)Dilem</w:t>
      </w:r>
    </w:p>
    <w:p w:rsidR="00DA37A3" w:rsidRPr="00112690" w:rsidRDefault="00DA37A3" w:rsidP="00003919">
      <w:pPr>
        <w:spacing w:before="80" w:after="80" w:line="240" w:lineRule="auto"/>
        <w:ind w:left="567" w:hanging="567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10.</w:t>
      </w:r>
      <w:r w:rsidRPr="00112690">
        <w:rPr>
          <w:sz w:val="18"/>
          <w:szCs w:val="18"/>
        </w:rPr>
        <w:t xml:space="preserve"> I. Art arda gelen birçok basit kıyastan oluşan kıyas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12690">
        <w:rPr>
          <w:sz w:val="18"/>
          <w:szCs w:val="18"/>
        </w:rPr>
        <w:t xml:space="preserve"> II. Önerme sayısı üçten az olan eksik ifadeli kıyas</w:t>
      </w:r>
    </w:p>
    <w:p w:rsidR="00DA37A3" w:rsidRPr="00112690" w:rsidRDefault="00DA37A3" w:rsidP="00003919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türleri aşağıdakilerin hangisinde doğru adlandırılmıştır?</w:t>
      </w:r>
    </w:p>
    <w:p w:rsidR="00DA37A3" w:rsidRPr="00112690" w:rsidRDefault="00DA37A3" w:rsidP="00003919">
      <w:pPr>
        <w:pStyle w:val="ListParagraph"/>
        <w:numPr>
          <w:ilvl w:val="0"/>
          <w:numId w:val="4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                 II.</w:t>
      </w:r>
    </w:p>
    <w:p w:rsidR="00DA37A3" w:rsidRPr="00112690" w:rsidRDefault="00DA37A3" w:rsidP="00003919">
      <w:pPr>
        <w:pStyle w:val="ListParagraph"/>
        <w:spacing w:before="80" w:after="80" w:line="240" w:lineRule="auto"/>
        <w:ind w:left="1620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0.4pt;margin-top:6pt;width:0;height:69pt;z-index:251654656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34.9pt;margin-top:6pt;width:126pt;height:0;z-index:251653632" o:connectortype="straight"/>
        </w:pict>
      </w:r>
    </w:p>
    <w:p w:rsidR="00DA37A3" w:rsidRPr="00112690" w:rsidRDefault="00DA37A3" w:rsidP="00003919">
      <w:pPr>
        <w:pStyle w:val="ListParagraph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Entimem                        Delilli   </w:t>
      </w:r>
    </w:p>
    <w:p w:rsidR="00DA37A3" w:rsidRPr="00112690" w:rsidRDefault="00DA37A3" w:rsidP="00003919">
      <w:pPr>
        <w:pStyle w:val="ListParagraph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 id="_x0000_s1029" type="#_x0000_t32" style="position:absolute;left:0;text-align:left;margin-left:34.9pt;margin-top:.35pt;width:126pt;height:0;z-index:251655680" o:connectortype="straight"/>
        </w:pict>
      </w:r>
      <w:r w:rsidRPr="00112690">
        <w:rPr>
          <w:sz w:val="18"/>
          <w:szCs w:val="18"/>
        </w:rPr>
        <w:t>Zincirleme                     Entimem</w:t>
      </w:r>
    </w:p>
    <w:p w:rsidR="00DA37A3" w:rsidRPr="00112690" w:rsidRDefault="00DA37A3" w:rsidP="00003919">
      <w:pPr>
        <w:pStyle w:val="ListParagraph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 id="_x0000_s1030" type="#_x0000_t32" style="position:absolute;left:0;text-align:left;margin-left:34.9pt;margin-top:.9pt;width:126pt;height:0;z-index:251656704" o:connectortype="straight"/>
        </w:pict>
      </w:r>
      <w:r w:rsidRPr="00112690">
        <w:rPr>
          <w:sz w:val="18"/>
          <w:szCs w:val="18"/>
        </w:rPr>
        <w:t>Düzensiz                        Karma</w:t>
      </w:r>
    </w:p>
    <w:p w:rsidR="00DA37A3" w:rsidRPr="00112690" w:rsidRDefault="00DA37A3" w:rsidP="00003919">
      <w:pPr>
        <w:pStyle w:val="ListParagraph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 id="_x0000_s1031" type="#_x0000_t32" style="position:absolute;left:0;text-align:left;margin-left:34.9pt;margin-top:-.05pt;width:126pt;height:0;z-index:251657728" o:connectortype="straight"/>
        </w:pict>
      </w:r>
      <w:r w:rsidRPr="00112690">
        <w:rPr>
          <w:sz w:val="18"/>
          <w:szCs w:val="18"/>
        </w:rPr>
        <w:t>Kesin                              Seçmeli</w:t>
      </w:r>
    </w:p>
    <w:p w:rsidR="00DA37A3" w:rsidRPr="00112690" w:rsidRDefault="00DA37A3" w:rsidP="00003919">
      <w:pPr>
        <w:pStyle w:val="ListParagraph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 id="_x0000_s1032" type="#_x0000_t32" style="position:absolute;left:0;text-align:left;margin-left:34.9pt;margin-top:14pt;width:126pt;height:0;z-index:251659776" o:connectortype="straight"/>
        </w:pict>
      </w:r>
      <w:r>
        <w:rPr>
          <w:noProof/>
          <w:lang w:eastAsia="tr-TR"/>
        </w:rPr>
        <w:pict>
          <v:shape id="_x0000_s1033" type="#_x0000_t32" style="position:absolute;left:0;text-align:left;margin-left:34.9pt;margin-top:-.25pt;width:126pt;height:0;z-index:251658752" o:connectortype="straight"/>
        </w:pict>
      </w:r>
      <w:r w:rsidRPr="00112690">
        <w:rPr>
          <w:sz w:val="18"/>
          <w:szCs w:val="18"/>
        </w:rPr>
        <w:t>Basit                               Bileşik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12.</w:t>
      </w:r>
      <w:r w:rsidRPr="00112690">
        <w:rPr>
          <w:sz w:val="18"/>
          <w:szCs w:val="18"/>
        </w:rPr>
        <w:t xml:space="preserve"> Hiçbir ölümlü yorgun değildir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112690">
        <w:rPr>
          <w:sz w:val="18"/>
          <w:szCs w:val="18"/>
        </w:rPr>
        <w:t>Ali ölümlüdür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112690">
        <w:rPr>
          <w:sz w:val="18"/>
          <w:szCs w:val="18"/>
        </w:rPr>
        <w:t>O halde Ali yorgundur.</w:t>
      </w:r>
    </w:p>
    <w:p w:rsidR="00DA37A3" w:rsidRPr="00112690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hatalı kıyasta aşağıdaki kurallardan hangisine uyulmamıştır?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olumsuz öncülden sonuç çıkmaz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B)Her kıyasta büyük, orta ve küçük terim bulunur.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 olumlu öncülden sonuç çıkmaz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D)sonuç önermesi daima öncüllerin zayıf olanına bağlıdır</w:t>
      </w:r>
    </w:p>
    <w:p w:rsidR="00DA37A3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E)İki tikel önermeden sonuç çıkmaz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5.Bir kıyasta sonuç önermesi aşağıdakilerden hangisine dayanılarak elde edilir?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A)Kavram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B)Terim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C)Önerme</w:t>
      </w:r>
    </w:p>
    <w:p w:rsidR="00DA37A3" w:rsidRPr="00112690" w:rsidRDefault="00DA37A3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112690">
        <w:rPr>
          <w:sz w:val="18"/>
          <w:szCs w:val="18"/>
        </w:rPr>
        <w:t>D)Kıyas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E)Öncül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305A9F">
        <w:rPr>
          <w:b/>
          <w:sz w:val="18"/>
          <w:szCs w:val="18"/>
        </w:rPr>
        <w:t>13.</w:t>
      </w:r>
      <w:r>
        <w:rPr>
          <w:sz w:val="18"/>
          <w:szCs w:val="18"/>
        </w:rPr>
        <w:t xml:space="preserve"> B</w:t>
      </w:r>
      <w:r w:rsidRPr="00112690">
        <w:rPr>
          <w:sz w:val="18"/>
          <w:szCs w:val="18"/>
        </w:rPr>
        <w:t>azı kuşlar yumurtlar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112690">
        <w:rPr>
          <w:sz w:val="18"/>
          <w:szCs w:val="18"/>
        </w:rPr>
        <w:t>Bıldırcın bir kuştur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12690">
        <w:rPr>
          <w:sz w:val="18"/>
          <w:szCs w:val="18"/>
        </w:rPr>
        <w:t>O halde bıldırcın da yumurtlar</w:t>
      </w:r>
    </w:p>
    <w:p w:rsidR="00DA37A3" w:rsidRPr="00305A9F" w:rsidRDefault="00DA37A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305A9F">
        <w:rPr>
          <w:b/>
          <w:sz w:val="18"/>
          <w:szCs w:val="18"/>
        </w:rPr>
        <w:t>Yukarıda verilen geçersiz kıyas, hangi sözcüğün değiştirilmesi ile geçerli hale getirilebilir?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A)Kuş</w:t>
      </w:r>
      <w:r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B)Bir</w:t>
      </w:r>
      <w:r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C)Bazı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112690">
        <w:rPr>
          <w:sz w:val="18"/>
          <w:szCs w:val="18"/>
        </w:rPr>
        <w:t>D)Yumurtlar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E)Bıldırcın</w:t>
      </w: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 id="_x0000_s1034" type="#_x0000_t32" style="position:absolute;left:0;text-align:left;margin-left:27.4pt;margin-top:6.05pt;width:84.75pt;height:65.25pt;z-index:251662848" o:connectortype="straight"/>
        </w:pict>
      </w:r>
      <w:r>
        <w:rPr>
          <w:noProof/>
          <w:lang w:eastAsia="tr-TR"/>
        </w:rPr>
        <w:pict>
          <v:shape id="_x0000_s1035" type="#_x0000_t32" style="position:absolute;left:0;text-align:left;margin-left:27.4pt;margin-top:6.05pt;width:84.75pt;height:65.25pt;flip:y;z-index:251661824" o:connectortype="straight"/>
        </w:pict>
      </w:r>
      <w:r>
        <w:rPr>
          <w:noProof/>
          <w:lang w:eastAsia="tr-TR"/>
        </w:rPr>
        <w:pict>
          <v:rect id="_x0000_s1036" style="position:absolute;left:0;text-align:left;margin-left:27.4pt;margin-top:6.05pt;width:84.75pt;height:65.25pt;z-index:251660800"/>
        </w:pict>
      </w:r>
      <w:r w:rsidRPr="000B1256">
        <w:rPr>
          <w:b/>
          <w:sz w:val="18"/>
          <w:szCs w:val="18"/>
        </w:rPr>
        <w:t>14.</w:t>
      </w:r>
      <w:r w:rsidRPr="00112690">
        <w:rPr>
          <w:sz w:val="18"/>
          <w:szCs w:val="18"/>
        </w:rPr>
        <w:t xml:space="preserve">   A                                         E</w:t>
      </w:r>
    </w:p>
    <w:p w:rsidR="00DA37A3" w:rsidRPr="00112690" w:rsidRDefault="00DA37A3" w:rsidP="005140A7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D53EC1">
      <w:pPr>
        <w:spacing w:before="80" w:after="80" w:line="240" w:lineRule="auto"/>
        <w:jc w:val="both"/>
        <w:rPr>
          <w:sz w:val="18"/>
          <w:szCs w:val="18"/>
        </w:rPr>
      </w:pP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I                                          O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Aristoteles Karesi’ne göre, aşağıda sırasıyla verilen I. Öncül, II. Öncül ve sonuç önermelerinden oluşan kıyaslardan hangisi geçerli değildir?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A)AAA</w:t>
      </w:r>
      <w:r>
        <w:rPr>
          <w:sz w:val="18"/>
          <w:szCs w:val="18"/>
        </w:rPr>
        <w:t xml:space="preserve">                                    </w:t>
      </w:r>
      <w:r w:rsidRPr="00112690">
        <w:rPr>
          <w:sz w:val="18"/>
          <w:szCs w:val="18"/>
        </w:rPr>
        <w:t>B)AEE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C)AII</w:t>
      </w:r>
      <w:r>
        <w:rPr>
          <w:sz w:val="18"/>
          <w:szCs w:val="18"/>
        </w:rPr>
        <w:t xml:space="preserve">                                       </w:t>
      </w:r>
      <w:r w:rsidRPr="00112690">
        <w:rPr>
          <w:sz w:val="18"/>
          <w:szCs w:val="18"/>
        </w:rPr>
        <w:t>D)AOO</w:t>
      </w:r>
    </w:p>
    <w:p w:rsidR="00DA37A3" w:rsidRPr="00112690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E)AOI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15.</w:t>
      </w:r>
      <w:r>
        <w:rPr>
          <w:sz w:val="18"/>
          <w:szCs w:val="18"/>
        </w:rPr>
        <w:t xml:space="preserve"> Mantığın ilkeleri nelerdir? Açıklayınız.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16. Yargının kipliği yönünden önerme çeşitleri nelerdir?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17. Yüklemli kesin kıyasın kuralları nelerdir?</w:t>
      </w: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A37A3" w:rsidRDefault="00DA37A3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NOT: Test soruları 5’er, klasik sorular 10’ar puandır.</w:t>
      </w:r>
    </w:p>
    <w:p w:rsidR="00DA37A3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Başarılar Dilerim</w:t>
      </w:r>
    </w:p>
    <w:p w:rsidR="00DA37A3" w:rsidRDefault="00DA37A3" w:rsidP="004F5733">
      <w:pPr>
        <w:pStyle w:val="Footer"/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A37A3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</w:p>
    <w:p w:rsidR="00DA37A3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Gözde GÜNGÖR</w:t>
      </w:r>
    </w:p>
    <w:p w:rsidR="00DA37A3" w:rsidRPr="00112690" w:rsidRDefault="00DA37A3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Felsefe Grubu Öğretmeni</w:t>
      </w:r>
    </w:p>
    <w:sectPr w:rsidR="00DA37A3" w:rsidRPr="00112690" w:rsidSect="002D22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7A3" w:rsidRDefault="00DA37A3" w:rsidP="00B77838">
      <w:pPr>
        <w:spacing w:after="0" w:line="240" w:lineRule="auto"/>
      </w:pPr>
      <w:r>
        <w:separator/>
      </w:r>
    </w:p>
  </w:endnote>
  <w:endnote w:type="continuationSeparator" w:id="0">
    <w:p w:rsidR="00DA37A3" w:rsidRDefault="00DA37A3" w:rsidP="00B7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Default="00DA37A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Default="00DA37A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Default="00DA37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7A3" w:rsidRDefault="00DA37A3" w:rsidP="00B77838">
      <w:pPr>
        <w:spacing w:after="0" w:line="240" w:lineRule="auto"/>
      </w:pPr>
      <w:r>
        <w:separator/>
      </w:r>
    </w:p>
  </w:footnote>
  <w:footnote w:type="continuationSeparator" w:id="0">
    <w:p w:rsidR="00DA37A3" w:rsidRDefault="00DA37A3" w:rsidP="00B77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Default="00DA37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Pr="00B77838" w:rsidRDefault="00DA37A3">
    <w:pPr>
      <w:pStyle w:val="Header"/>
      <w:pBdr>
        <w:bottom w:val="thickThinSmallGap" w:sz="24" w:space="1" w:color="622423"/>
      </w:pBdr>
      <w:jc w:val="center"/>
      <w:rPr>
        <w:rFonts w:ascii="Cambria" w:hAnsi="Cambria"/>
      </w:rPr>
    </w:pPr>
    <w:r>
      <w:rPr>
        <w:rFonts w:ascii="Cambria" w:hAnsi="Cambria"/>
        <w:sz w:val="24"/>
        <w:szCs w:val="24"/>
      </w:rPr>
      <w:t xml:space="preserve">ARAÇ ÇOK PROGRAMLI LİSESİ 2012-2013 </w:t>
    </w:r>
    <w:r w:rsidRPr="00B77838">
      <w:rPr>
        <w:rFonts w:ascii="Cambria" w:hAnsi="Cambria"/>
        <w:sz w:val="24"/>
        <w:szCs w:val="24"/>
      </w:rPr>
      <w:t>EĞ</w:t>
    </w:r>
    <w:r>
      <w:rPr>
        <w:rFonts w:ascii="Cambria" w:hAnsi="Cambria"/>
        <w:sz w:val="24"/>
        <w:szCs w:val="24"/>
      </w:rPr>
      <w:t xml:space="preserve">İTİM ÖĞRETİM YILI MANTIK DERSİ         12-S ve 12-Ç SINIFLARI </w:t>
    </w:r>
    <w:r w:rsidRPr="00511A70">
      <w:rPr>
        <w:rFonts w:ascii="Cambria" w:hAnsi="Cambria"/>
        <w:sz w:val="24"/>
        <w:szCs w:val="24"/>
      </w:rPr>
      <w:t xml:space="preserve">I.DÖNEM II. YAZILI </w:t>
    </w:r>
    <w:r w:rsidRPr="00B77838">
      <w:rPr>
        <w:rFonts w:ascii="Cambria" w:hAnsi="Cambria"/>
        <w:sz w:val="24"/>
        <w:szCs w:val="24"/>
      </w:rPr>
      <w:t>SINAV SORULARI</w:t>
    </w:r>
    <w:r>
      <w:rPr>
        <w:rFonts w:ascii="Cambria" w:hAnsi="Cambria"/>
        <w:sz w:val="24"/>
        <w:szCs w:val="24"/>
      </w:rPr>
      <w:t xml:space="preserve"> </w:t>
    </w:r>
  </w:p>
  <w:p w:rsidR="00DA37A3" w:rsidRDefault="00DA37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A3" w:rsidRDefault="00DA37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07C9"/>
    <w:multiLevelType w:val="hybridMultilevel"/>
    <w:tmpl w:val="3886D982"/>
    <w:lvl w:ilvl="0" w:tplc="1D20A1FE">
      <w:start w:val="1"/>
      <w:numFmt w:val="upperRoman"/>
      <w:lvlText w:val="%1."/>
      <w:lvlJc w:val="left"/>
      <w:pPr>
        <w:ind w:left="16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6A947918"/>
    <w:multiLevelType w:val="hybridMultilevel"/>
    <w:tmpl w:val="21AE62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9B62EC"/>
    <w:multiLevelType w:val="hybridMultilevel"/>
    <w:tmpl w:val="EEA266A4"/>
    <w:lvl w:ilvl="0" w:tplc="364ED2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4F733C"/>
    <w:multiLevelType w:val="hybridMultilevel"/>
    <w:tmpl w:val="0C7674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E621B9"/>
    <w:multiLevelType w:val="hybridMultilevel"/>
    <w:tmpl w:val="8F78661A"/>
    <w:lvl w:ilvl="0" w:tplc="A24CE3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E89"/>
    <w:rsid w:val="00003919"/>
    <w:rsid w:val="00016DDE"/>
    <w:rsid w:val="00020C2C"/>
    <w:rsid w:val="00047791"/>
    <w:rsid w:val="000B1256"/>
    <w:rsid w:val="000F6F0E"/>
    <w:rsid w:val="00112690"/>
    <w:rsid w:val="00166336"/>
    <w:rsid w:val="00252E48"/>
    <w:rsid w:val="002762E4"/>
    <w:rsid w:val="002A4F36"/>
    <w:rsid w:val="002D224F"/>
    <w:rsid w:val="002E30C8"/>
    <w:rsid w:val="00305A9F"/>
    <w:rsid w:val="003074B4"/>
    <w:rsid w:val="0033495F"/>
    <w:rsid w:val="00404F50"/>
    <w:rsid w:val="00416E4A"/>
    <w:rsid w:val="00440701"/>
    <w:rsid w:val="00444FDE"/>
    <w:rsid w:val="004F5733"/>
    <w:rsid w:val="0050495F"/>
    <w:rsid w:val="00511A70"/>
    <w:rsid w:val="005125F9"/>
    <w:rsid w:val="005140A7"/>
    <w:rsid w:val="005249D0"/>
    <w:rsid w:val="00533214"/>
    <w:rsid w:val="005E4306"/>
    <w:rsid w:val="00604E01"/>
    <w:rsid w:val="00613233"/>
    <w:rsid w:val="00627DED"/>
    <w:rsid w:val="006A4453"/>
    <w:rsid w:val="006C6E89"/>
    <w:rsid w:val="00703A89"/>
    <w:rsid w:val="00723A8F"/>
    <w:rsid w:val="007440D9"/>
    <w:rsid w:val="00781004"/>
    <w:rsid w:val="007A3C1F"/>
    <w:rsid w:val="007A3D64"/>
    <w:rsid w:val="007E197B"/>
    <w:rsid w:val="00830749"/>
    <w:rsid w:val="0083489A"/>
    <w:rsid w:val="00843E07"/>
    <w:rsid w:val="008E1A1D"/>
    <w:rsid w:val="008F5A2F"/>
    <w:rsid w:val="00907C3A"/>
    <w:rsid w:val="00924CE6"/>
    <w:rsid w:val="00986B4B"/>
    <w:rsid w:val="009A0D83"/>
    <w:rsid w:val="009B53B8"/>
    <w:rsid w:val="00A425ED"/>
    <w:rsid w:val="00A6561D"/>
    <w:rsid w:val="00A679E4"/>
    <w:rsid w:val="00B030FD"/>
    <w:rsid w:val="00B2187C"/>
    <w:rsid w:val="00B24899"/>
    <w:rsid w:val="00B31156"/>
    <w:rsid w:val="00B55F71"/>
    <w:rsid w:val="00B56C33"/>
    <w:rsid w:val="00B6524F"/>
    <w:rsid w:val="00B77838"/>
    <w:rsid w:val="00C33027"/>
    <w:rsid w:val="00CA2DA6"/>
    <w:rsid w:val="00D02D51"/>
    <w:rsid w:val="00D50DE0"/>
    <w:rsid w:val="00D53EC1"/>
    <w:rsid w:val="00D723A6"/>
    <w:rsid w:val="00D7271F"/>
    <w:rsid w:val="00D972CF"/>
    <w:rsid w:val="00DA37A3"/>
    <w:rsid w:val="00DC70D4"/>
    <w:rsid w:val="00DD672B"/>
    <w:rsid w:val="00E05995"/>
    <w:rsid w:val="00E36295"/>
    <w:rsid w:val="00E62F10"/>
    <w:rsid w:val="00EE753A"/>
    <w:rsid w:val="00F30D59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0D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7783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78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7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8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F573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4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2</Pages>
  <Words>687</Words>
  <Characters>3919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www.sorubak.com</cp:revision>
  <dcterms:created xsi:type="dcterms:W3CDTF">2010-01-09T12:37:00Z</dcterms:created>
  <dcterms:modified xsi:type="dcterms:W3CDTF">2013-01-07T16:50:00Z</dcterms:modified>
  <cp:category>www.sorubak.com</cp:category>
  <cp:version>www.sorubak.com</cp:version>
</cp:coreProperties>
</file>