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E92" w:rsidRDefault="00F66E92" w:rsidP="003101D0">
      <w:pPr>
        <w:pStyle w:val="ListParagraph"/>
      </w:pPr>
      <w:r>
        <w:t xml:space="preserve">    </w:t>
      </w:r>
      <w:hyperlink r:id="rId7" w:history="1">
        <w:r w:rsidRPr="00E8261D">
          <w:rPr>
            <w:rStyle w:val="Hyperlink"/>
            <w:rFonts w:cs="Arial"/>
          </w:rPr>
          <w:t>www.sorubak.com</w:t>
        </w:r>
      </w:hyperlink>
      <w:r>
        <w:t xml:space="preserve"> </w:t>
      </w:r>
    </w:p>
    <w:p w:rsidR="00F66E92" w:rsidRDefault="00F66E92" w:rsidP="009D0058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İslam düşüncesindeki yorum farklılıklarının sebepleri nelerdir ? Yazınız.</w:t>
      </w:r>
    </w:p>
    <w:p w:rsidR="00F66E92" w:rsidRDefault="00F66E92" w:rsidP="009D0058">
      <w:pPr>
        <w:rPr>
          <w:sz w:val="18"/>
          <w:szCs w:val="18"/>
        </w:rPr>
      </w:pPr>
      <w:r>
        <w:rPr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66E92" w:rsidRPr="00EE52DE" w:rsidRDefault="00F66E92" w:rsidP="009D0058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EE52DE">
        <w:rPr>
          <w:sz w:val="24"/>
          <w:szCs w:val="24"/>
        </w:rPr>
        <w:t>Belli başlı itikadi mezhepler nelerdir ? Yazınız.</w:t>
      </w:r>
    </w:p>
    <w:p w:rsidR="00F66E92" w:rsidRDefault="00F66E92" w:rsidP="00094D62">
      <w:pPr>
        <w:pStyle w:val="ListParagraph"/>
        <w:ind w:left="644"/>
        <w:rPr>
          <w:sz w:val="18"/>
          <w:szCs w:val="18"/>
        </w:rPr>
      </w:pPr>
    </w:p>
    <w:p w:rsidR="00F66E92" w:rsidRDefault="00F66E92" w:rsidP="00094D62">
      <w:pPr>
        <w:pStyle w:val="ListParagraph"/>
        <w:ind w:left="0"/>
        <w:rPr>
          <w:sz w:val="18"/>
          <w:szCs w:val="18"/>
        </w:rPr>
      </w:pPr>
      <w:r>
        <w:rPr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66E92" w:rsidRDefault="00F66E92" w:rsidP="00094D62">
      <w:pPr>
        <w:pStyle w:val="ListParagraph"/>
        <w:ind w:left="0"/>
        <w:rPr>
          <w:sz w:val="18"/>
          <w:szCs w:val="18"/>
        </w:rPr>
      </w:pPr>
    </w:p>
    <w:p w:rsidR="00F66E92" w:rsidRPr="002D14B4" w:rsidRDefault="00F66E92" w:rsidP="00094D62">
      <w:pPr>
        <w:pStyle w:val="ListParagraph"/>
        <w:numPr>
          <w:ilvl w:val="0"/>
          <w:numId w:val="1"/>
        </w:numPr>
        <w:rPr>
          <w:sz w:val="18"/>
          <w:szCs w:val="18"/>
        </w:rPr>
      </w:pPr>
      <w:r>
        <w:rPr>
          <w:sz w:val="24"/>
          <w:szCs w:val="24"/>
        </w:rPr>
        <w:t>Mutezile mezhebinin beş temel esası nedir ? Herbirini açıklayarak yazınız.</w:t>
      </w:r>
    </w:p>
    <w:p w:rsidR="00F66E92" w:rsidRDefault="00F66E92" w:rsidP="002D14B4">
      <w:pPr>
        <w:rPr>
          <w:sz w:val="18"/>
          <w:szCs w:val="18"/>
        </w:rPr>
      </w:pPr>
      <w:r>
        <w:rPr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F66E92" w:rsidRDefault="00F66E92" w:rsidP="002D14B4">
      <w:pPr>
        <w:rPr>
          <w:sz w:val="18"/>
          <w:szCs w:val="18"/>
        </w:rPr>
      </w:pPr>
    </w:p>
    <w:p w:rsidR="00F66E92" w:rsidRPr="0045734B" w:rsidRDefault="00F66E92" w:rsidP="002D14B4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45734B">
        <w:rPr>
          <w:sz w:val="24"/>
          <w:szCs w:val="24"/>
        </w:rPr>
        <w:t>İmanda artma eksilme konusundaki ehl-i sünnet ve diğerlerinin görüşü nedir ? Açıklayınız.</w:t>
      </w:r>
    </w:p>
    <w:p w:rsidR="00F66E92" w:rsidRDefault="00F66E92" w:rsidP="0045734B">
      <w:pPr>
        <w:rPr>
          <w:sz w:val="18"/>
          <w:szCs w:val="18"/>
        </w:rPr>
      </w:pPr>
      <w:r>
        <w:rPr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F66E92" w:rsidRPr="00B8011C" w:rsidRDefault="00F66E92" w:rsidP="0045734B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B8011C">
        <w:rPr>
          <w:sz w:val="24"/>
          <w:szCs w:val="24"/>
        </w:rPr>
        <w:t>Kuran-ı kerim’e göre Allah’ın varlığı ve birliğine ait deliller nelerdir ? Açıklayınız.</w:t>
      </w:r>
    </w:p>
    <w:p w:rsidR="00F66E92" w:rsidRDefault="00F66E92" w:rsidP="00B8011C">
      <w:pPr>
        <w:pStyle w:val="ListParagraph"/>
        <w:ind w:left="0"/>
        <w:rPr>
          <w:sz w:val="18"/>
          <w:szCs w:val="18"/>
        </w:rPr>
      </w:pPr>
      <w:r>
        <w:rPr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F66E92" w:rsidRDefault="00F66E92" w:rsidP="00B8011C">
      <w:pPr>
        <w:pStyle w:val="ListParagraph"/>
        <w:ind w:left="0"/>
        <w:rPr>
          <w:sz w:val="18"/>
          <w:szCs w:val="18"/>
        </w:rPr>
      </w:pPr>
    </w:p>
    <w:p w:rsidR="00F66E92" w:rsidRPr="002F70A6" w:rsidRDefault="00F66E92" w:rsidP="00B8011C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2F70A6">
        <w:rPr>
          <w:sz w:val="24"/>
          <w:szCs w:val="24"/>
        </w:rPr>
        <w:t>Allah’ın varlığı ve birliği konusunda Kuran’dan,ilim adamları tarafından ortaya konan delillerden size özel,sizi etkileyen,düşünce ve his olarak sizi en çok etkileyeni hangisidir? Niçin ? Açıklayınız.</w:t>
      </w:r>
    </w:p>
    <w:p w:rsidR="00F66E92" w:rsidRDefault="00F66E92" w:rsidP="002F70A6">
      <w:pPr>
        <w:pStyle w:val="ListParagraph"/>
        <w:ind w:left="0"/>
        <w:rPr>
          <w:sz w:val="18"/>
          <w:szCs w:val="18"/>
        </w:rPr>
      </w:pPr>
      <w:r>
        <w:rPr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F66E92" w:rsidRDefault="00F66E92" w:rsidP="002F70A6">
      <w:pPr>
        <w:pStyle w:val="ListParagraph"/>
        <w:ind w:left="0"/>
        <w:rPr>
          <w:sz w:val="18"/>
          <w:szCs w:val="18"/>
        </w:rPr>
      </w:pPr>
    </w:p>
    <w:p w:rsidR="00F66E92" w:rsidRPr="00B77456" w:rsidRDefault="00F66E92" w:rsidP="002F70A6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B77456">
        <w:rPr>
          <w:sz w:val="24"/>
          <w:szCs w:val="24"/>
        </w:rPr>
        <w:t>Yüce Allah’ın subuti sıfatları nelerdir ? Yazınız.Bir tanesini açıklayınız.</w:t>
      </w:r>
    </w:p>
    <w:p w:rsidR="00F66E92" w:rsidRDefault="00F66E92" w:rsidP="00775C68">
      <w:pPr>
        <w:rPr>
          <w:sz w:val="18"/>
          <w:szCs w:val="18"/>
        </w:rPr>
      </w:pPr>
      <w:r>
        <w:rPr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66E92" w:rsidRPr="00514F19" w:rsidRDefault="00F66E92" w:rsidP="00514F19">
      <w:pPr>
        <w:pStyle w:val="ListParagraph"/>
        <w:numPr>
          <w:ilvl w:val="0"/>
          <w:numId w:val="1"/>
        </w:numPr>
        <w:rPr>
          <w:sz w:val="18"/>
          <w:szCs w:val="18"/>
        </w:rPr>
      </w:pPr>
      <w:r>
        <w:rPr>
          <w:sz w:val="24"/>
          <w:szCs w:val="24"/>
        </w:rPr>
        <w:t xml:space="preserve">                </w:t>
      </w:r>
      <w:r w:rsidRPr="00514F19">
        <w:rPr>
          <w:sz w:val="24"/>
          <w:szCs w:val="24"/>
        </w:rPr>
        <w:t>“leyse ke mislihi şeyün”</w:t>
      </w:r>
      <w:r>
        <w:rPr>
          <w:sz w:val="18"/>
          <w:szCs w:val="18"/>
        </w:rPr>
        <w:t xml:space="preserve"> </w:t>
      </w:r>
      <w:r>
        <w:rPr>
          <w:rFonts w:hint="cs"/>
          <w:sz w:val="32"/>
          <w:szCs w:val="32"/>
          <w:rtl/>
        </w:rPr>
        <w:t>ليس</w:t>
      </w:r>
      <w:r>
        <w:rPr>
          <w:sz w:val="32"/>
          <w:szCs w:val="32"/>
          <w:rtl/>
        </w:rPr>
        <w:t xml:space="preserve">  </w:t>
      </w:r>
      <w:r>
        <w:rPr>
          <w:rFonts w:hint="cs"/>
          <w:sz w:val="32"/>
          <w:szCs w:val="32"/>
          <w:rtl/>
        </w:rPr>
        <w:t>كمثله</w:t>
      </w:r>
      <w:r>
        <w:rPr>
          <w:sz w:val="32"/>
          <w:szCs w:val="32"/>
          <w:rtl/>
        </w:rPr>
        <w:t xml:space="preserve">  </w:t>
      </w:r>
      <w:r>
        <w:rPr>
          <w:rFonts w:hint="cs"/>
          <w:sz w:val="32"/>
          <w:szCs w:val="32"/>
          <w:rtl/>
        </w:rPr>
        <w:t>شيء</w:t>
      </w:r>
      <w:r>
        <w:rPr>
          <w:sz w:val="32"/>
          <w:szCs w:val="32"/>
          <w:rtl/>
        </w:rPr>
        <w:t xml:space="preserve">  </w:t>
      </w:r>
      <w:r>
        <w:rPr>
          <w:sz w:val="32"/>
          <w:szCs w:val="32"/>
        </w:rPr>
        <w:t xml:space="preserve">  </w:t>
      </w:r>
      <w:r w:rsidRPr="00514F19">
        <w:rPr>
          <w:sz w:val="24"/>
          <w:szCs w:val="24"/>
        </w:rPr>
        <w:t>“O’nun benzeri gibi bir şey yoktur.”</w:t>
      </w:r>
    </w:p>
    <w:p w:rsidR="00F66E92" w:rsidRDefault="00F66E92" w:rsidP="00514F19">
      <w:pPr>
        <w:rPr>
          <w:sz w:val="24"/>
          <w:szCs w:val="24"/>
        </w:rPr>
      </w:pPr>
      <w:r>
        <w:rPr>
          <w:sz w:val="24"/>
          <w:szCs w:val="24"/>
        </w:rPr>
        <w:t>Yukarıda metni ve meali verilen Şuara Suresi 11.ayetinin hatıra getirdiği Yüce Allah’a ait zati sıfat nedir ? Yazınız.</w:t>
      </w:r>
    </w:p>
    <w:p w:rsidR="00F66E92" w:rsidRDefault="00F66E92" w:rsidP="00514F19">
      <w:pPr>
        <w:rPr>
          <w:sz w:val="18"/>
          <w:szCs w:val="18"/>
        </w:rPr>
      </w:pPr>
      <w:r>
        <w:rPr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66E92" w:rsidRDefault="00F66E92" w:rsidP="00514F19">
      <w:pPr>
        <w:rPr>
          <w:sz w:val="18"/>
          <w:szCs w:val="18"/>
        </w:rPr>
      </w:pPr>
    </w:p>
    <w:p w:rsidR="00F66E92" w:rsidRDefault="00F66E92" w:rsidP="00A14527">
      <w:pPr>
        <w:jc w:val="center"/>
        <w:rPr>
          <w:sz w:val="18"/>
          <w:szCs w:val="18"/>
        </w:rPr>
      </w:pPr>
      <w:r>
        <w:rPr>
          <w:sz w:val="18"/>
          <w:szCs w:val="18"/>
        </w:rPr>
        <w:t>NOT :  4.VE 6.SORULAR 20,DİĞERLERİ 10 PUANDIR.BAŞARILAR DİLERİM.</w:t>
      </w:r>
    </w:p>
    <w:p w:rsidR="00F66E92" w:rsidRPr="00514F19" w:rsidRDefault="00F66E92" w:rsidP="00514F19">
      <w:pPr>
        <w:rPr>
          <w:sz w:val="18"/>
          <w:szCs w:val="18"/>
        </w:rPr>
      </w:pPr>
    </w:p>
    <w:sectPr w:rsidR="00F66E92" w:rsidRPr="00514F19" w:rsidSect="00E6608C">
      <w:headerReference w:type="default" r:id="rId8"/>
      <w:pgSz w:w="11906" w:h="16838"/>
      <w:pgMar w:top="1417" w:right="282" w:bottom="284" w:left="567" w:header="708" w:footer="708" w:gutter="0"/>
      <w:pgBorders w:offsetFrom="page">
        <w:top w:val="dotDotDash" w:sz="4" w:space="24" w:color="auto"/>
        <w:left w:val="dotDotDash" w:sz="4" w:space="24" w:color="auto"/>
        <w:bottom w:val="dotDotDash" w:sz="4" w:space="24" w:color="auto"/>
        <w:right w:val="dotDotDash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6E92" w:rsidRDefault="00F66E92" w:rsidP="009D0058">
      <w:pPr>
        <w:spacing w:after="0" w:line="240" w:lineRule="auto"/>
      </w:pPr>
      <w:r>
        <w:separator/>
      </w:r>
    </w:p>
  </w:endnote>
  <w:endnote w:type="continuationSeparator" w:id="0">
    <w:p w:rsidR="00F66E92" w:rsidRDefault="00F66E92" w:rsidP="009D00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6E92" w:rsidRDefault="00F66E92" w:rsidP="009D0058">
      <w:pPr>
        <w:spacing w:after="0" w:line="240" w:lineRule="auto"/>
      </w:pPr>
      <w:r>
        <w:separator/>
      </w:r>
    </w:p>
  </w:footnote>
  <w:footnote w:type="continuationSeparator" w:id="0">
    <w:p w:rsidR="00F66E92" w:rsidRDefault="00F66E92" w:rsidP="009D00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E92" w:rsidRDefault="00F66E92" w:rsidP="007C6EA9">
    <w:pPr>
      <w:pStyle w:val="Header"/>
      <w:tabs>
        <w:tab w:val="clear" w:pos="4536"/>
        <w:tab w:val="clear" w:pos="9072"/>
        <w:tab w:val="right" w:pos="11057"/>
      </w:tabs>
    </w:pPr>
    <w:r>
      <w:rPr>
        <w:rFonts w:ascii="Cambria" w:hAnsi="Cambria" w:cs="Times New Roman"/>
        <w:color w:val="4F81BD"/>
        <w:sz w:val="24"/>
        <w:szCs w:val="24"/>
      </w:rPr>
      <w:t>yalova anadolu imam hatip lisesi  2012/2013 ö.y. 12.sınıf KELAM DERSİ 1.dönem 2.yazılı sınav sorularıdır.                         Adı,soyadı : ……………………….</w:t>
    </w:r>
    <w:r>
      <w:rPr>
        <w:rFonts w:ascii="Cambria" w:hAnsi="Cambria" w:cs="Times New Roman"/>
        <w:sz w:val="24"/>
        <w:szCs w:val="24"/>
      </w:rPr>
      <w:tab/>
    </w:r>
    <w:r>
      <w:rPr>
        <w:rFonts w:ascii="Cambria" w:hAnsi="Cambria" w:cs="Times New Roman"/>
        <w:color w:val="4F81BD"/>
        <w:sz w:val="24"/>
        <w:szCs w:val="24"/>
      </w:rPr>
      <w:t>28 Aralık 2012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218CF"/>
    <w:multiLevelType w:val="hybridMultilevel"/>
    <w:tmpl w:val="048CC4BE"/>
    <w:lvl w:ilvl="0" w:tplc="64708132">
      <w:start w:val="1"/>
      <w:numFmt w:val="decimal"/>
      <w:lvlText w:val="%1."/>
      <w:lvlJc w:val="left"/>
      <w:pPr>
        <w:ind w:left="644" w:hanging="360"/>
      </w:pPr>
      <w:rPr>
        <w:rFonts w:cs="Times New Roman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0058"/>
    <w:rsid w:val="00094D62"/>
    <w:rsid w:val="002D14B4"/>
    <w:rsid w:val="002F70A6"/>
    <w:rsid w:val="00303BD3"/>
    <w:rsid w:val="003101D0"/>
    <w:rsid w:val="0045734B"/>
    <w:rsid w:val="00461680"/>
    <w:rsid w:val="00514F19"/>
    <w:rsid w:val="006B0213"/>
    <w:rsid w:val="00775C68"/>
    <w:rsid w:val="007C6EA9"/>
    <w:rsid w:val="00852480"/>
    <w:rsid w:val="008833CA"/>
    <w:rsid w:val="00937285"/>
    <w:rsid w:val="009D0058"/>
    <w:rsid w:val="00A14527"/>
    <w:rsid w:val="00B3356E"/>
    <w:rsid w:val="00B77456"/>
    <w:rsid w:val="00B8011C"/>
    <w:rsid w:val="00D66483"/>
    <w:rsid w:val="00DF7D86"/>
    <w:rsid w:val="00E6608C"/>
    <w:rsid w:val="00E8261D"/>
    <w:rsid w:val="00EE52DE"/>
    <w:rsid w:val="00F32495"/>
    <w:rsid w:val="00F66E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56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D00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D005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9D00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D005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9D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D005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9D0058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3101D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47</TotalTime>
  <Pages>1</Pages>
  <Words>525</Words>
  <Characters>2999</Characters>
  <Application>Microsoft Office Outlook</Application>
  <DocSecurity>0</DocSecurity>
  <Lines>0</Lines>
  <Paragraphs>0</Paragraphs>
  <ScaleCrop>false</ScaleCrop>
  <Manager>www.sorubak.com</Manager>
  <Company>www.sorubak.com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revision>www.sorubak.com</cp:revision>
  <cp:lastPrinted>2012-12-24T19:49:00Z</cp:lastPrinted>
  <dcterms:created xsi:type="dcterms:W3CDTF">2012-12-24T19:10:00Z</dcterms:created>
  <dcterms:modified xsi:type="dcterms:W3CDTF">2013-01-09T17:59:00Z</dcterms:modified>
  <cp:category>www.sorubak.com</cp:category>
</cp:coreProperties>
</file>