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73" w:rsidRPr="00221DB6" w:rsidRDefault="00985073" w:rsidP="00D55920">
      <w:pPr>
        <w:spacing w:after="0"/>
        <w:rPr>
          <w:rFonts w:ascii="Arial" w:hAnsi="Arial" w:cs="Arial"/>
          <w:b/>
          <w:sz w:val="20"/>
          <w:szCs w:val="20"/>
          <w:lang w:eastAsia="tr-TR"/>
        </w:rPr>
      </w:pP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NAME: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                             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  07.01.2010</w:t>
      </w:r>
    </w:p>
    <w:p w:rsidR="00985073" w:rsidRDefault="00985073" w:rsidP="00584C96">
      <w:pPr>
        <w:spacing w:after="0"/>
        <w:jc w:val="center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>2012-2013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 EDUCATION YEAR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>12 TM – 12 FM THE FIRST TERM THE THIRD WRITTEN ENGLISH  EXAM</w:t>
      </w:r>
    </w:p>
    <w:p w:rsidR="00985073" w:rsidRPr="00221DB6" w:rsidRDefault="00985073" w:rsidP="00D55920">
      <w:pPr>
        <w:spacing w:after="0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985073" w:rsidRPr="00221DB6" w:rsidRDefault="00985073" w:rsidP="00D55920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t>Complete the text with the correct form of the verbs.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                     3X16=48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br/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t xml:space="preserve">Ian McBain (1) </w:t>
      </w:r>
      <w:r w:rsidRPr="00CA22C5">
        <w:rPr>
          <w:rFonts w:ascii="Arial" w:hAnsi="Arial" w:cs="Arial"/>
          <w:sz w:val="20"/>
          <w:szCs w:val="20"/>
        </w:rPr>
        <w:pict>
          <v:shape id="_x0000_i1026" type="#_x0000_t75" style="width:60.75pt;height:18pt">
            <v:imagedata r:id="rId7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 xml:space="preserve"> (write)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for many years before he (2) </w:t>
      </w:r>
      <w:r w:rsidRPr="00CA22C5">
        <w:rPr>
          <w:rFonts w:ascii="Arial" w:hAnsi="Arial" w:cs="Arial"/>
          <w:sz w:val="20"/>
          <w:szCs w:val="20"/>
        </w:rPr>
        <w:pict>
          <v:shape id="_x0000_i1027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3" o:spid="_x0000_i1028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(come)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to fame with his second novel in 1993. Since then he (3) </w:t>
      </w:r>
      <w:r w:rsidRPr="00CA22C5">
        <w:rPr>
          <w:rFonts w:ascii="Arial" w:hAnsi="Arial" w:cs="Arial"/>
          <w:sz w:val="20"/>
          <w:szCs w:val="20"/>
        </w:rPr>
        <w:pict>
          <v:shape id="_x0000_i1029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4" o:spid="_x0000_i1030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(write)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more than twenty thrillers, which (4) </w:t>
      </w:r>
      <w:r w:rsidRPr="00CA22C5">
        <w:rPr>
          <w:rFonts w:ascii="Arial" w:hAnsi="Arial" w:cs="Arial"/>
          <w:sz w:val="20"/>
          <w:szCs w:val="20"/>
        </w:rPr>
        <w:pict>
          <v:shape id="_x0000_i1031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5" o:spid="_x0000_i1032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(translate)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into more than thirty languages. If his latest novel, </w: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Dead Body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, (5) </w:t>
      </w:r>
      <w:r w:rsidRPr="00CA22C5">
        <w:rPr>
          <w:rFonts w:ascii="Arial" w:hAnsi="Arial" w:cs="Arial"/>
          <w:sz w:val="20"/>
          <w:szCs w:val="20"/>
        </w:rPr>
        <w:pict>
          <v:shape id="_x0000_i1033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6" o:spid="_x0000_i1034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(reach)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the top of the fiction charts, he (6) </w:t>
      </w:r>
      <w:r w:rsidRPr="00CA22C5">
        <w:rPr>
          <w:rFonts w:ascii="Arial" w:hAnsi="Arial" w:cs="Arial"/>
          <w:sz w:val="20"/>
          <w:szCs w:val="20"/>
        </w:rPr>
        <w:pict>
          <v:shape id="_x0000_i1035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7" o:spid="_x0000_i1036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(have)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a record number of best-selling thrillers. When I (7) </w:t>
      </w:r>
      <w:r w:rsidRPr="00CA22C5">
        <w:rPr>
          <w:rFonts w:ascii="Arial" w:hAnsi="Arial" w:cs="Arial"/>
          <w:sz w:val="20"/>
          <w:szCs w:val="20"/>
        </w:rPr>
        <w:pict>
          <v:shape id="_x0000_i1037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8" o:spid="_x0000_i1038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(meet)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him last week, he (8) </w:t>
      </w:r>
      <w:r w:rsidRPr="00CA22C5">
        <w:rPr>
          <w:rFonts w:ascii="Arial" w:hAnsi="Arial" w:cs="Arial"/>
          <w:sz w:val="20"/>
          <w:szCs w:val="20"/>
        </w:rPr>
        <w:pict>
          <v:shape id="_x0000_i1039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9" o:spid="_x0000_i1040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(just/complete)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an exhausting tour of the country. I (9) </w:t>
      </w:r>
      <w:r w:rsidRPr="00CA22C5">
        <w:rPr>
          <w:rFonts w:ascii="Arial" w:hAnsi="Arial" w:cs="Arial"/>
          <w:sz w:val="20"/>
          <w:szCs w:val="20"/>
        </w:rPr>
        <w:pict>
          <v:shape id="_x0000_i1041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10" o:spid="_x0000_i1042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(ask)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Ian why he (10) </w:t>
      </w:r>
      <w:r w:rsidRPr="00CA22C5">
        <w:rPr>
          <w:rFonts w:ascii="Arial" w:hAnsi="Arial" w:cs="Arial"/>
          <w:sz w:val="20"/>
          <w:szCs w:val="20"/>
        </w:rPr>
        <w:pict>
          <v:shape id="_x0000_i1043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11" o:spid="_x0000_i1044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(think)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his novels (11) </w:t>
      </w:r>
      <w:r w:rsidRPr="00CA22C5">
        <w:rPr>
          <w:rFonts w:ascii="Arial" w:hAnsi="Arial" w:cs="Arial"/>
          <w:sz w:val="20"/>
          <w:szCs w:val="20"/>
        </w:rPr>
        <w:pict>
          <v:shape id="_x0000_i1045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12" o:spid="_x0000_i1046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(be)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so successful. 'I wish I (12) </w:t>
      </w:r>
      <w:r w:rsidRPr="00CA22C5">
        <w:rPr>
          <w:rFonts w:ascii="Arial" w:hAnsi="Arial" w:cs="Arial"/>
          <w:sz w:val="20"/>
          <w:szCs w:val="20"/>
        </w:rPr>
        <w:pict>
          <v:shape id="_x0000_i1047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13" o:spid="_x0000_i1048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(know)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,' he said, 'but I (13) </w:t>
      </w:r>
      <w:r w:rsidRPr="00CA22C5">
        <w:rPr>
          <w:rFonts w:ascii="Arial" w:hAnsi="Arial" w:cs="Arial"/>
          <w:sz w:val="20"/>
          <w:szCs w:val="20"/>
        </w:rPr>
        <w:pict>
          <v:shape id="_x0000_i1049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14" o:spid="_x0000_i1050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(not suppose)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that any writer ever really (14) </w:t>
      </w:r>
      <w:r w:rsidRPr="00CA22C5">
        <w:rPr>
          <w:rFonts w:ascii="Arial" w:hAnsi="Arial" w:cs="Arial"/>
          <w:sz w:val="20"/>
          <w:szCs w:val="20"/>
        </w:rPr>
        <w:pict>
          <v:shape id="_x0000_i1051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15" o:spid="_x0000_i1052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(know)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how the public will react to a novel. Most of us (15) </w:t>
      </w:r>
      <w:r w:rsidRPr="00CA22C5">
        <w:rPr>
          <w:rFonts w:ascii="Arial" w:hAnsi="Arial" w:cs="Arial"/>
          <w:sz w:val="20"/>
          <w:szCs w:val="20"/>
        </w:rPr>
        <w:pict>
          <v:shape id="_x0000_i1053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16" o:spid="_x0000_i1054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(write)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stories for ourselves, and often we don't even know how the novel (16) </w:t>
      </w:r>
      <w:r w:rsidRPr="00CA22C5">
        <w:rPr>
          <w:rFonts w:ascii="Arial" w:hAnsi="Arial" w:cs="Arial"/>
          <w:sz w:val="20"/>
          <w:szCs w:val="20"/>
        </w:rPr>
        <w:pict>
          <v:shape id="_x0000_i1055" type="#_x0000_t75" style="width:60.75pt;height:18pt">
            <v:imagedata r:id="rId7" o:title=""/>
          </v:shape>
        </w:pict>
      </w:r>
      <w:r w:rsidRPr="00FE2695">
        <w:rPr>
          <w:rFonts w:ascii="Arial" w:hAnsi="Arial" w:cs="Arial"/>
          <w:noProof/>
          <w:sz w:val="20"/>
          <w:szCs w:val="20"/>
          <w:lang w:eastAsia="tr-TR"/>
        </w:rPr>
        <w:pict>
          <v:shape id="Resim 17" o:spid="_x0000_i1056" type="#_x0000_t75" alt="http://www.oup.com/images/elt/product_site_graphics/clocktransparent.gif" style="width:13.5pt;height:15pt;visibility:visible">
            <v:imagedata r:id="rId8" o:title=""/>
          </v:shape>
        </w:pic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(end)</w:t>
      </w:r>
      <w:r w:rsidRPr="00221DB6">
        <w:rPr>
          <w:rFonts w:ascii="Arial" w:hAnsi="Arial" w:cs="Arial"/>
          <w:sz w:val="20"/>
          <w:szCs w:val="20"/>
          <w:lang w:eastAsia="tr-TR"/>
        </w:rPr>
        <w:t>.'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85073" w:rsidRPr="00221DB6" w:rsidRDefault="00985073" w:rsidP="00D55920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t>Phrasal verbs: Match the phrasal verbs and definitions.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                  4X8=32       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32"/>
        <w:gridCol w:w="1245"/>
        <w:gridCol w:w="300"/>
        <w:gridCol w:w="1898"/>
        <w:gridCol w:w="306"/>
        <w:gridCol w:w="3150"/>
      </w:tblGrid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pict>
                <v:shape id="_x0000_i1057" type="#_x0000_t75" style="width:60.75pt;height:18pt">
                  <v:imagedata r:id="rId7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90" o:spid="_x0000_i1058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put something down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reject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pict>
                <v:shape id="_x0000_i1059" type="#_x0000_t75" style="width:60.75pt;height:18pt">
                  <v:imagedata r:id="rId7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91" o:spid="_x0000_i1060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give something away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surrender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pict>
                <v:shape id="_x0000_i1061" type="#_x0000_t75" style="width:60.75pt;height:18pt">
                  <v:imagedata r:id="rId7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92" o:spid="_x0000_i1062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give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increase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pict>
                <v:shape id="_x0000_i1063" type="#_x0000_t75" style="width:60.75pt;height:18pt">
                  <v:imagedata r:id="rId7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93" o:spid="_x0000_i1064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take somebody in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appear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pict>
                <v:shape id="_x0000_i1065" type="#_x0000_t75" style="width:60.75pt;height:18pt">
                  <v:imagedata r:id="rId7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94" o:spid="_x0000_i1066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turn something down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write something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pict>
                <v:shape id="_x0000_i1067" type="#_x0000_t75" style="width:60.75pt;height:18pt">
                  <v:imagedata r:id="rId7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95" o:spid="_x0000_i1068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turn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deceive somebody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pict>
                <v:shape id="_x0000_i1069" type="#_x0000_t75" style="width:60.75pt;height:18pt">
                  <v:imagedata r:id="rId7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96" o:spid="_x0000_i1070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put something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provide a bed for somebody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pict>
                <v:shape id="_x0000_i1071" type="#_x0000_t75" style="width:60.75pt;height:18pt">
                  <v:imagedata r:id="rId7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97" o:spid="_x0000_i1072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put somebody up</w:t>
            </w:r>
          </w:p>
        </w:tc>
        <w:tc>
          <w:tcPr>
            <w:tcW w:w="0" w:type="auto"/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</w:t>
            </w:r>
          </w:p>
        </w:tc>
        <w:tc>
          <w:tcPr>
            <w:tcW w:w="3150" w:type="dxa"/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reveal something</w:t>
            </w:r>
          </w:p>
        </w:tc>
      </w:tr>
    </w:tbl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85073" w:rsidRPr="00221DB6" w:rsidRDefault="00985073" w:rsidP="00D55920">
      <w:pPr>
        <w:rPr>
          <w:rFonts w:ascii="Arial" w:hAnsi="Arial" w:cs="Arial"/>
          <w:sz w:val="20"/>
          <w:szCs w:val="20"/>
        </w:rPr>
      </w:pPr>
    </w:p>
    <w:tbl>
      <w:tblPr>
        <w:tblW w:w="10762" w:type="dxa"/>
        <w:tblLook w:val="01E0"/>
      </w:tblPr>
      <w:tblGrid>
        <w:gridCol w:w="9516"/>
        <w:gridCol w:w="1246"/>
      </w:tblGrid>
      <w:tr w:rsidR="00985073" w:rsidRPr="00FE2695" w:rsidTr="00FE2695">
        <w:trPr>
          <w:trHeight w:val="539"/>
        </w:trPr>
        <w:tc>
          <w:tcPr>
            <w:tcW w:w="9516" w:type="dxa"/>
          </w:tcPr>
          <w:p w:rsidR="00985073" w:rsidRPr="00FE2695" w:rsidRDefault="00985073" w:rsidP="00FE2695">
            <w:pPr>
              <w:pStyle w:val="Instruction"/>
              <w:keepNext w:val="0"/>
              <w:widowControl w:val="0"/>
              <w:tabs>
                <w:tab w:val="left" w:pos="7920"/>
              </w:tabs>
              <w:ind w:left="360" w:hanging="3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2695">
              <w:rPr>
                <w:rFonts w:ascii="Arial" w:hAnsi="Arial" w:cs="Arial"/>
                <w:sz w:val="20"/>
                <w:szCs w:val="20"/>
              </w:rPr>
              <w:t xml:space="preserve">4 Complete the sentences with the correct forms of the verbs in brackets: Present Continuous or </w:t>
            </w:r>
            <w:r w:rsidRPr="00FE26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going                                                                                                                                       </w:t>
            </w:r>
            <w:r w:rsidRPr="00FE2695">
              <w:rPr>
                <w:rFonts w:ascii="Arial" w:hAnsi="Arial" w:cs="Arial"/>
                <w:iCs/>
                <w:sz w:val="20"/>
                <w:szCs w:val="20"/>
              </w:rPr>
              <w:t>2X10=20</w:t>
            </w:r>
            <w:r w:rsidRPr="00FE26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1246" w:type="dxa"/>
          </w:tcPr>
          <w:p w:rsidR="00985073" w:rsidRPr="00FE2695" w:rsidRDefault="00985073" w:rsidP="00FE2695">
            <w:pPr>
              <w:pStyle w:val="Mark"/>
              <w:widowControl w:val="0"/>
              <w:rPr>
                <w:rFonts w:cs="Arial"/>
                <w:sz w:val="20"/>
                <w:szCs w:val="20"/>
              </w:rPr>
            </w:pPr>
          </w:p>
        </w:tc>
      </w:tr>
    </w:tbl>
    <w:p w:rsidR="00985073" w:rsidRPr="00221DB6" w:rsidRDefault="00985073" w:rsidP="00221DB6">
      <w:pPr>
        <w:rPr>
          <w:rFonts w:ascii="Arial" w:hAnsi="Arial" w:cs="Arial"/>
          <w:sz w:val="20"/>
          <w:szCs w:val="20"/>
        </w:rPr>
      </w:pP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0</w:t>
      </w:r>
      <w:r w:rsidRPr="00221DB6">
        <w:rPr>
          <w:rFonts w:ascii="Arial" w:hAnsi="Arial" w:cs="Arial"/>
          <w:sz w:val="20"/>
          <w:szCs w:val="20"/>
        </w:rPr>
        <w:tab/>
        <w:t>I __</w:t>
      </w:r>
      <w:r w:rsidRPr="00221DB6">
        <w:rPr>
          <w:rFonts w:ascii="Arial" w:hAnsi="Arial" w:cs="Arial"/>
          <w:i/>
          <w:iCs/>
          <w:sz w:val="20"/>
          <w:szCs w:val="20"/>
          <w:u w:val="single"/>
        </w:rPr>
        <w:t>am visiting__</w:t>
      </w:r>
      <w:r w:rsidRPr="00221DB6">
        <w:rPr>
          <w:rFonts w:ascii="Arial" w:hAnsi="Arial" w:cs="Arial"/>
          <w:sz w:val="20"/>
          <w:szCs w:val="20"/>
        </w:rPr>
        <w:t xml:space="preserve"> (</w:t>
      </w:r>
      <w:r w:rsidRPr="00221DB6">
        <w:rPr>
          <w:rFonts w:ascii="Arial" w:hAnsi="Arial" w:cs="Arial"/>
          <w:i/>
          <w:iCs/>
          <w:sz w:val="20"/>
          <w:szCs w:val="20"/>
        </w:rPr>
        <w:t>visit</w:t>
      </w:r>
      <w:r w:rsidRPr="00221DB6">
        <w:rPr>
          <w:rFonts w:ascii="Arial" w:hAnsi="Arial" w:cs="Arial"/>
          <w:sz w:val="20"/>
          <w:szCs w:val="20"/>
        </w:rPr>
        <w:t>) my grandparents on Friday.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1</w:t>
      </w:r>
      <w:r w:rsidRPr="00221DB6">
        <w:rPr>
          <w:rFonts w:ascii="Arial" w:hAnsi="Arial" w:cs="Arial"/>
          <w:sz w:val="20"/>
          <w:szCs w:val="20"/>
        </w:rPr>
        <w:tab/>
        <w:t>She still can’t choose where she wants to go. She thinks she ___________________________________________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go sightseeing</w:t>
      </w:r>
      <w:r w:rsidRPr="00221DB6">
        <w:rPr>
          <w:rFonts w:ascii="Arial" w:hAnsi="Arial" w:cs="Arial"/>
          <w:sz w:val="20"/>
          <w:szCs w:val="20"/>
        </w:rPr>
        <w:t xml:space="preserve">) in </w:t>
      </w:r>
      <w:smartTag w:uri="urn:schemas-microsoft-com:office:smarttags" w:element="place">
        <w:smartTag w:uri="urn:schemas-microsoft-com:office:smarttags" w:element="country-region">
          <w:r w:rsidRPr="00221DB6">
            <w:rPr>
              <w:rFonts w:ascii="Arial" w:hAnsi="Arial" w:cs="Arial"/>
              <w:sz w:val="20"/>
              <w:szCs w:val="20"/>
            </w:rPr>
            <w:t>Belgium</w:t>
          </w:r>
        </w:smartTag>
      </w:smartTag>
      <w:r w:rsidRPr="00221DB6">
        <w:rPr>
          <w:rFonts w:ascii="Arial" w:hAnsi="Arial" w:cs="Arial"/>
          <w:sz w:val="20"/>
          <w:szCs w:val="20"/>
        </w:rPr>
        <w:t>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2</w:t>
      </w:r>
      <w:r w:rsidRPr="00221DB6">
        <w:rPr>
          <w:rFonts w:ascii="Arial" w:hAnsi="Arial" w:cs="Arial"/>
          <w:sz w:val="20"/>
          <w:szCs w:val="20"/>
        </w:rPr>
        <w:tab/>
        <w:t>I 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go swimming</w:t>
      </w:r>
      <w:r w:rsidRPr="00221DB6">
        <w:rPr>
          <w:rFonts w:ascii="Arial" w:hAnsi="Arial" w:cs="Arial"/>
          <w:sz w:val="20"/>
          <w:szCs w:val="20"/>
        </w:rPr>
        <w:t>). Do you want to join me?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3</w:t>
      </w:r>
      <w:r w:rsidRPr="00221DB6">
        <w:rPr>
          <w:rFonts w:ascii="Arial" w:hAnsi="Arial" w:cs="Arial"/>
          <w:sz w:val="20"/>
          <w:szCs w:val="20"/>
        </w:rPr>
        <w:tab/>
        <w:t>And your holiday plans? What 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you/see</w:t>
      </w:r>
      <w:r w:rsidRPr="00221DB6">
        <w:rPr>
          <w:rFonts w:ascii="Arial" w:hAnsi="Arial" w:cs="Arial"/>
          <w:sz w:val="20"/>
          <w:szCs w:val="20"/>
        </w:rPr>
        <w:t>) this year?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4</w:t>
      </w:r>
      <w:r w:rsidRPr="00221DB6">
        <w:rPr>
          <w:rFonts w:ascii="Arial" w:hAnsi="Arial" w:cs="Arial"/>
          <w:sz w:val="20"/>
          <w:szCs w:val="20"/>
        </w:rPr>
        <w:tab/>
        <w:t>Mum! Jason 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organise</w:t>
      </w:r>
      <w:r w:rsidRPr="00221DB6">
        <w:rPr>
          <w:rFonts w:ascii="Arial" w:hAnsi="Arial" w:cs="Arial"/>
          <w:sz w:val="20"/>
          <w:szCs w:val="20"/>
        </w:rPr>
        <w:t xml:space="preserve">) an expedition to the </w:t>
      </w:r>
      <w:smartTag w:uri="urn:schemas-microsoft-com:office:smarttags" w:element="place">
        <w:r w:rsidRPr="00221DB6">
          <w:rPr>
            <w:rFonts w:ascii="Arial" w:hAnsi="Arial" w:cs="Arial"/>
            <w:sz w:val="20"/>
            <w:szCs w:val="20"/>
          </w:rPr>
          <w:t>Rocky Mountains</w:t>
        </w:r>
      </w:smartTag>
      <w:r w:rsidRPr="00221DB6">
        <w:rPr>
          <w:rFonts w:ascii="Arial" w:hAnsi="Arial" w:cs="Arial"/>
          <w:sz w:val="20"/>
          <w:szCs w:val="20"/>
        </w:rPr>
        <w:t>. Can I go?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5</w:t>
      </w:r>
      <w:r w:rsidRPr="00221DB6">
        <w:rPr>
          <w:rFonts w:ascii="Arial" w:hAnsi="Arial" w:cs="Arial"/>
          <w:sz w:val="20"/>
          <w:szCs w:val="20"/>
        </w:rPr>
        <w:tab/>
        <w:t>They ___________________________________________________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start</w:t>
      </w:r>
      <w:r w:rsidRPr="00221DB6">
        <w:rPr>
          <w:rFonts w:ascii="Arial" w:hAnsi="Arial" w:cs="Arial"/>
          <w:sz w:val="20"/>
          <w:szCs w:val="20"/>
        </w:rPr>
        <w:t>) their trip tonight.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6</w:t>
      </w:r>
      <w:r w:rsidRPr="00221DB6">
        <w:rPr>
          <w:rFonts w:ascii="Arial" w:hAnsi="Arial" w:cs="Arial"/>
          <w:sz w:val="20"/>
          <w:szCs w:val="20"/>
        </w:rPr>
        <w:tab/>
        <w:t>When 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he/tell</w:t>
      </w:r>
      <w:r w:rsidRPr="00221DB6">
        <w:rPr>
          <w:rFonts w:ascii="Arial" w:hAnsi="Arial" w:cs="Arial"/>
          <w:sz w:val="20"/>
          <w:szCs w:val="20"/>
        </w:rPr>
        <w:t>) you how much you have to pay?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7</w:t>
      </w:r>
      <w:r w:rsidRPr="00221DB6">
        <w:rPr>
          <w:rFonts w:ascii="Arial" w:hAnsi="Arial" w:cs="Arial"/>
          <w:sz w:val="20"/>
          <w:szCs w:val="20"/>
        </w:rPr>
        <w:tab/>
        <w:t>We 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talk</w:t>
      </w:r>
      <w:r w:rsidRPr="00221DB6">
        <w:rPr>
          <w:rFonts w:ascii="Arial" w:hAnsi="Arial" w:cs="Arial"/>
          <w:sz w:val="20"/>
          <w:szCs w:val="20"/>
        </w:rPr>
        <w:t>) to our boss. Maybe he can sponsor their holidays.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8</w:t>
      </w:r>
      <w:r w:rsidRPr="00221DB6">
        <w:rPr>
          <w:rFonts w:ascii="Arial" w:hAnsi="Arial" w:cs="Arial"/>
          <w:sz w:val="20"/>
          <w:szCs w:val="20"/>
        </w:rPr>
        <w:tab/>
        <w:t>When _________________________________ (</w:t>
      </w:r>
      <w:r w:rsidRPr="00221DB6">
        <w:rPr>
          <w:rFonts w:ascii="Arial" w:hAnsi="Arial" w:cs="Arial"/>
          <w:i/>
          <w:sz w:val="20"/>
          <w:szCs w:val="20"/>
        </w:rPr>
        <w:t>he/go hiking</w:t>
      </w:r>
      <w:r w:rsidRPr="00221DB6">
        <w:rPr>
          <w:rFonts w:ascii="Arial" w:hAnsi="Arial" w:cs="Arial"/>
          <w:sz w:val="20"/>
          <w:szCs w:val="20"/>
        </w:rPr>
        <w:t xml:space="preserve">) in the </w:t>
      </w:r>
      <w:smartTag w:uri="urn:schemas-microsoft-com:office:smarttags" w:element="place">
        <w:r w:rsidRPr="00221DB6">
          <w:rPr>
            <w:rFonts w:ascii="Arial" w:hAnsi="Arial" w:cs="Arial"/>
            <w:sz w:val="20"/>
            <w:szCs w:val="20"/>
          </w:rPr>
          <w:t>Alps</w:t>
        </w:r>
      </w:smartTag>
      <w:r w:rsidRPr="00221DB6">
        <w:rPr>
          <w:rFonts w:ascii="Arial" w:hAnsi="Arial" w:cs="Arial"/>
          <w:sz w:val="20"/>
          <w:szCs w:val="20"/>
        </w:rPr>
        <w:t>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9</w:t>
      </w:r>
      <w:r w:rsidRPr="00221DB6">
        <w:rPr>
          <w:rFonts w:ascii="Arial" w:hAnsi="Arial" w:cs="Arial"/>
          <w:sz w:val="20"/>
          <w:szCs w:val="20"/>
        </w:rPr>
        <w:tab/>
        <w:t>Maybe Sandra ________________________________ (</w:t>
      </w:r>
      <w:r w:rsidRPr="00221DB6">
        <w:rPr>
          <w:rFonts w:ascii="Arial" w:hAnsi="Arial" w:cs="Arial"/>
          <w:i/>
          <w:sz w:val="20"/>
          <w:szCs w:val="20"/>
        </w:rPr>
        <w:t>help</w:t>
      </w:r>
      <w:r w:rsidRPr="00221DB6">
        <w:rPr>
          <w:rFonts w:ascii="Arial" w:hAnsi="Arial" w:cs="Arial"/>
          <w:sz w:val="20"/>
          <w:szCs w:val="20"/>
        </w:rPr>
        <w:t>) us choose the right hotel.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10</w:t>
      </w:r>
      <w:r w:rsidRPr="00221DB6">
        <w:rPr>
          <w:rFonts w:ascii="Arial" w:hAnsi="Arial" w:cs="Arial"/>
          <w:sz w:val="20"/>
          <w:szCs w:val="20"/>
        </w:rPr>
        <w:tab/>
        <w:t>How ____________________________________ (</w:t>
      </w:r>
      <w:r w:rsidRPr="00221DB6">
        <w:rPr>
          <w:rFonts w:ascii="Arial" w:hAnsi="Arial" w:cs="Arial"/>
          <w:i/>
          <w:sz w:val="20"/>
          <w:szCs w:val="20"/>
        </w:rPr>
        <w:t>you/relax</w:t>
      </w:r>
      <w:r w:rsidRPr="00221DB6">
        <w:rPr>
          <w:rFonts w:ascii="Arial" w:hAnsi="Arial" w:cs="Arial"/>
          <w:sz w:val="20"/>
          <w:szCs w:val="20"/>
        </w:rPr>
        <w:t>) there? I’m not sure because I don’t know the place.</w:t>
      </w:r>
    </w:p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t xml:space="preserve">Tense revision </w:t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t>Complete the text with the correct form of the verbs.</w:t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br/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t xml:space="preserve">Ian McBain (1) </w:t>
      </w:r>
      <w:r w:rsidRPr="00CA22C5">
        <w:rPr>
          <w:rFonts w:ascii="Arial" w:hAnsi="Arial" w:cs="Arial"/>
          <w:sz w:val="24"/>
          <w:szCs w:val="24"/>
        </w:rPr>
        <w:pict>
          <v:shape id="_x0000_i1073" type="#_x0000_t75" style="width:53.25pt;height:18pt">
            <v:imagedata r:id="rId9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08" o:spid="_x0000_i1074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(write)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for many years before he (2) </w:t>
      </w:r>
      <w:r w:rsidRPr="00CA22C5">
        <w:rPr>
          <w:rFonts w:ascii="Arial" w:hAnsi="Arial" w:cs="Arial"/>
          <w:sz w:val="24"/>
          <w:szCs w:val="24"/>
        </w:rPr>
        <w:pict>
          <v:shape id="_x0000_i1075" type="#_x0000_t75" style="width:53.25pt;height:18pt">
            <v:imagedata r:id="rId10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09" o:spid="_x0000_i1076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(come)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to fame with his second novel in 1993. Since then he (3) </w:t>
      </w:r>
      <w:r w:rsidRPr="00CA22C5">
        <w:rPr>
          <w:rFonts w:ascii="Arial" w:hAnsi="Arial" w:cs="Arial"/>
          <w:sz w:val="24"/>
          <w:szCs w:val="24"/>
        </w:rPr>
        <w:pict>
          <v:shape id="_x0000_i1077" type="#_x0000_t75" style="width:53.25pt;height:18pt">
            <v:imagedata r:id="rId11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0" o:spid="_x0000_i1078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(write)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more than twenty thrillers, which (4) </w:t>
      </w:r>
      <w:r w:rsidRPr="00CA22C5">
        <w:rPr>
          <w:rFonts w:ascii="Arial" w:hAnsi="Arial" w:cs="Arial"/>
          <w:sz w:val="24"/>
          <w:szCs w:val="24"/>
        </w:rPr>
        <w:pict>
          <v:shape id="_x0000_i1079" type="#_x0000_t75" style="width:53.25pt;height:18pt">
            <v:imagedata r:id="rId12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1" o:spid="_x0000_i1080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(translate)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into more than thirty languages. If his latest novel, </w: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Dead Body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, (5) </w:t>
      </w:r>
      <w:r w:rsidRPr="00CA22C5">
        <w:rPr>
          <w:rFonts w:ascii="Arial" w:hAnsi="Arial" w:cs="Arial"/>
          <w:sz w:val="24"/>
          <w:szCs w:val="24"/>
        </w:rPr>
        <w:pict>
          <v:shape id="_x0000_i1081" type="#_x0000_t75" style="width:53.25pt;height:18pt">
            <v:imagedata r:id="rId13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2" o:spid="_x0000_i1082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(reach)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the top of the fiction charts, he (6) </w:t>
      </w:r>
      <w:r w:rsidRPr="00CA22C5">
        <w:rPr>
          <w:rFonts w:ascii="Arial" w:hAnsi="Arial" w:cs="Arial"/>
          <w:sz w:val="24"/>
          <w:szCs w:val="24"/>
        </w:rPr>
        <w:pict>
          <v:shape id="_x0000_i1083" type="#_x0000_t75" style="width:53.25pt;height:18pt">
            <v:imagedata r:id="rId14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3" o:spid="_x0000_i1084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(have)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a record number of best-selling thrillers. When I (7) </w:t>
      </w:r>
      <w:r w:rsidRPr="00CA22C5">
        <w:rPr>
          <w:rFonts w:ascii="Arial" w:hAnsi="Arial" w:cs="Arial"/>
          <w:sz w:val="24"/>
          <w:szCs w:val="24"/>
        </w:rPr>
        <w:pict>
          <v:shape id="_x0000_i1085" type="#_x0000_t75" style="width:53.25pt;height:18pt">
            <v:imagedata r:id="rId15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4" o:spid="_x0000_i1086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(meet)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him last week, he (8) </w:t>
      </w:r>
      <w:r w:rsidRPr="00CA22C5">
        <w:rPr>
          <w:rFonts w:ascii="Arial" w:hAnsi="Arial" w:cs="Arial"/>
          <w:sz w:val="24"/>
          <w:szCs w:val="24"/>
        </w:rPr>
        <w:pict>
          <v:shape id="_x0000_i1087" type="#_x0000_t75" style="width:53.25pt;height:18pt">
            <v:imagedata r:id="rId16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5" o:spid="_x0000_i1088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(just/complete)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an exhausting tour of the country. I (9) </w:t>
      </w:r>
      <w:r w:rsidRPr="00CA22C5">
        <w:rPr>
          <w:rFonts w:ascii="Arial" w:hAnsi="Arial" w:cs="Arial"/>
          <w:sz w:val="24"/>
          <w:szCs w:val="24"/>
        </w:rPr>
        <w:pict>
          <v:shape id="_x0000_i1089" type="#_x0000_t75" style="width:53.25pt;height:18pt">
            <v:imagedata r:id="rId17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6" o:spid="_x0000_i1090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(ask)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Ian why he (10) </w:t>
      </w:r>
      <w:r w:rsidRPr="00CA22C5">
        <w:rPr>
          <w:rFonts w:ascii="Arial" w:hAnsi="Arial" w:cs="Arial"/>
          <w:sz w:val="24"/>
          <w:szCs w:val="24"/>
        </w:rPr>
        <w:pict>
          <v:shape id="_x0000_i1091" type="#_x0000_t75" style="width:53.25pt;height:18pt">
            <v:imagedata r:id="rId18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7" o:spid="_x0000_i1092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(think)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his novels (11) </w:t>
      </w:r>
      <w:r w:rsidRPr="00CA22C5">
        <w:rPr>
          <w:rFonts w:ascii="Arial" w:hAnsi="Arial" w:cs="Arial"/>
          <w:sz w:val="24"/>
          <w:szCs w:val="24"/>
        </w:rPr>
        <w:pict>
          <v:shape id="_x0000_i1093" type="#_x0000_t75" style="width:53.25pt;height:18pt">
            <v:imagedata r:id="rId19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8" o:spid="_x0000_i1094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(be)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so successful. 'I wish I (12) </w:t>
      </w:r>
      <w:r w:rsidRPr="00CA22C5">
        <w:rPr>
          <w:rFonts w:ascii="Arial" w:hAnsi="Arial" w:cs="Arial"/>
          <w:sz w:val="24"/>
          <w:szCs w:val="24"/>
        </w:rPr>
        <w:pict>
          <v:shape id="_x0000_i1095" type="#_x0000_t75" style="width:53.25pt;height:18pt">
            <v:imagedata r:id="rId20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19" o:spid="_x0000_i1096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(know)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,' he said, 'but I (13) </w:t>
      </w:r>
      <w:r w:rsidRPr="00CA22C5">
        <w:rPr>
          <w:rFonts w:ascii="Arial" w:hAnsi="Arial" w:cs="Arial"/>
          <w:sz w:val="24"/>
          <w:szCs w:val="24"/>
        </w:rPr>
        <w:pict>
          <v:shape id="_x0000_i1097" type="#_x0000_t75" style="width:53.25pt;height:18pt">
            <v:imagedata r:id="rId21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20" o:spid="_x0000_i1098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(not suppose)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that any writer ever really (14) </w:t>
      </w:r>
      <w:r w:rsidRPr="00CA22C5">
        <w:rPr>
          <w:rFonts w:ascii="Arial" w:hAnsi="Arial" w:cs="Arial"/>
          <w:sz w:val="24"/>
          <w:szCs w:val="24"/>
        </w:rPr>
        <w:pict>
          <v:shape id="_x0000_i1099" type="#_x0000_t75" style="width:53.25pt;height:18pt">
            <v:imagedata r:id="rId22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21" o:spid="_x0000_i1100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(know)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how the public will react to a novel. Most of us (15) </w:t>
      </w:r>
      <w:r w:rsidRPr="00CA22C5">
        <w:rPr>
          <w:rFonts w:ascii="Arial" w:hAnsi="Arial" w:cs="Arial"/>
          <w:sz w:val="24"/>
          <w:szCs w:val="24"/>
        </w:rPr>
        <w:pict>
          <v:shape id="_x0000_i1101" type="#_x0000_t75" style="width:53.25pt;height:18pt">
            <v:imagedata r:id="rId23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22" o:spid="_x0000_i1102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(write)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stories for ourselves, and often we don't even know how the novel (16) </w:t>
      </w:r>
      <w:r w:rsidRPr="00CA22C5">
        <w:rPr>
          <w:rFonts w:ascii="Arial" w:hAnsi="Arial" w:cs="Arial"/>
          <w:sz w:val="24"/>
          <w:szCs w:val="24"/>
        </w:rPr>
        <w:pict>
          <v:shape id="_x0000_i1103" type="#_x0000_t75" style="width:53.25pt;height:18pt">
            <v:imagedata r:id="rId24" o:title=""/>
          </v:shape>
        </w:pict>
      </w:r>
      <w:r w:rsidRPr="00FE2695">
        <w:rPr>
          <w:rFonts w:ascii="Arial" w:hAnsi="Arial" w:cs="Arial"/>
          <w:noProof/>
          <w:sz w:val="24"/>
          <w:szCs w:val="24"/>
          <w:lang w:eastAsia="tr-TR"/>
        </w:rPr>
        <w:pict>
          <v:shape id="Resim 123" o:spid="_x0000_i1104" type="#_x0000_t75" alt="http://www.oup.com/images/elt/product_site_graphics/clocktransparent.gif" style="width:13.5pt;height:15pt;visibility:visible">
            <v:imagedata r:id="rId8" o:title=""/>
          </v:shape>
        </w:pic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(end)</w:t>
      </w:r>
      <w:r w:rsidRPr="00D55920">
        <w:rPr>
          <w:rFonts w:ascii="Arial" w:hAnsi="Arial" w:cs="Arial"/>
          <w:sz w:val="24"/>
          <w:szCs w:val="24"/>
          <w:lang w:eastAsia="tr-TR"/>
        </w:rPr>
        <w:t>.'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54"/>
        <w:gridCol w:w="1095"/>
        <w:gridCol w:w="300"/>
        <w:gridCol w:w="2272"/>
        <w:gridCol w:w="337"/>
        <w:gridCol w:w="3150"/>
      </w:tblGrid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CA22C5">
              <w:rPr>
                <w:rFonts w:ascii="Arial" w:hAnsi="Arial" w:cs="Arial"/>
                <w:sz w:val="24"/>
                <w:szCs w:val="24"/>
              </w:rPr>
              <w:pict>
                <v:shape id="_x0000_i1105" type="#_x0000_t75" style="width:53.25pt;height:18pt">
                  <v:imagedata r:id="rId25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Resim 230" o:spid="_x0000_i1106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put something down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reject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CA22C5">
              <w:rPr>
                <w:rFonts w:ascii="Arial" w:hAnsi="Arial" w:cs="Arial"/>
                <w:sz w:val="24"/>
                <w:szCs w:val="24"/>
              </w:rPr>
              <w:pict>
                <v:shape id="_x0000_i1107" type="#_x0000_t75" style="width:53.25pt;height:18pt">
                  <v:imagedata r:id="rId25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Resim 231" o:spid="_x0000_i1108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give something away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surrender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CA22C5">
              <w:rPr>
                <w:rFonts w:ascii="Arial" w:hAnsi="Arial" w:cs="Arial"/>
                <w:sz w:val="24"/>
                <w:szCs w:val="24"/>
              </w:rPr>
              <w:pict>
                <v:shape id="_x0000_i1109" type="#_x0000_t75" style="width:53.25pt;height:18pt">
                  <v:imagedata r:id="rId25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Resim 232" o:spid="_x0000_i1110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give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increase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CA22C5">
              <w:rPr>
                <w:rFonts w:ascii="Arial" w:hAnsi="Arial" w:cs="Arial"/>
                <w:sz w:val="24"/>
                <w:szCs w:val="24"/>
              </w:rPr>
              <w:pict>
                <v:shape id="_x0000_i1111" type="#_x0000_t75" style="width:53.25pt;height:18pt">
                  <v:imagedata r:id="rId25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Resim 233" o:spid="_x0000_i1112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take somebody in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appear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CA22C5">
              <w:rPr>
                <w:rFonts w:ascii="Arial" w:hAnsi="Arial" w:cs="Arial"/>
                <w:sz w:val="24"/>
                <w:szCs w:val="24"/>
              </w:rPr>
              <w:pict>
                <v:shape id="_x0000_i1113" type="#_x0000_t75" style="width:53.25pt;height:18pt">
                  <v:imagedata r:id="rId25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Resim 234" o:spid="_x0000_i1114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turn something down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write something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CA22C5">
              <w:rPr>
                <w:rFonts w:ascii="Arial" w:hAnsi="Arial" w:cs="Arial"/>
                <w:sz w:val="24"/>
                <w:szCs w:val="24"/>
              </w:rPr>
              <w:pict>
                <v:shape id="_x0000_i1115" type="#_x0000_t75" style="width:53.25pt;height:18pt">
                  <v:imagedata r:id="rId25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Resim 235" o:spid="_x0000_i1116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turn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deceive somebody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CA22C5">
              <w:rPr>
                <w:rFonts w:ascii="Arial" w:hAnsi="Arial" w:cs="Arial"/>
                <w:sz w:val="24"/>
                <w:szCs w:val="24"/>
              </w:rPr>
              <w:pict>
                <v:shape id="_x0000_i1117" type="#_x0000_t75" style="width:53.25pt;height:18pt">
                  <v:imagedata r:id="rId25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Resim 236" o:spid="_x0000_i1118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put something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provide a bed for somebody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CA22C5">
              <w:rPr>
                <w:rFonts w:ascii="Arial" w:hAnsi="Arial" w:cs="Arial"/>
                <w:sz w:val="24"/>
                <w:szCs w:val="24"/>
              </w:rPr>
              <w:pict>
                <v:shape id="_x0000_i1119" type="#_x0000_t75" style="width:53.25pt;height:18pt">
                  <v:imagedata r:id="rId25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FE2695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Resim 237" o:spid="_x0000_i1120" type="#_x0000_t75" alt="http://www.oup.com/images/elt/product_site_graphics/clocktransparent.gif" style="width:13.5pt;height:15pt;visibility:visible">
                  <v:imagedata r:id="rId8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put somebody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reveal something</w:t>
            </w:r>
          </w:p>
        </w:tc>
      </w:tr>
    </w:tbl>
    <w:p w:rsidR="00985073" w:rsidRDefault="00985073" w:rsidP="00D55920"/>
    <w:sectPr w:rsidR="00985073" w:rsidSect="00D55920">
      <w:footerReference w:type="default" r:id="rId2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073" w:rsidRDefault="00985073" w:rsidP="008C1D14">
      <w:pPr>
        <w:spacing w:after="0"/>
      </w:pPr>
      <w:r>
        <w:separator/>
      </w:r>
    </w:p>
  </w:endnote>
  <w:endnote w:type="continuationSeparator" w:id="0">
    <w:p w:rsidR="00985073" w:rsidRDefault="00985073" w:rsidP="008C1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73" w:rsidRPr="00733F06" w:rsidRDefault="00985073" w:rsidP="00733F06">
    <w:pPr>
      <w:pStyle w:val="Footer"/>
    </w:pPr>
    <w:hyperlink r:id="rId1" w:history="1">
      <w:r w:rsidRPr="00A91083">
        <w:rPr>
          <w:rStyle w:val="Hyperlink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073" w:rsidRDefault="00985073" w:rsidP="008C1D14">
      <w:pPr>
        <w:spacing w:after="0"/>
      </w:pPr>
      <w:r>
        <w:separator/>
      </w:r>
    </w:p>
  </w:footnote>
  <w:footnote w:type="continuationSeparator" w:id="0">
    <w:p w:rsidR="00985073" w:rsidRDefault="00985073" w:rsidP="008C1D1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2" o:spid="_x0000_i1025" type="#_x0000_t75" alt="http://www.oup.com/images/elt/product_site_graphics/clocktransparent.gif" style="width:13.5pt;height:15pt;visibility:visible" o:bullet="t">
        <v:imagedata r:id="rId1" o:title=""/>
      </v:shape>
    </w:pict>
  </w:numPicBullet>
  <w:abstractNum w:abstractNumId="0">
    <w:nsid w:val="6CD74C51"/>
    <w:multiLevelType w:val="hybridMultilevel"/>
    <w:tmpl w:val="3654ADEC"/>
    <w:lvl w:ilvl="0" w:tplc="212CD76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D223F6"/>
    <w:multiLevelType w:val="hybridMultilevel"/>
    <w:tmpl w:val="A1E081CC"/>
    <w:lvl w:ilvl="0" w:tplc="15CC85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301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5CB0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49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3E1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C02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5EE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A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2A2C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920"/>
    <w:rsid w:val="00221DB6"/>
    <w:rsid w:val="002659CA"/>
    <w:rsid w:val="003C32BA"/>
    <w:rsid w:val="004F00AD"/>
    <w:rsid w:val="00584C96"/>
    <w:rsid w:val="00733F06"/>
    <w:rsid w:val="008C1D14"/>
    <w:rsid w:val="00985073"/>
    <w:rsid w:val="00A91083"/>
    <w:rsid w:val="00AC5150"/>
    <w:rsid w:val="00AE4343"/>
    <w:rsid w:val="00CA22C5"/>
    <w:rsid w:val="00D55920"/>
    <w:rsid w:val="00F9195C"/>
    <w:rsid w:val="00FE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0AD"/>
    <w:pPr>
      <w:spacing w:after="20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xercisetextgfp">
    <w:name w:val="exercise_text_gfp"/>
    <w:basedOn w:val="DefaultParagraphFont"/>
    <w:uiPriority w:val="99"/>
    <w:rsid w:val="00D55920"/>
    <w:rPr>
      <w:rFonts w:cs="Times New Roman"/>
    </w:rPr>
  </w:style>
  <w:style w:type="character" w:customStyle="1" w:styleId="exercisegapfillgfp">
    <w:name w:val="exercise_gapfill_gfp"/>
    <w:basedOn w:val="DefaultParagraphFont"/>
    <w:uiPriority w:val="99"/>
    <w:rsid w:val="00D55920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D55920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559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59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5592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21DB6"/>
    <w:rPr>
      <w:rFonts w:cs="Times New Roman"/>
      <w:color w:val="0000FF"/>
      <w:u w:val="single"/>
    </w:rPr>
  </w:style>
  <w:style w:type="paragraph" w:customStyle="1" w:styleId="Instruction">
    <w:name w:val="Instruction"/>
    <w:basedOn w:val="Normal"/>
    <w:next w:val="Normal"/>
    <w:uiPriority w:val="99"/>
    <w:rsid w:val="00221DB6"/>
    <w:pPr>
      <w:keepNext/>
      <w:spacing w:before="20" w:after="120"/>
    </w:pPr>
    <w:rPr>
      <w:rFonts w:ascii="Times New Roman" w:eastAsia="Times New Roman" w:hAnsi="Times New Roman"/>
      <w:b/>
      <w:lang w:val="en-GB" w:eastAsia="en-GB"/>
    </w:rPr>
  </w:style>
  <w:style w:type="paragraph" w:customStyle="1" w:styleId="Mark">
    <w:name w:val="Mark"/>
    <w:basedOn w:val="Normal"/>
    <w:next w:val="Normal"/>
    <w:uiPriority w:val="99"/>
    <w:rsid w:val="00221DB6"/>
    <w:pPr>
      <w:spacing w:before="120" w:after="120"/>
      <w:jc w:val="center"/>
    </w:pPr>
    <w:rPr>
      <w:rFonts w:ascii="Arial" w:eastAsia="Times New Roman" w:hAnsi="Arial"/>
      <w:lang w:val="en-GB" w:eastAsia="en-GB"/>
    </w:rPr>
  </w:style>
  <w:style w:type="paragraph" w:customStyle="1" w:styleId="Write-In">
    <w:name w:val="Write-In"/>
    <w:basedOn w:val="Normal"/>
    <w:next w:val="Normal"/>
    <w:uiPriority w:val="99"/>
    <w:rsid w:val="00221DB6"/>
    <w:pPr>
      <w:keepNext/>
      <w:spacing w:after="120" w:line="360" w:lineRule="auto"/>
    </w:pPr>
    <w:rPr>
      <w:rFonts w:ascii="Times New Roman" w:eastAsia="Times New Roman" w:hAnsi="Times New Roman"/>
      <w:lang w:val="en-GB" w:eastAsia="en-GB"/>
    </w:rPr>
  </w:style>
  <w:style w:type="table" w:styleId="TableGrid">
    <w:name w:val="Table Grid"/>
    <w:basedOn w:val="TableNormal"/>
    <w:uiPriority w:val="99"/>
    <w:rsid w:val="00221DB6"/>
    <w:pPr>
      <w:spacing w:after="120"/>
    </w:pPr>
    <w:rPr>
      <w:rFonts w:ascii="Courier" w:eastAsia="Times New Roman" w:hAnsi="Courier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C1D1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1D1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C1D1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1D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</Pages>
  <Words>619</Words>
  <Characters>3529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www.sorubak.com</cp:revision>
  <dcterms:created xsi:type="dcterms:W3CDTF">2010-01-13T19:17:00Z</dcterms:created>
  <dcterms:modified xsi:type="dcterms:W3CDTF">2013-01-07T16:49:00Z</dcterms:modified>
  <cp:category>www.sorubak.com</cp:category>
  <cp:version>www.sorubak.com</cp:version>
</cp:coreProperties>
</file>