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51C" w:rsidRDefault="00AC151C" w:rsidP="006027F3">
      <w:pPr>
        <w:jc w:val="center"/>
      </w:pPr>
      <w:r>
        <w:t>…… ANADOLU LİSESİ 2012-2013 EĞİTİM ÖĞRETİM YILI 9. SINIFLAR 1. DÖNEM  MATEMATİK DERSİ 2. YAZILI SINAVI</w:t>
      </w:r>
    </w:p>
    <w:p w:rsidR="00AC151C" w:rsidRDefault="00AC151C" w:rsidP="006027F3">
      <w:r>
        <w:t>Ad soyad:</w:t>
      </w:r>
      <w:r>
        <w:tab/>
      </w:r>
      <w:r>
        <w:tab/>
      </w:r>
      <w:r>
        <w:tab/>
      </w:r>
      <w:r>
        <w:tab/>
      </w:r>
      <w:r>
        <w:tab/>
      </w:r>
      <w:r>
        <w:tab/>
      </w:r>
      <w:r>
        <w:tab/>
      </w:r>
      <w:r>
        <w:tab/>
      </w:r>
      <w:r>
        <w:tab/>
      </w:r>
      <w:r>
        <w:tab/>
      </w:r>
      <w:r>
        <w:tab/>
      </w:r>
      <w:r>
        <w:tab/>
        <w:t>12.12.2012</w:t>
      </w:r>
    </w:p>
    <w:p w:rsidR="00AC151C" w:rsidRDefault="00AC151C" w:rsidP="006027F3">
      <w:r>
        <w:t xml:space="preserve">Numara:  </w:t>
      </w:r>
    </w:p>
    <w:p w:rsidR="00AC151C" w:rsidRDefault="00AC151C" w:rsidP="006027F3">
      <w:r>
        <w:t>Sınıfı                                                                                                                                                         Aldığı Puan:</w:t>
      </w:r>
    </w:p>
    <w:p w:rsidR="00AC151C" w:rsidRDefault="00AC151C" w:rsidP="006027F3">
      <w:pPr>
        <w:sectPr w:rsidR="00AC151C" w:rsidSect="006027F3">
          <w:pgSz w:w="11906" w:h="16838"/>
          <w:pgMar w:top="567" w:right="567" w:bottom="567" w:left="567" w:header="709" w:footer="709" w:gutter="0"/>
          <w:cols w:space="708"/>
          <w:docGrid w:linePitch="360"/>
        </w:sectPr>
      </w:pPr>
    </w:p>
    <w:p w:rsidR="00AC151C" w:rsidRDefault="00AC151C" w:rsidP="00165371">
      <w:r w:rsidRPr="00F228C0">
        <w:rPr>
          <w:b/>
          <w:i/>
        </w:rPr>
        <w:t>1)</w:t>
      </w:r>
      <w:r>
        <w:t xml:space="preserve">    [(a      </w:t>
      </w:r>
      <w:r w:rsidRPr="0020459B">
        <w:fldChar w:fldCharType="begin"/>
      </w:r>
      <w:r w:rsidRPr="0020459B">
        <w:instrText xml:space="preserve"> QUOTE </w:instrText>
      </w:r>
      <w:r w:rsidRPr="0020459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B70BD&quot;/&gt;&lt;wsp:rsid wsp:val=&quot;002E28CC&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2E28CC&quot;&gt;&lt;m:oMathPara&gt;&lt;m:oMath&gt;&lt;m:sSup&gt;&lt;m:sSupPr&gt;&lt;m:ctrlPr&gt;&lt;w:rPr&gt;&lt;w:rFonts w:ascii=&quot;Cambria Math&quot; w:h-ansi=&quot;Cambria Math&quot;/&gt;&lt;wx:font wx:val=&quot;Cambria Math&quot;/&gt;&lt;/w:rPr&gt;&lt;/m:ctrlPr&gt;&lt;/m:sSupPr&gt;&lt;m:e&gt;&lt;m:r&gt;&lt;m:rPr&gt;&lt;m:sty m:val=&quot;p&quot;/&gt;&lt;/m:rPr&gt;&lt;w:rPr&gt;&lt;w:rFonts w:ascii=&quot;Cambria Math&quot; w:h-ansi=&quot;Cambria Math&quot;/&gt;&lt;wx:font wx:val=&quot;Cambria Math&quot;/&gt;&lt;/w:rPr&gt;&lt;m:t&gt;b&lt;/m:t&gt;&lt;/m:r&gt;&lt;/m:e&gt;&lt;m:sup&gt;&lt;m:r&gt;&lt;m:rPr&gt;&lt;m:sty m:val=&quot;p&quot;/&gt;&lt;/m:rPr&gt;&lt;w:rPr&gt;&lt;w:rFonts w:ascii=&quot;Cambria Math&quot; w:h-ansi=&quot;Cambria Math&quot;/&gt;&lt;wx:font wx:val=&quot;Cambria Math&quot;/&gt;&lt;/w:rPr&gt;&lt;m:t&gt;'&lt;/m:t&gt;&lt;/m:r&gt;&lt;/m:sup&gt;&lt;/m:s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20459B">
        <w:instrText xml:space="preserve"> </w:instrText>
      </w:r>
      <w:r w:rsidRPr="0020459B">
        <w:fldChar w:fldCharType="separate"/>
      </w:r>
      <w:r w:rsidRPr="0020459B">
        <w:pict>
          <v:shape id="_x0000_i1026" type="#_x0000_t75" style="width:11.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B70BD&quot;/&gt;&lt;wsp:rsid wsp:val=&quot;002E28CC&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2E28CC&quot;&gt;&lt;m:oMathPara&gt;&lt;m:oMath&gt;&lt;m:sSup&gt;&lt;m:sSupPr&gt;&lt;m:ctrlPr&gt;&lt;w:rPr&gt;&lt;w:rFonts w:ascii=&quot;Cambria Math&quot; w:h-ansi=&quot;Cambria Math&quot;/&gt;&lt;wx:font wx:val=&quot;Cambria Math&quot;/&gt;&lt;/w:rPr&gt;&lt;/m:ctrlPr&gt;&lt;/m:sSupPr&gt;&lt;m:e&gt;&lt;m:r&gt;&lt;m:rPr&gt;&lt;m:sty m:val=&quot;p&quot;/&gt;&lt;/m:rPr&gt;&lt;w:rPr&gt;&lt;w:rFonts w:ascii=&quot;Cambria Math&quot; w:h-ansi=&quot;Cambria Math&quot;/&gt;&lt;wx:font wx:val=&quot;Cambria Math&quot;/&gt;&lt;/w:rPr&gt;&lt;m:t&gt;b&lt;/m:t&gt;&lt;/m:r&gt;&lt;/m:e&gt;&lt;m:sup&gt;&lt;m:r&gt;&lt;m:rPr&gt;&lt;m:sty m:val=&quot;p&quot;/&gt;&lt;/m:rPr&gt;&lt;w:rPr&gt;&lt;w:rFonts w:ascii=&quot;Cambria Math&quot; w:h-ansi=&quot;Cambria Math&quot;/&gt;&lt;wx:font wx:val=&quot;Cambria Math&quot;/&gt;&lt;/w:rPr&gt;&lt;m:t&gt;'&lt;/m:t&gt;&lt;/m:r&gt;&lt;/m:sup&gt;&lt;/m:s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20459B">
        <w:fldChar w:fldCharType="end"/>
      </w:r>
      <w:r w:rsidRPr="00165371">
        <w:t xml:space="preserve">) </w:t>
      </w:r>
      <w:r w:rsidRPr="00165371">
        <w:rPr>
          <w:rFonts w:ascii="Arial" w:hAnsi="Arial" w:cs="Arial"/>
        </w:rPr>
        <w:t>ᴧ</w:t>
      </w:r>
      <w:r>
        <w:t xml:space="preserve">  (a     b)] v  (a     b) ifadesinin en sade şekli nedir?</w:t>
      </w:r>
    </w:p>
    <w:p w:rsidR="00AC151C" w:rsidRDefault="00AC151C" w:rsidP="006027F3"/>
    <w:p w:rsidR="00AC151C" w:rsidRDefault="00AC151C" w:rsidP="006027F3"/>
    <w:p w:rsidR="00AC151C" w:rsidRDefault="00AC151C" w:rsidP="006027F3">
      <w:pPr>
        <w:rPr>
          <w:rFonts w:cs="Calibri"/>
        </w:rPr>
      </w:pPr>
      <w:r w:rsidRPr="00F228C0">
        <w:rPr>
          <w:b/>
          <w:i/>
        </w:rPr>
        <w:t>2)</w:t>
      </w:r>
      <w:r>
        <w:t xml:space="preserve"> ( </w:t>
      </w:r>
      <w:r w:rsidRPr="0020459B">
        <w:fldChar w:fldCharType="begin"/>
      </w:r>
      <w:r w:rsidRPr="0020459B">
        <w:instrText xml:space="preserve"> QUOTE </w:instrText>
      </w:r>
      <w:r w:rsidRPr="0020459B">
        <w:pict>
          <v:shape id="_x0000_i1027"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147C5&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8147C5&quot;&gt;&lt;m:oMathPara&gt;&lt;m:oMath&gt;&lt;m:r&gt;&lt;w:rPr&gt;&lt;w:rFonts w:ascii=&quot;Cambria Math&quot; w:h-ansi=&quot;Cambria Math&quot;/&gt;&lt;wx:font wx:val=&quot;Cambria Math&quot;/&gt;&lt;w:i/&gt;&lt;/w:rPr&gt;&lt;m:t&gt;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6" o:title="" chromakey="white"/>
          </v:shape>
        </w:pict>
      </w:r>
      <w:r w:rsidRPr="0020459B">
        <w:instrText xml:space="preserve"> </w:instrText>
      </w:r>
      <w:r w:rsidRPr="0020459B">
        <w:fldChar w:fldCharType="separate"/>
      </w:r>
      <w:r w:rsidRPr="0020459B">
        <w:pict>
          <v:shape id="_x0000_i1028"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147C5&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8147C5&quot;&gt;&lt;m:oMathPara&gt;&lt;m:oMath&gt;&lt;m:r&gt;&lt;w:rPr&gt;&lt;w:rFonts w:ascii=&quot;Cambria Math&quot; w:h-ansi=&quot;Cambria Math&quot;/&gt;&lt;wx:font wx:val=&quot;Cambria Math&quot;/&gt;&lt;w:i/&gt;&lt;/w:rPr&gt;&lt;m:t&gt;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6" o:title="" chromakey="white"/>
          </v:shape>
        </w:pict>
      </w:r>
      <w:r w:rsidRPr="0020459B">
        <w:fldChar w:fldCharType="end"/>
      </w:r>
      <w:r>
        <w:t xml:space="preserve"> x </w:t>
      </w:r>
      <w:r w:rsidRPr="0020459B">
        <w:fldChar w:fldCharType="begin"/>
      </w:r>
      <w:r w:rsidRPr="0020459B">
        <w:instrText xml:space="preserve"> QUOTE </w:instrText>
      </w:r>
      <w:r w:rsidRPr="0020459B">
        <w:pict>
          <v:shape id="_x0000_i1029"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634CC4&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634CC4&quot;&gt;&lt;m:oMathPara&gt;&lt;m:oMath&gt;&lt;m:r&gt;&lt;w:rPr&gt;&lt;w:rFonts w:ascii=&quot;Cambria Math&quot; w:fareast=&quot;Times New Roman&quot; w:h-ansi=&quot;Cambria Math&quot;/&gt;&lt;wx:font wx:val=&quot;Cambria Math&quot;/&gt;&lt;w:i/&gt;&lt;/w:rPr&gt;&lt;m:t&gt;âˆ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20459B">
        <w:instrText xml:space="preserve"> </w:instrText>
      </w:r>
      <w:r w:rsidRPr="0020459B">
        <w:fldChar w:fldCharType="separate"/>
      </w:r>
      <w:r w:rsidRPr="0020459B">
        <w:pict>
          <v:shape id="_x0000_i1030"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634CC4&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634CC4&quot;&gt;&lt;m:oMathPara&gt;&lt;m:oMath&gt;&lt;m:r&gt;&lt;w:rPr&gt;&lt;w:rFonts w:ascii=&quot;Cambria Math&quot; w:fareast=&quot;Times New Roman&quot; w:h-ansi=&quot;Cambria Math&quot;/&gt;&lt;wx:font wx:val=&quot;Cambria Math&quot;/&gt;&lt;w:i/&gt;&lt;/w:rPr&gt;&lt;m:t&gt;âˆ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20459B">
        <w:fldChar w:fldCharType="end"/>
      </w:r>
      <w:r>
        <w:t xml:space="preserve"> N , </w:t>
      </w:r>
      <w:r w:rsidRPr="0020459B">
        <w:fldChar w:fldCharType="begin"/>
      </w:r>
      <w:r w:rsidRPr="0020459B">
        <w:instrText xml:space="preserve"> QUOTE </w:instrText>
      </w:r>
      <w:r w:rsidRPr="0020459B">
        <w:pict>
          <v:shape id="_x0000_i1031"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35ED7&quot;/&gt;&lt;wsp:rsid wsp:val=&quot;00DE2CA9&quot;/&gt;&lt;wsp:rsid wsp:val=&quot;00E96F4C&quot;/&gt;&lt;wsp:rsid wsp:val=&quot;00F228C0&quot;/&gt;&lt;/wsp:rsids&gt;&lt;/w:docPr&gt;&lt;w:body&gt;&lt;w:p wsp:rsidR=&quot;00000000&quot; wsp:rsidRDefault=&quot;00D35ED7&quot;&gt;&lt;m:oMathPara&gt;&lt;m:oMath&gt;&lt;m:sSup&gt;&lt;m:sSupPr&gt;&lt;m:ctrlPr&gt;&lt;w:rPr&gt;&lt;w:rFonts w:ascii=&quot;Cambria Math&quot; w:fareast=&quot;Times New Roman&quot; w:h-ansi=&quot;Cambria Math&quot;/&gt;&lt;wx:font wx:val=&quot;Cambria Math&quot;/&gt;&lt;/w:rPr&gt;&lt;/m:ctrlPr&gt;&lt;/m:sSupPr&gt;&lt;m:e&gt;&lt;m:r&gt;&lt;m:rPr&gt;&lt;m:sty m:val=&quot;p&quot;/&gt;&lt;/m:rPr&gt;&lt;w:rPr&gt;&lt;w:rFonts w:ascii=&quot;Cambria Math&quot; w:fareast=&quot;Times New Roman&quot; w:h-ansi=&quot;Cambria Math&quot;/&gt;&lt;wx:font wx:val=&quot;Cambria Math&quot;/&gt;&lt;/w:rPr&gt;&lt;m:t&gt;x&lt;/m:t&gt;&lt;/m:r&gt;&lt;/m:e&gt;&lt;m:sup&gt;&lt;m:r&gt;&lt;m:rPr&gt;&lt;m:sty m:val=&quot;p&quot;/&gt;&lt;/m:rPr&gt;&lt;w:rPr&gt;&lt;w:rFonts w:ascii=&quot;Cambria Math&quot; w:fareast=&quot;Times New Roman&quot; w:h-ansi=&quot;Cambria Math&quot;/&gt;&lt;wx:font wx:val=&quot;Cambria Math&quot;/&gt;&lt;/w:rPr&gt;&lt;m:t&gt;3&lt;/m:t&gt;&lt;/m:r&gt;&lt;/m:sup&gt;&lt;/m:s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8" o:title="" chromakey="white"/>
          </v:shape>
        </w:pict>
      </w:r>
      <w:r w:rsidRPr="0020459B">
        <w:instrText xml:space="preserve"> </w:instrText>
      </w:r>
      <w:r w:rsidRPr="0020459B">
        <w:fldChar w:fldCharType="separate"/>
      </w:r>
      <w:r w:rsidRPr="0020459B">
        <w:pict>
          <v:shape id="_x0000_i1032"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35ED7&quot;/&gt;&lt;wsp:rsid wsp:val=&quot;00DE2CA9&quot;/&gt;&lt;wsp:rsid wsp:val=&quot;00E96F4C&quot;/&gt;&lt;wsp:rsid wsp:val=&quot;00F228C0&quot;/&gt;&lt;/wsp:rsids&gt;&lt;/w:docPr&gt;&lt;w:body&gt;&lt;w:p wsp:rsidR=&quot;00000000&quot; wsp:rsidRDefault=&quot;00D35ED7&quot;&gt;&lt;m:oMathPara&gt;&lt;m:oMath&gt;&lt;m:sSup&gt;&lt;m:sSupPr&gt;&lt;m:ctrlPr&gt;&lt;w:rPr&gt;&lt;w:rFonts w:ascii=&quot;Cambria Math&quot; w:fareast=&quot;Times New Roman&quot; w:h-ansi=&quot;Cambria Math&quot;/&gt;&lt;wx:font wx:val=&quot;Cambria Math&quot;/&gt;&lt;/w:rPr&gt;&lt;/m:ctrlPr&gt;&lt;/m:sSupPr&gt;&lt;m:e&gt;&lt;m:r&gt;&lt;m:rPr&gt;&lt;m:sty m:val=&quot;p&quot;/&gt;&lt;/m:rPr&gt;&lt;w:rPr&gt;&lt;w:rFonts w:ascii=&quot;Cambria Math&quot; w:fareast=&quot;Times New Roman&quot; w:h-ansi=&quot;Cambria Math&quot;/&gt;&lt;wx:font wx:val=&quot;Cambria Math&quot;/&gt;&lt;/w:rPr&gt;&lt;m:t&gt;x&lt;/m:t&gt;&lt;/m:r&gt;&lt;/m:e&gt;&lt;m:sup&gt;&lt;m:r&gt;&lt;m:rPr&gt;&lt;m:sty m:val=&quot;p&quot;/&gt;&lt;/m:rPr&gt;&lt;w:rPr&gt;&lt;w:rFonts w:ascii=&quot;Cambria Math&quot; w:fareast=&quot;Times New Roman&quot; w:h-ansi=&quot;Cambria Math&quot;/&gt;&lt;wx:font wx:val=&quot;Cambria Math&quot;/&gt;&lt;/w:rPr&gt;&lt;m:t&gt;3&lt;/m:t&gt;&lt;/m:r&gt;&lt;/m:sup&gt;&lt;/m:s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8" o:title="" chromakey="white"/>
          </v:shape>
        </w:pict>
      </w:r>
      <w:r w:rsidRPr="0020459B">
        <w:fldChar w:fldCharType="end"/>
      </w:r>
      <w:r>
        <w:t xml:space="preserve">  </w:t>
      </w:r>
      <w:r w:rsidRPr="0020459B">
        <w:fldChar w:fldCharType="begin"/>
      </w:r>
      <w:r w:rsidRPr="0020459B">
        <w:instrText xml:space="preserve"> QUOTE </w:instrText>
      </w:r>
      <w:r w:rsidRPr="0020459B">
        <w:pict>
          <v:shape id="_x0000_i1033"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7F637D&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7F637D&quot;&gt;&lt;m:oMathPara&gt;&lt;m:oMath&gt;&lt;m:r&gt;&lt;w:rPr&gt;&lt;w:rFonts w:ascii=&quot;Cambria Math&quot; w:fareast=&quot;Times New Roman&quot; w:h-ansi=&quot;Cambria Math&quot;/&gt;&lt;wx:font wx:val=&quot;Cambria Math&quot;/&gt;&lt;w:i/&gt;&lt;/w:rPr&gt;&lt;m:t&gt;-&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9" o:title="" chromakey="white"/>
          </v:shape>
        </w:pict>
      </w:r>
      <w:r w:rsidRPr="0020459B">
        <w:instrText xml:space="preserve"> </w:instrText>
      </w:r>
      <w:r w:rsidRPr="0020459B">
        <w:fldChar w:fldCharType="separate"/>
      </w:r>
      <w:r w:rsidRPr="0020459B">
        <w:pict>
          <v:shape id="_x0000_i1034"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7F637D&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7F637D&quot;&gt;&lt;m:oMathPara&gt;&lt;m:oMath&gt;&lt;m:r&gt;&lt;w:rPr&gt;&lt;w:rFonts w:ascii=&quot;Cambria Math&quot; w:fareast=&quot;Times New Roman&quot; w:h-ansi=&quot;Cambria Math&quot;/&gt;&lt;wx:font wx:val=&quot;Cambria Math&quot;/&gt;&lt;w:i/&gt;&lt;/w:rPr&gt;&lt;m:t&gt;-&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9" o:title="" chromakey="white"/>
          </v:shape>
        </w:pict>
      </w:r>
      <w:r w:rsidRPr="0020459B">
        <w:fldChar w:fldCharType="end"/>
      </w:r>
      <w:r>
        <w:t xml:space="preserve">  1 = 0 )’  </w:t>
      </w:r>
      <w:r>
        <w:rPr>
          <w:rFonts w:cs="Calibri"/>
        </w:rPr>
        <w:t xml:space="preserve">v ( </w:t>
      </w:r>
      <w:r w:rsidRPr="0020459B">
        <w:rPr>
          <w:rFonts w:cs="Calibri"/>
        </w:rPr>
        <w:fldChar w:fldCharType="begin"/>
      </w:r>
      <w:r w:rsidRPr="0020459B">
        <w:rPr>
          <w:rFonts w:cs="Calibri"/>
        </w:rPr>
        <w:instrText xml:space="preserve"> QUOTE </w:instrText>
      </w:r>
      <w:r w:rsidRPr="0020459B">
        <w:pict>
          <v:shape id="_x0000_i1035"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95493&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595493&quot;&gt;&lt;m:oMathPara&gt;&lt;m:oMath&gt;&lt;m:r&gt;&lt;w:rPr&gt;&lt;w:rFonts w:ascii=&quot;Cambria Math&quot; w:fareast=&quot;Times New Roman&quot; w:h-ansi=&quot;Cambria Math&quot; w:cs=&quot;Calibri&quot;/&gt;&lt;wx:font wx:val=&quot;Cambria Math&quot;/&gt;&lt;w:i/&gt;&lt;/w:rPr&gt;&lt;m:t&gt;âˆƒ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0" o:title="" chromakey="white"/>
          </v:shape>
        </w:pict>
      </w:r>
      <w:r w:rsidRPr="0020459B">
        <w:rPr>
          <w:rFonts w:cs="Calibri"/>
        </w:rPr>
        <w:instrText xml:space="preserve"> </w:instrText>
      </w:r>
      <w:r w:rsidRPr="0020459B">
        <w:rPr>
          <w:rFonts w:cs="Calibri"/>
        </w:rPr>
        <w:fldChar w:fldCharType="separate"/>
      </w:r>
      <w:r w:rsidRPr="0020459B">
        <w:pict>
          <v:shape id="_x0000_i1036"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95493&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595493&quot;&gt;&lt;m:oMathPara&gt;&lt;m:oMath&gt;&lt;m:r&gt;&lt;w:rPr&gt;&lt;w:rFonts w:ascii=&quot;Cambria Math&quot; w:fareast=&quot;Times New Roman&quot; w:h-ansi=&quot;Cambria Math&quot; w:cs=&quot;Calibri&quot;/&gt;&lt;wx:font wx:val=&quot;Cambria Math&quot;/&gt;&lt;w:i/&gt;&lt;/w:rPr&gt;&lt;m:t&gt;âˆƒ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0" o:title="" chromakey="white"/>
          </v:shape>
        </w:pict>
      </w:r>
      <w:r w:rsidRPr="0020459B">
        <w:rPr>
          <w:rFonts w:cs="Calibri"/>
        </w:rPr>
        <w:fldChar w:fldCharType="end"/>
      </w:r>
      <w:r>
        <w:rPr>
          <w:rFonts w:cs="Calibri"/>
        </w:rPr>
        <w:t xml:space="preserve">x </w:t>
      </w:r>
      <w:r w:rsidRPr="0020459B">
        <w:rPr>
          <w:rFonts w:cs="Calibri"/>
        </w:rPr>
        <w:fldChar w:fldCharType="begin"/>
      </w:r>
      <w:r w:rsidRPr="0020459B">
        <w:rPr>
          <w:rFonts w:cs="Calibri"/>
        </w:rPr>
        <w:instrText xml:space="preserve"> QUOTE </w:instrText>
      </w:r>
      <w:r w:rsidRPr="0020459B">
        <w:pict>
          <v:shape id="_x0000_i1037"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1F03&quot;/&gt;&lt;wsp:rsid wsp:val=&quot;00E96F4C&quot;/&gt;&lt;wsp:rsid wsp:val=&quot;00F228C0&quot;/&gt;&lt;/wsp:rsids&gt;&lt;/w:docPr&gt;&lt;w:body&gt;&lt;w:p wsp:rsidR=&quot;00000000&quot; wsp:rsidRDefault=&quot;00E91F03&quot;&gt;&lt;m:oMathPara&gt;&lt;m:oMath&gt;&lt;m:r&gt;&lt;w:rPr&gt;&lt;w:rFonts w:ascii=&quot;Cambria Math&quot; w:fareast=&quot;Times New Roman&quot; w:h-ansi=&quot;Cambria Math&quot;/&gt;&lt;wx:font wx:val=&quot;Cambria Math&quot;/&gt;&lt;w:i/&gt;&lt;/w:rPr&gt;&lt;m:t&gt;âˆˆ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1" o:title="" chromakey="white"/>
          </v:shape>
        </w:pict>
      </w:r>
      <w:r w:rsidRPr="0020459B">
        <w:rPr>
          <w:rFonts w:cs="Calibri"/>
        </w:rPr>
        <w:instrText xml:space="preserve"> </w:instrText>
      </w:r>
      <w:r w:rsidRPr="0020459B">
        <w:rPr>
          <w:rFonts w:cs="Calibri"/>
        </w:rPr>
        <w:fldChar w:fldCharType="separate"/>
      </w:r>
      <w:r w:rsidRPr="0020459B">
        <w:pict>
          <v:shape id="_x0000_i1038"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1F03&quot;/&gt;&lt;wsp:rsid wsp:val=&quot;00E96F4C&quot;/&gt;&lt;wsp:rsid wsp:val=&quot;00F228C0&quot;/&gt;&lt;/wsp:rsids&gt;&lt;/w:docPr&gt;&lt;w:body&gt;&lt;w:p wsp:rsidR=&quot;00000000&quot; wsp:rsidRDefault=&quot;00E91F03&quot;&gt;&lt;m:oMathPara&gt;&lt;m:oMath&gt;&lt;m:r&gt;&lt;w:rPr&gt;&lt;w:rFonts w:ascii=&quot;Cambria Math&quot; w:fareast=&quot;Times New Roman&quot; w:h-ansi=&quot;Cambria Math&quot;/&gt;&lt;wx:font wx:val=&quot;Cambria Math&quot;/&gt;&lt;w:i/&gt;&lt;/w:rPr&gt;&lt;m:t&gt;âˆˆ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1" o:title="" chromakey="white"/>
          </v:shape>
        </w:pict>
      </w:r>
      <w:r w:rsidRPr="0020459B">
        <w:rPr>
          <w:rFonts w:cs="Calibri"/>
        </w:rPr>
        <w:fldChar w:fldCharType="end"/>
      </w:r>
      <w:r>
        <w:rPr>
          <w:rFonts w:cs="Calibri"/>
        </w:rPr>
        <w:t>Z , x  0 ) bileşik önermesinin olumsuzunu yazınız.</w:t>
      </w:r>
    </w:p>
    <w:p w:rsidR="00AC151C" w:rsidRDefault="00AC151C" w:rsidP="006027F3">
      <w:pPr>
        <w:rPr>
          <w:rFonts w:cs="Calibri"/>
        </w:rPr>
      </w:pPr>
    </w:p>
    <w:p w:rsidR="00AC151C" w:rsidRDefault="00AC151C" w:rsidP="006027F3">
      <w:pPr>
        <w:rPr>
          <w:rFonts w:cs="Calibri"/>
        </w:rPr>
      </w:pPr>
    </w:p>
    <w:p w:rsidR="00AC151C" w:rsidRDefault="00AC151C" w:rsidP="006027F3">
      <w:pPr>
        <w:rPr>
          <w:rFonts w:cs="Calibri"/>
        </w:rPr>
      </w:pPr>
      <w:r w:rsidRPr="00F228C0">
        <w:rPr>
          <w:rFonts w:cs="Calibri"/>
          <w:b/>
          <w:i/>
        </w:rPr>
        <w:t>3)</w:t>
      </w:r>
      <w:r>
        <w:rPr>
          <w:rFonts w:cs="Calibri"/>
        </w:rPr>
        <w:t xml:space="preserve">  ‘’ SAMSUN ‘’  kelimesindeki harfler kullanılarak elde edilen küme  A  olsun. Bu A kümesinin;</w:t>
      </w:r>
    </w:p>
    <w:p w:rsidR="00AC151C" w:rsidRDefault="00AC151C" w:rsidP="006027F3">
      <w:pPr>
        <w:rPr>
          <w:rFonts w:cs="Calibri"/>
        </w:rPr>
      </w:pPr>
      <w:r w:rsidRPr="00F228C0">
        <w:rPr>
          <w:rFonts w:cs="Calibri"/>
          <w:b/>
          <w:i/>
        </w:rPr>
        <w:t>a)</w:t>
      </w:r>
      <w:r>
        <w:rPr>
          <w:rFonts w:cs="Calibri"/>
        </w:rPr>
        <w:t xml:space="preserve"> Kaç alt kümesi vardır?</w:t>
      </w:r>
    </w:p>
    <w:p w:rsidR="00AC151C" w:rsidRDefault="00AC151C" w:rsidP="006027F3"/>
    <w:p w:rsidR="00AC151C" w:rsidRDefault="00AC151C" w:rsidP="006027F3">
      <w:r w:rsidRPr="00F228C0">
        <w:rPr>
          <w:b/>
          <w:i/>
        </w:rPr>
        <w:t>b)</w:t>
      </w:r>
      <w:r>
        <w:t xml:space="preserve"> Alt kümelerinin kaçında  ’M’  eleman olarak bulunmaz</w:t>
      </w:r>
    </w:p>
    <w:p w:rsidR="00AC151C" w:rsidRDefault="00AC151C" w:rsidP="006027F3"/>
    <w:p w:rsidR="00AC151C" w:rsidRDefault="00AC151C" w:rsidP="006027F3"/>
    <w:p w:rsidR="00AC151C" w:rsidRDefault="00AC151C" w:rsidP="006027F3">
      <w:r w:rsidRPr="00F228C0">
        <w:rPr>
          <w:b/>
          <w:i/>
        </w:rPr>
        <w:t>c)</w:t>
      </w:r>
      <w:r>
        <w:t xml:space="preserve"> Alt kümelerinin kaçında ‘S’ bulunur  ‘N’ bulunmaz.</w:t>
      </w:r>
    </w:p>
    <w:p w:rsidR="00AC151C" w:rsidRDefault="00AC151C" w:rsidP="006027F3"/>
    <w:p w:rsidR="00AC151C" w:rsidRDefault="00AC151C" w:rsidP="006027F3"/>
    <w:p w:rsidR="00AC151C" w:rsidRDefault="00AC151C" w:rsidP="006027F3">
      <w:r w:rsidRPr="00F228C0">
        <w:rPr>
          <w:b/>
          <w:i/>
        </w:rPr>
        <w:t>d)</w:t>
      </w:r>
      <w:r>
        <w:t xml:space="preserve"> 3 elemanlı alt kümelerinin kaç tanesinde N eleman olarak bulunur.</w:t>
      </w:r>
    </w:p>
    <w:p w:rsidR="00AC151C" w:rsidRDefault="00AC151C" w:rsidP="006027F3"/>
    <w:p w:rsidR="00AC151C" w:rsidRDefault="00AC151C" w:rsidP="006027F3"/>
    <w:p w:rsidR="00AC151C" w:rsidRDefault="00AC151C" w:rsidP="006027F3">
      <w:r w:rsidRPr="00F228C0">
        <w:rPr>
          <w:b/>
          <w:i/>
        </w:rPr>
        <w:t>e)</w:t>
      </w:r>
      <w:r>
        <w:t xml:space="preserve"> En az üç elemanlı alt küme sayısı kaçtır?</w:t>
      </w:r>
    </w:p>
    <w:p w:rsidR="00AC151C" w:rsidRDefault="00AC151C" w:rsidP="006027F3"/>
    <w:p w:rsidR="00AC151C" w:rsidRDefault="00AC151C" w:rsidP="006027F3"/>
    <w:p w:rsidR="00AC151C" w:rsidRDefault="00AC151C" w:rsidP="006027F3">
      <w:r w:rsidRPr="00F228C0">
        <w:rPr>
          <w:b/>
          <w:i/>
        </w:rPr>
        <w:t>4)</w:t>
      </w:r>
      <w:r>
        <w:t xml:space="preserve"> A ve B boş olmayan iki küme olmak üzere </w:t>
      </w:r>
    </w:p>
    <w:p w:rsidR="00AC151C" w:rsidRDefault="00AC151C" w:rsidP="006027F3">
      <w:r>
        <w:t>[(A</w:t>
      </w:r>
      <w:r w:rsidRPr="0020459B">
        <w:fldChar w:fldCharType="begin"/>
      </w:r>
      <w:r w:rsidRPr="0020459B">
        <w:instrText xml:space="preserve"> QUOTE </w:instrText>
      </w:r>
      <w:r w:rsidRPr="0020459B">
        <w:pict>
          <v:shape id="_x0000_i1039"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97BEC&quot;/&gt;&lt;wsp:rsid wsp:val=&quot;00BD3D3D&quot;/&gt;&lt;wsp:rsid wsp:val=&quot;00D24BB4&quot;/&gt;&lt;wsp:rsid wsp:val=&quot;00DE2CA9&quot;/&gt;&lt;wsp:rsid wsp:val=&quot;00E96F4C&quot;/&gt;&lt;wsp:rsid wsp:val=&quot;00F228C0&quot;/&gt;&lt;/wsp:rsids&gt;&lt;/w:docPr&gt;&lt;w:body&gt;&lt;w:p wsp:rsidR=&quot;00000000&quot; wsp:rsidRDefault=&quot;00A97BEC&quot;&gt;&lt;m:oMathPara&gt;&lt;m:oMath&gt;&lt;m:r&gt;&lt;w:rPr&gt;&lt;w:rFonts w:ascii=&quot;Cambria Math&quot; w:h-ansi=&quot;Cambria Math&quot;/&gt;&lt;wx:font wx:val=&quot;Cambria Math&quot;/&gt;&lt;w:i/&gt;&lt;/w:rPr&gt;&lt;m:t&gt;-&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9" o:title="" chromakey="white"/>
          </v:shape>
        </w:pict>
      </w:r>
      <w:r w:rsidRPr="0020459B">
        <w:instrText xml:space="preserve"> </w:instrText>
      </w:r>
      <w:r w:rsidRPr="0020459B">
        <w:fldChar w:fldCharType="separate"/>
      </w:r>
      <w:r w:rsidRPr="0020459B">
        <w:pict>
          <v:shape id="_x0000_i1040"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97BEC&quot;/&gt;&lt;wsp:rsid wsp:val=&quot;00BD3D3D&quot;/&gt;&lt;wsp:rsid wsp:val=&quot;00D24BB4&quot;/&gt;&lt;wsp:rsid wsp:val=&quot;00DE2CA9&quot;/&gt;&lt;wsp:rsid wsp:val=&quot;00E96F4C&quot;/&gt;&lt;wsp:rsid wsp:val=&quot;00F228C0&quot;/&gt;&lt;/wsp:rsids&gt;&lt;/w:docPr&gt;&lt;w:body&gt;&lt;w:p wsp:rsidR=&quot;00000000&quot; wsp:rsidRDefault=&quot;00A97BEC&quot;&gt;&lt;m:oMathPara&gt;&lt;m:oMath&gt;&lt;m:r&gt;&lt;w:rPr&gt;&lt;w:rFonts w:ascii=&quot;Cambria Math&quot; w:h-ansi=&quot;Cambria Math&quot;/&gt;&lt;wx:font wx:val=&quot;Cambria Math&quot;/&gt;&lt;w:i/&gt;&lt;/w:rPr&gt;&lt;m:t&gt;-&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9" o:title="" chromakey="white"/>
          </v:shape>
        </w:pict>
      </w:r>
      <w:r w:rsidRPr="0020459B">
        <w:fldChar w:fldCharType="end"/>
      </w:r>
      <w:r>
        <w:t xml:space="preserve">B) </w:t>
      </w:r>
      <w:r w:rsidRPr="0020459B">
        <w:fldChar w:fldCharType="begin"/>
      </w:r>
      <w:r w:rsidRPr="0020459B">
        <w:instrText xml:space="preserve"> QUOTE </w:instrText>
      </w:r>
      <w:r w:rsidRPr="0020459B">
        <w:pict>
          <v:shape id="_x0000_i1041" type="#_x0000_t75" style="width:12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1D02A4&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1D02A4&quot;&gt;&lt;m:oMathPara&gt;&lt;m:oMath&gt;&lt;m:r&gt;&lt;w:rPr&gt;&lt;w:rFonts w:ascii=&quot;Cambria Math&quot; w:fareast=&quot;Times New Roman&quot; w:h-ansi=&quot;Cambria Math&quot;/&gt;&lt;wx:font wx:val=&quot;Cambria Math&quot;/&gt;&lt;w:i/&gt;&lt;/w:rPr&gt;&lt;m:t&gt;âˆª&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2" o:title="" chromakey="white"/>
          </v:shape>
        </w:pict>
      </w:r>
      <w:r w:rsidRPr="0020459B">
        <w:instrText xml:space="preserve"> </w:instrText>
      </w:r>
      <w:r w:rsidRPr="0020459B">
        <w:fldChar w:fldCharType="separate"/>
      </w:r>
      <w:r w:rsidRPr="0020459B">
        <w:pict>
          <v:shape id="_x0000_i1042" type="#_x0000_t75" style="width:12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1D02A4&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1D02A4&quot;&gt;&lt;m:oMathPara&gt;&lt;m:oMath&gt;&lt;m:r&gt;&lt;w:rPr&gt;&lt;w:rFonts w:ascii=&quot;Cambria Math&quot; w:fareast=&quot;Times New Roman&quot; w:h-ansi=&quot;Cambria Math&quot;/&gt;&lt;wx:font wx:val=&quot;Cambria Math&quot;/&gt;&lt;w:i/&gt;&lt;/w:rPr&gt;&lt;m:t&gt;âˆª&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2" o:title="" chromakey="white"/>
          </v:shape>
        </w:pict>
      </w:r>
      <w:r w:rsidRPr="0020459B">
        <w:fldChar w:fldCharType="end"/>
      </w:r>
      <w:r>
        <w:t xml:space="preserve"> B ]’ ifadesinin en sade şekli nedir?</w:t>
      </w:r>
    </w:p>
    <w:p w:rsidR="00AC151C" w:rsidRDefault="00AC151C" w:rsidP="006027F3"/>
    <w:p w:rsidR="00AC151C" w:rsidRPr="003A3FDF" w:rsidRDefault="00AC151C" w:rsidP="006027F3">
      <w:pPr>
        <w:rPr>
          <w:b/>
          <w:i/>
        </w:rPr>
      </w:pPr>
      <w:r w:rsidRPr="003A3FDF">
        <w:rPr>
          <w:b/>
          <w:i/>
        </w:rPr>
        <w:t>5)</w:t>
      </w:r>
    </w:p>
    <w:p w:rsidR="00AC151C" w:rsidRDefault="00AC151C" w:rsidP="006027F3">
      <w:r>
        <w:t xml:space="preserve">   </w:t>
      </w:r>
      <w:r w:rsidRPr="0020459B">
        <w:rPr>
          <w:noProof/>
          <w:lang w:eastAsia="tr-TR"/>
        </w:rPr>
        <w:pict>
          <v:shape id="Resim 1" o:spid="_x0000_i1043" type="#_x0000_t75" style="width:66.75pt;height:60pt;visibility:visible">
            <v:imagedata r:id="rId13" o:title=""/>
          </v:shape>
        </w:pict>
      </w:r>
      <w:r>
        <w:t xml:space="preserve">                          </w:t>
      </w:r>
      <w:r w:rsidRPr="0020459B">
        <w:rPr>
          <w:noProof/>
          <w:lang w:eastAsia="tr-TR"/>
        </w:rPr>
        <w:pict>
          <v:shape id="Resim 2" o:spid="_x0000_i1044" type="#_x0000_t75" style="width:112.5pt;height:58.5pt;visibility:visible">
            <v:imagedata r:id="rId14" o:title=""/>
          </v:shape>
        </w:pict>
      </w:r>
    </w:p>
    <w:p w:rsidR="00AC151C" w:rsidRDefault="00AC151C" w:rsidP="00F228C0">
      <w:pPr>
        <w:jc w:val="both"/>
      </w:pPr>
      <w:r>
        <w:t xml:space="preserve">Spor Toto Süper Lig ’te 16. Haftadaki Galatasaray Fenerbahçe maçına bilet alan 40000 taraftar vardır. Bu taraftarlardan 10000 tanesi Fenerbahçelidir.. Fenerbahçeli olup bilet alan erkek taraftar sayısı ile Galatasaraylı olup bilet alan bayan taraftar sayısı eşittir. Bayan taraftarların 3000 tanesi Fenerbahçeli olduğuna göre, bilet alan kaç erkek taraftar vardır?  </w:t>
      </w:r>
    </w:p>
    <w:p w:rsidR="00AC151C" w:rsidRDefault="00AC151C" w:rsidP="006027F3"/>
    <w:p w:rsidR="00AC151C" w:rsidRDefault="00AC151C" w:rsidP="006027F3"/>
    <w:p w:rsidR="00AC151C" w:rsidRDefault="00AC151C" w:rsidP="006027F3"/>
    <w:p w:rsidR="00AC151C" w:rsidRDefault="00AC151C" w:rsidP="006027F3"/>
    <w:p w:rsidR="00AC151C" w:rsidRDefault="00AC151C" w:rsidP="006027F3"/>
    <w:p w:rsidR="00AC151C" w:rsidRDefault="00AC151C" w:rsidP="002B70BD">
      <w:r w:rsidRPr="003A3FDF">
        <w:rPr>
          <w:b/>
          <w:i/>
        </w:rPr>
        <w:t>6)</w:t>
      </w:r>
      <w:r>
        <w:t xml:space="preserve"> Tam sayılar kümesindeki her  a , b için </w:t>
      </w:r>
    </w:p>
    <w:p w:rsidR="00AC151C" w:rsidRDefault="00AC151C" w:rsidP="002B70BD">
      <w:r>
        <w:t xml:space="preserve">a </w:t>
      </w:r>
      <w:r w:rsidRPr="0020459B">
        <w:fldChar w:fldCharType="begin"/>
      </w:r>
      <w:r w:rsidRPr="0020459B">
        <w:instrText xml:space="preserve"> QUOTE </w:instrText>
      </w:r>
      <w:r w:rsidRPr="0020459B">
        <w:pict>
          <v:shape id="_x0000_i1045"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4B20B1&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4B20B1&quot;&gt;&lt;m:oMathPara&gt;&lt;m:oMath&gt;&lt;m:r&gt;&lt;w:rPr&gt;&lt;w:rFonts w:ascii=&quot;Cambria Math&quot; w:fareast=&quot;Times New Roman&quot; w:h-ansi=&quot;Cambria Math&quot;/&gt;&lt;wx:font wx:val=&quot;Cambria Math&quot;/&gt;&lt;w:i/&gt;&lt;/w:rPr&gt;&lt;m:t&gt;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20459B">
        <w:instrText xml:space="preserve"> </w:instrText>
      </w:r>
      <w:r w:rsidRPr="0020459B">
        <w:fldChar w:fldCharType="separate"/>
      </w:r>
      <w:r w:rsidRPr="0020459B">
        <w:pict>
          <v:shape id="_x0000_i1046"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4B20B1&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4B20B1&quot;&gt;&lt;m:oMathPara&gt;&lt;m:oMath&gt;&lt;m:r&gt;&lt;w:rPr&gt;&lt;w:rFonts w:ascii=&quot;Cambria Math&quot; w:fareast=&quot;Times New Roman&quot; w:h-ansi=&quot;Cambria Math&quot;/&gt;&lt;wx:font wx:val=&quot;Cambria Math&quot;/&gt;&lt;w:i/&gt;&lt;/w:rPr&gt;&lt;m:t&gt;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20459B">
        <w:fldChar w:fldCharType="end"/>
      </w:r>
      <w:r>
        <w:t xml:space="preserve"> b = 3a – 4b işlemi tanımlanıyor. Buna göre 4 </w:t>
      </w:r>
      <w:r w:rsidRPr="0020459B">
        <w:fldChar w:fldCharType="begin"/>
      </w:r>
      <w:r w:rsidRPr="0020459B">
        <w:instrText xml:space="preserve"> QUOTE </w:instrText>
      </w:r>
      <w:r w:rsidRPr="0020459B">
        <w:pict>
          <v:shape id="_x0000_i1047"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ED0E6C&quot;/&gt;&lt;wsp:rsid wsp:val=&quot;00F228C0&quot;/&gt;&lt;/wsp:rsids&gt;&lt;/w:docPr&gt;&lt;w:body&gt;&lt;w:p wsp:rsidR=&quot;00000000&quot; wsp:rsidRDefault=&quot;00ED0E6C&quot;&gt;&lt;m:oMathPara&gt;&lt;m:oMath&gt;&lt;m:r&gt;&lt;w:rPr&gt;&lt;w:rFonts w:ascii=&quot;Cambria Math&quot; w:fareast=&quot;Times New Roman&quot; w:h-ansi=&quot;Cambria Math&quot;/&gt;&lt;wx:font wx:val=&quot;Cambria Math&quot;/&gt;&lt;w:i/&gt;&lt;/w:rPr&gt;&lt;m:t&gt;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20459B">
        <w:instrText xml:space="preserve"> </w:instrText>
      </w:r>
      <w:r w:rsidRPr="0020459B">
        <w:fldChar w:fldCharType="separate"/>
      </w:r>
      <w:r w:rsidRPr="0020459B">
        <w:pict>
          <v:shape id="_x0000_i1048"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ED0E6C&quot;/&gt;&lt;wsp:rsid wsp:val=&quot;00F228C0&quot;/&gt;&lt;/wsp:rsids&gt;&lt;/w:docPr&gt;&lt;w:body&gt;&lt;w:p wsp:rsidR=&quot;00000000&quot; wsp:rsidRDefault=&quot;00ED0E6C&quot;&gt;&lt;m:oMathPara&gt;&lt;m:oMath&gt;&lt;m:r&gt;&lt;w:rPr&gt;&lt;w:rFonts w:ascii=&quot;Cambria Math&quot; w:fareast=&quot;Times New Roman&quot; w:h-ansi=&quot;Cambria Math&quot;/&gt;&lt;wx:font wx:val=&quot;Cambria Math&quot;/&gt;&lt;w:i/&gt;&lt;/w:rPr&gt;&lt;m:t&gt;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20459B">
        <w:fldChar w:fldCharType="end"/>
      </w:r>
      <w:r>
        <w:t xml:space="preserve"> 5 kaçtır?</w:t>
      </w:r>
    </w:p>
    <w:p w:rsidR="00AC151C" w:rsidRDefault="00AC151C" w:rsidP="006027F3"/>
    <w:p w:rsidR="00AC151C" w:rsidRDefault="00AC151C" w:rsidP="006027F3"/>
    <w:p w:rsidR="00AC151C" w:rsidRDefault="00AC151C" w:rsidP="006027F3"/>
    <w:p w:rsidR="00AC151C" w:rsidRDefault="00AC151C" w:rsidP="006027F3"/>
    <w:p w:rsidR="00AC151C" w:rsidRDefault="00AC151C" w:rsidP="006027F3">
      <w:r w:rsidRPr="003A3FDF">
        <w:rPr>
          <w:b/>
          <w:i/>
        </w:rPr>
        <w:t>7)</w:t>
      </w:r>
      <w:r>
        <w:t xml:space="preserve">   A ={ 0, 1, 2, 3}   ve B= { 1, 2, 3, 4} kümeleri veriliyor. </w:t>
      </w:r>
    </w:p>
    <w:p w:rsidR="00AC151C" w:rsidRDefault="00AC151C" w:rsidP="006027F3">
      <w:r>
        <w:t>A x B kümesinin noktalarını dışarıda bırakmayan en küçük çemberin yarıçapı kaçtır?</w:t>
      </w:r>
    </w:p>
    <w:p w:rsidR="00AC151C" w:rsidRDefault="00AC151C" w:rsidP="006027F3"/>
    <w:p w:rsidR="00AC151C" w:rsidRDefault="00AC151C" w:rsidP="006027F3"/>
    <w:p w:rsidR="00AC151C" w:rsidRDefault="00AC151C" w:rsidP="006027F3"/>
    <w:p w:rsidR="00AC151C" w:rsidRDefault="00AC151C" w:rsidP="006027F3"/>
    <w:p w:rsidR="00AC151C" w:rsidRDefault="00AC151C" w:rsidP="00506D4D">
      <w:r w:rsidRPr="003A3FDF">
        <w:rPr>
          <w:b/>
          <w:i/>
        </w:rPr>
        <w:t>8)</w:t>
      </w:r>
      <w:r>
        <w:t xml:space="preserve">  A={ x | 2 </w:t>
      </w:r>
      <w:r w:rsidRPr="0020459B">
        <w:fldChar w:fldCharType="begin"/>
      </w:r>
      <w:r w:rsidRPr="0020459B">
        <w:instrText xml:space="preserve"> QUOTE </w:instrText>
      </w:r>
      <w:r w:rsidRPr="0020459B">
        <w:pict>
          <v:shape id="_x0000_i1049"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00E30&quot;/&gt;&lt;wsp:rsid wsp:val=&quot;00E96F4C&quot;/&gt;&lt;wsp:rsid wsp:val=&quot;00F228C0&quot;/&gt;&lt;/wsp:rsids&gt;&lt;/w:docPr&gt;&lt;w:body&gt;&lt;w:p wsp:rsidR=&quot;00000000&quot; wsp:rsidRDefault=&quot;00E00E30&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20459B">
        <w:instrText xml:space="preserve"> </w:instrText>
      </w:r>
      <w:r w:rsidRPr="0020459B">
        <w:fldChar w:fldCharType="separate"/>
      </w:r>
      <w:r w:rsidRPr="0020459B">
        <w:pict>
          <v:shape id="_x0000_i1050"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00E30&quot;/&gt;&lt;wsp:rsid wsp:val=&quot;00E96F4C&quot;/&gt;&lt;wsp:rsid wsp:val=&quot;00F228C0&quot;/&gt;&lt;/wsp:rsids&gt;&lt;/w:docPr&gt;&lt;w:body&gt;&lt;w:p wsp:rsidR=&quot;00000000&quot; wsp:rsidRDefault=&quot;00E00E30&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20459B">
        <w:fldChar w:fldCharType="end"/>
      </w:r>
      <w:r>
        <w:t xml:space="preserve"> x </w:t>
      </w:r>
      <w:r w:rsidRPr="0020459B">
        <w:fldChar w:fldCharType="begin"/>
      </w:r>
      <w:r w:rsidRPr="0020459B">
        <w:instrText xml:space="preserve"> QUOTE </w:instrText>
      </w:r>
      <w:r w:rsidRPr="0020459B">
        <w:pict>
          <v:shape id="_x0000_i1051"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4B72B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4B72B0&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20459B">
        <w:instrText xml:space="preserve"> </w:instrText>
      </w:r>
      <w:r w:rsidRPr="0020459B">
        <w:fldChar w:fldCharType="separate"/>
      </w:r>
      <w:r w:rsidRPr="0020459B">
        <w:pict>
          <v:shape id="_x0000_i1052"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4B72B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4B72B0&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20459B">
        <w:fldChar w:fldCharType="end"/>
      </w:r>
      <w:r>
        <w:t xml:space="preserve"> 5 ,     x</w:t>
      </w:r>
      <w:r w:rsidRPr="0020459B">
        <w:fldChar w:fldCharType="begin"/>
      </w:r>
      <w:r w:rsidRPr="0020459B">
        <w:instrText xml:space="preserve"> QUOTE </w:instrText>
      </w:r>
      <w:r w:rsidRPr="0020459B">
        <w:pict>
          <v:shape id="_x0000_i1053"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0543E&quot;/&gt;&lt;wsp:rsid wsp:val=&quot;00BD3D3D&quot;/&gt;&lt;wsp:rsid wsp:val=&quot;00D24BB4&quot;/&gt;&lt;wsp:rsid wsp:val=&quot;00DE2CA9&quot;/&gt;&lt;wsp:rsid wsp:val=&quot;00E96F4C&quot;/&gt;&lt;wsp:rsid wsp:val=&quot;00F228C0&quot;/&gt;&lt;/wsp:rsids&gt;&lt;/w:docPr&gt;&lt;w:body&gt;&lt;w:p wsp:rsidR=&quot;00000000&quot; wsp:rsidRDefault=&quot;00B0543E&quot;&gt;&lt;m:oMathPara&gt;&lt;m:oMath&gt;&lt;m:r&gt;&lt;w:rPr&gt;&lt;w:rFonts w:ascii=&quot;Cambria Math&quot; w:fareast=&quot;Times New Roman&quot; w:h-ansi=&quot;Cambria Math&quot;/&gt;&lt;wx:font wx:val=&quot;Cambria Math&quot;/&gt;&lt;w:i/&gt;&lt;/w:rPr&gt;&lt;m:t&gt;âˆ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20459B">
        <w:instrText xml:space="preserve"> </w:instrText>
      </w:r>
      <w:r w:rsidRPr="0020459B">
        <w:fldChar w:fldCharType="separate"/>
      </w:r>
      <w:r w:rsidRPr="0020459B">
        <w:pict>
          <v:shape id="_x0000_i1054"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0543E&quot;/&gt;&lt;wsp:rsid wsp:val=&quot;00BD3D3D&quot;/&gt;&lt;wsp:rsid wsp:val=&quot;00D24BB4&quot;/&gt;&lt;wsp:rsid wsp:val=&quot;00DE2CA9&quot;/&gt;&lt;wsp:rsid wsp:val=&quot;00E96F4C&quot;/&gt;&lt;wsp:rsid wsp:val=&quot;00F228C0&quot;/&gt;&lt;/wsp:rsids&gt;&lt;/w:docPr&gt;&lt;w:body&gt;&lt;w:p wsp:rsidR=&quot;00000000&quot; wsp:rsidRDefault=&quot;00B0543E&quot;&gt;&lt;m:oMathPara&gt;&lt;m:oMath&gt;&lt;m:r&gt;&lt;w:rPr&gt;&lt;w:rFonts w:ascii=&quot;Cambria Math&quot; w:fareast=&quot;Times New Roman&quot; w:h-ansi=&quot;Cambria Math&quot;/&gt;&lt;wx:font wx:val=&quot;Cambria Math&quot;/&gt;&lt;w:i/&gt;&lt;/w:rPr&gt;&lt;m:t&gt;âˆ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20459B">
        <w:fldChar w:fldCharType="end"/>
      </w:r>
      <w:r>
        <w:t xml:space="preserve"> R}</w:t>
      </w:r>
    </w:p>
    <w:p w:rsidR="00AC151C" w:rsidRDefault="00AC151C" w:rsidP="00506D4D">
      <w:r>
        <w:t xml:space="preserve">     B= { y| 1 </w:t>
      </w:r>
      <w:r w:rsidRPr="0020459B">
        <w:fldChar w:fldCharType="begin"/>
      </w:r>
      <w:r w:rsidRPr="0020459B">
        <w:instrText xml:space="preserve"> QUOTE </w:instrText>
      </w:r>
      <w:r w:rsidRPr="0020459B">
        <w:pict>
          <v:shape id="_x0000_i1055"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916D5&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3916D5&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20459B">
        <w:instrText xml:space="preserve"> </w:instrText>
      </w:r>
      <w:r w:rsidRPr="0020459B">
        <w:fldChar w:fldCharType="separate"/>
      </w:r>
      <w:r w:rsidRPr="0020459B">
        <w:pict>
          <v:shape id="_x0000_i1056"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916D5&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3916D5&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20459B">
        <w:fldChar w:fldCharType="end"/>
      </w:r>
      <w:r>
        <w:t xml:space="preserve"> y </w:t>
      </w:r>
      <w:r w:rsidRPr="0020459B">
        <w:fldChar w:fldCharType="begin"/>
      </w:r>
      <w:r w:rsidRPr="0020459B">
        <w:instrText xml:space="preserve"> QUOTE </w:instrText>
      </w:r>
      <w:r w:rsidRPr="0020459B">
        <w:pict>
          <v:shape id="_x0000_i1057"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5C3811&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5C3811&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20459B">
        <w:instrText xml:space="preserve"> </w:instrText>
      </w:r>
      <w:r w:rsidRPr="0020459B">
        <w:fldChar w:fldCharType="separate"/>
      </w:r>
      <w:r w:rsidRPr="0020459B">
        <w:pict>
          <v:shape id="_x0000_i1058"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5C3811&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5C3811&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6" o:title="" chromakey="white"/>
          </v:shape>
        </w:pict>
      </w:r>
      <w:r w:rsidRPr="0020459B">
        <w:fldChar w:fldCharType="end"/>
      </w:r>
      <w:r>
        <w:t xml:space="preserve"> 5 ,     y</w:t>
      </w:r>
      <w:r w:rsidRPr="0020459B">
        <w:fldChar w:fldCharType="begin"/>
      </w:r>
      <w:r w:rsidRPr="0020459B">
        <w:instrText xml:space="preserve"> QUOTE </w:instrText>
      </w:r>
      <w:r w:rsidRPr="0020459B">
        <w:pict>
          <v:shape id="_x0000_i1059"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C4F0F&quot;/&gt;&lt;wsp:rsid wsp:val=&quot;00BD3D3D&quot;/&gt;&lt;wsp:rsid wsp:val=&quot;00D24BB4&quot;/&gt;&lt;wsp:rsid wsp:val=&quot;00DE2CA9&quot;/&gt;&lt;wsp:rsid wsp:val=&quot;00E96F4C&quot;/&gt;&lt;wsp:rsid wsp:val=&quot;00F228C0&quot;/&gt;&lt;/wsp:rsids&gt;&lt;/w:docPr&gt;&lt;w:body&gt;&lt;w:p wsp:rsidR=&quot;00000000&quot; wsp:rsidRDefault=&quot;00AC4F0F&quot;&gt;&lt;m:oMathPara&gt;&lt;m:oMath&gt;&lt;m:r&gt;&lt;w:rPr&gt;&lt;w:rFonts w:ascii=&quot;Cambria Math&quot; w:fareast=&quot;Times New Roman&quot; w:h-ansi=&quot;Cambria Math&quot;/&gt;&lt;wx:font wx:val=&quot;Cambria Math&quot;/&gt;&lt;w:i/&gt;&lt;/w:rPr&gt;&lt;m:t&gt;âˆ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20459B">
        <w:instrText xml:space="preserve"> </w:instrText>
      </w:r>
      <w:r w:rsidRPr="0020459B">
        <w:fldChar w:fldCharType="separate"/>
      </w:r>
      <w:r w:rsidRPr="0020459B">
        <w:pict>
          <v:shape id="_x0000_i1060"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C4F0F&quot;/&gt;&lt;wsp:rsid wsp:val=&quot;00BD3D3D&quot;/&gt;&lt;wsp:rsid wsp:val=&quot;00D24BB4&quot;/&gt;&lt;wsp:rsid wsp:val=&quot;00DE2CA9&quot;/&gt;&lt;wsp:rsid wsp:val=&quot;00E96F4C&quot;/&gt;&lt;wsp:rsid wsp:val=&quot;00F228C0&quot;/&gt;&lt;/wsp:rsids&gt;&lt;/w:docPr&gt;&lt;w:body&gt;&lt;w:p wsp:rsidR=&quot;00000000&quot; wsp:rsidRDefault=&quot;00AC4F0F&quot;&gt;&lt;m:oMathPara&gt;&lt;m:oMath&gt;&lt;m:r&gt;&lt;w:rPr&gt;&lt;w:rFonts w:ascii=&quot;Cambria Math&quot; w:fareast=&quot;Times New Roman&quot; w:h-ansi=&quot;Cambria Math&quot;/&gt;&lt;wx:font wx:val=&quot;Cambria Math&quot;/&gt;&lt;w:i/&gt;&lt;/w:rPr&gt;&lt;m:t&gt;âˆ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20459B">
        <w:fldChar w:fldCharType="end"/>
      </w:r>
      <w:r>
        <w:t xml:space="preserve"> R}  olduğuna göre </w:t>
      </w:r>
      <w:r w:rsidRPr="00F228C0">
        <w:rPr>
          <w:b/>
        </w:rPr>
        <w:t>A x B</w:t>
      </w:r>
      <w:r>
        <w:t xml:space="preserve"> nin grafiğini çiziniz.</w:t>
      </w:r>
    </w:p>
    <w:p w:rsidR="00AC151C" w:rsidRDefault="00AC151C" w:rsidP="00506D4D"/>
    <w:p w:rsidR="00AC151C" w:rsidRDefault="00AC151C" w:rsidP="00506D4D"/>
    <w:p w:rsidR="00AC151C" w:rsidRDefault="00AC151C" w:rsidP="00506D4D"/>
    <w:p w:rsidR="00AC151C" w:rsidRDefault="00AC151C" w:rsidP="00506D4D"/>
    <w:p w:rsidR="00AC151C" w:rsidRDefault="00AC151C" w:rsidP="00506D4D"/>
    <w:p w:rsidR="00AC151C" w:rsidRDefault="00AC151C" w:rsidP="00506D4D"/>
    <w:p w:rsidR="00AC151C" w:rsidRDefault="00AC151C" w:rsidP="00506D4D">
      <w:r w:rsidRPr="003A3FDF">
        <w:rPr>
          <w:b/>
          <w:i/>
        </w:rPr>
        <w:t>9)</w:t>
      </w:r>
      <w:r>
        <w:t xml:space="preserve">  A= { 1, 2, 3 } kümesinde tanımlı</w:t>
      </w:r>
    </w:p>
    <w:p w:rsidR="00AC151C" w:rsidRDefault="00AC151C" w:rsidP="00506D4D">
      <w:r w:rsidRPr="0020459B">
        <w:fldChar w:fldCharType="begin"/>
      </w:r>
      <w:r w:rsidRPr="0020459B">
        <w:instrText xml:space="preserve"> QUOTE </w:instrText>
      </w:r>
      <w:r w:rsidRPr="0020459B">
        <w:pict>
          <v:shape id="_x0000_i1061" type="#_x0000_t75" style="width:11.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57730&quot;/&gt;&lt;wsp:rsid wsp:val=&quot;00E96F4C&quot;/&gt;&lt;wsp:rsid wsp:val=&quot;00F228C0&quot;/&gt;&lt;/wsp:rsids&gt;&lt;/w:docPr&gt;&lt;w:body&gt;&lt;w:p wsp:rsidR=&quot;00000000&quot; wsp:rsidRDefault=&quot;00E57730&quot;&gt;&lt;m:oMathPara&gt;&lt;m:oMath&gt;&lt;m:r&gt;&lt;w:rPr&gt;&lt;w:rFonts w:ascii=&quot;Cambria Math&quot; w:fareast=&quot;Times New Roman&quot; w:h-ansi=&quot;Cambria Math&quot;/&gt;&lt;wx:font wx:val=&quot;Cambria Math&quot;/&gt;&lt;w:i/&gt;&lt;/w:rPr&gt;&lt;m:t&gt;Î²&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7" o:title="" chromakey="white"/>
          </v:shape>
        </w:pict>
      </w:r>
      <w:r w:rsidRPr="0020459B">
        <w:instrText xml:space="preserve"> </w:instrText>
      </w:r>
      <w:r w:rsidRPr="0020459B">
        <w:fldChar w:fldCharType="separate"/>
      </w:r>
      <w:r w:rsidRPr="0020459B">
        <w:pict>
          <v:shape id="_x0000_i1062" type="#_x0000_t75" style="width:11.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57730&quot;/&gt;&lt;wsp:rsid wsp:val=&quot;00E96F4C&quot;/&gt;&lt;wsp:rsid wsp:val=&quot;00F228C0&quot;/&gt;&lt;/wsp:rsids&gt;&lt;/w:docPr&gt;&lt;w:body&gt;&lt;w:p wsp:rsidR=&quot;00000000&quot; wsp:rsidRDefault=&quot;00E57730&quot;&gt;&lt;m:oMathPara&gt;&lt;m:oMath&gt;&lt;m:r&gt;&lt;w:rPr&gt;&lt;w:rFonts w:ascii=&quot;Cambria Math&quot; w:fareast=&quot;Times New Roman&quot; w:h-ansi=&quot;Cambria Math&quot;/&gt;&lt;wx:font wx:val=&quot;Cambria Math&quot;/&gt;&lt;w:i/&gt;&lt;/w:rPr&gt;&lt;m:t&gt;Î²&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7" o:title="" chromakey="white"/>
          </v:shape>
        </w:pict>
      </w:r>
      <w:r w:rsidRPr="0020459B">
        <w:fldChar w:fldCharType="end"/>
      </w:r>
      <w:r>
        <w:t xml:space="preserve"> = </w:t>
      </w:r>
      <w:r w:rsidRPr="00506D4D">
        <w:rPr>
          <w:sz w:val="24"/>
          <w:szCs w:val="24"/>
        </w:rPr>
        <w:t>{</w:t>
      </w:r>
      <w:r>
        <w:t xml:space="preserve"> (1,1), (2,1) (2,2), (3,2), (3,3), (3,1)</w:t>
      </w:r>
      <w:r w:rsidRPr="00506D4D">
        <w:rPr>
          <w:sz w:val="24"/>
          <w:szCs w:val="24"/>
        </w:rPr>
        <w:t xml:space="preserve"> }</w:t>
      </w:r>
      <w:r>
        <w:t xml:space="preserve"> bağıntısının yansıma , simetri, ter simetri ve geçişme özelliklerinin olmadığını sebepleriyle açıklayınız</w:t>
      </w:r>
    </w:p>
    <w:p w:rsidR="00AC151C" w:rsidRDefault="00AC151C" w:rsidP="00506D4D">
      <w:pPr>
        <w:pStyle w:val="ListParagraph"/>
        <w:numPr>
          <w:ilvl w:val="0"/>
          <w:numId w:val="4"/>
        </w:numPr>
      </w:pPr>
      <w:r>
        <w:t xml:space="preserve">Yansıma </w:t>
      </w:r>
    </w:p>
    <w:p w:rsidR="00AC151C" w:rsidRDefault="00AC151C" w:rsidP="00506D4D">
      <w:pPr>
        <w:ind w:left="360"/>
      </w:pPr>
    </w:p>
    <w:p w:rsidR="00AC151C" w:rsidRDefault="00AC151C" w:rsidP="00506D4D">
      <w:pPr>
        <w:pStyle w:val="ListParagraph"/>
        <w:numPr>
          <w:ilvl w:val="0"/>
          <w:numId w:val="4"/>
        </w:numPr>
      </w:pPr>
      <w:r>
        <w:t>Simetri</w:t>
      </w:r>
    </w:p>
    <w:p w:rsidR="00AC151C" w:rsidRDefault="00AC151C" w:rsidP="00506D4D">
      <w:pPr>
        <w:pStyle w:val="ListParagraph"/>
      </w:pPr>
    </w:p>
    <w:p w:rsidR="00AC151C" w:rsidRPr="00506D4D" w:rsidRDefault="00AC151C" w:rsidP="00506D4D">
      <w:pPr>
        <w:pStyle w:val="ListParagraph"/>
      </w:pPr>
    </w:p>
    <w:p w:rsidR="00AC151C" w:rsidRDefault="00AC151C" w:rsidP="00506D4D">
      <w:pPr>
        <w:pStyle w:val="ListParagraph"/>
        <w:numPr>
          <w:ilvl w:val="0"/>
          <w:numId w:val="4"/>
        </w:numPr>
      </w:pPr>
      <w:r>
        <w:t>Ters simetri</w:t>
      </w:r>
    </w:p>
    <w:p w:rsidR="00AC151C" w:rsidRDefault="00AC151C" w:rsidP="00506D4D">
      <w:pPr>
        <w:ind w:left="360"/>
      </w:pPr>
    </w:p>
    <w:p w:rsidR="00AC151C" w:rsidRDefault="00AC151C" w:rsidP="00506D4D">
      <w:pPr>
        <w:pStyle w:val="ListParagraph"/>
        <w:numPr>
          <w:ilvl w:val="0"/>
          <w:numId w:val="4"/>
        </w:numPr>
      </w:pPr>
      <w:r>
        <w:t>Geçişme</w:t>
      </w:r>
    </w:p>
    <w:p w:rsidR="00AC151C" w:rsidRDefault="00AC151C" w:rsidP="00506D4D"/>
    <w:p w:rsidR="00AC151C" w:rsidRDefault="00AC151C" w:rsidP="00506D4D">
      <w:r w:rsidRPr="003A3FDF">
        <w:rPr>
          <w:b/>
          <w:i/>
        </w:rPr>
        <w:t>10)</w:t>
      </w:r>
      <w:r>
        <w:t xml:space="preserve">  </w:t>
      </w:r>
      <w:r w:rsidRPr="0020459B">
        <w:fldChar w:fldCharType="begin"/>
      </w:r>
      <w:r w:rsidRPr="0020459B">
        <w:instrText xml:space="preserve"> QUOTE </w:instrText>
      </w:r>
      <w:r w:rsidRPr="0020459B">
        <w:pict>
          <v:shape id="_x0000_i1063"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CE6E61&quot;/&gt;&lt;wsp:rsid wsp:val=&quot;00D24BB4&quot;/&gt;&lt;wsp:rsid wsp:val=&quot;00DE2CA9&quot;/&gt;&lt;wsp:rsid wsp:val=&quot;00E96F4C&quot;/&gt;&lt;wsp:rsid wsp:val=&quot;00F228C0&quot;/&gt;&lt;/wsp:rsids&gt;&lt;/w:docPr&gt;&lt;w:body&gt;&lt;w:p wsp:rsidR=&quot;00000000&quot; wsp:rsidRDefault=&quot;00CE6E61&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instrText xml:space="preserve"> </w:instrText>
      </w:r>
      <w:r w:rsidRPr="0020459B">
        <w:fldChar w:fldCharType="separate"/>
      </w:r>
      <w:r w:rsidRPr="0020459B">
        <w:pict>
          <v:shape id="_x0000_i1064"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CE6E61&quot;/&gt;&lt;wsp:rsid wsp:val=&quot;00D24BB4&quot;/&gt;&lt;wsp:rsid wsp:val=&quot;00DE2CA9&quot;/&gt;&lt;wsp:rsid wsp:val=&quot;00E96F4C&quot;/&gt;&lt;wsp:rsid wsp:val=&quot;00F228C0&quot;/&gt;&lt;/wsp:rsids&gt;&lt;/w:docPr&gt;&lt;w:body&gt;&lt;w:p wsp:rsidR=&quot;00000000&quot; wsp:rsidRDefault=&quot;00CE6E61&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fldChar w:fldCharType="end"/>
      </w:r>
      <w:r>
        <w:t xml:space="preserve">    f(x) = 2x + 5 fonksiyonu veriliyor.</w:t>
      </w:r>
    </w:p>
    <w:p w:rsidR="00AC151C" w:rsidRDefault="00AC151C" w:rsidP="00506D4D">
      <w:pPr>
        <w:rPr>
          <w:sz w:val="24"/>
          <w:szCs w:val="24"/>
        </w:rPr>
      </w:pPr>
      <w:r w:rsidRPr="003A3FDF">
        <w:rPr>
          <w:b/>
          <w:i/>
        </w:rPr>
        <w:t>a)</w:t>
      </w:r>
      <w:r>
        <w:t xml:space="preserve">   f(2) + f ( </w:t>
      </w:r>
      <w:r w:rsidRPr="0020459B">
        <w:rPr>
          <w:sz w:val="24"/>
          <w:szCs w:val="24"/>
        </w:rPr>
        <w:fldChar w:fldCharType="begin"/>
      </w:r>
      <w:r w:rsidRPr="0020459B">
        <w:rPr>
          <w:sz w:val="24"/>
          <w:szCs w:val="24"/>
        </w:rPr>
        <w:instrText xml:space="preserve"> QUOTE </w:instrText>
      </w:r>
      <w:r w:rsidRPr="0020459B">
        <w:pict>
          <v:shape id="_x0000_i1065" type="#_x0000_t75" style="width:17.25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870EF&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8870EF&quot;&gt;&lt;m:oMathPara&gt;&lt;m:oMath&gt;&lt;m:r&gt;&lt;w:rPr&gt;&lt;w:rFonts w:ascii=&quot;Cambria Math&quot; w:fareast=&quot;Times New Roman&quot; w:h-ansi=&quot;Cambria Math&quot;/&gt;&lt;wx:font wx:val=&quot;Cambria Math&quot;/&gt;&lt;w:i/&gt;&lt;w:sz w:val=&quot;24&quot;/&gt;&lt;w:sz-cs w:val=&quot;24&quot;/&gt;&lt;/w:rPr&gt;&lt;m:t&gt;-&lt;/m:t&gt;&lt;/m:r&gt;&lt;m:f&gt;&lt;m:fPr&gt;&lt;m:ctrlPr&gt;&lt;w:rPr&gt;&lt;w:rFonts w:ascii=&quot;Cambria Math&quot; w:fareast=&quot;Times New Roman&quot; w:h-ansi=&quot;Cambria Math&quot;/&gt;&lt;wx:font wx:val=&quot;Cambria Math&quot;/&gt;&lt;w:sz w:val=&quot;24&quot;/&gt;&lt;w:sz-cs w:val=&quot;24&quot;/&gt;&lt;/w:rPr&gt;&lt;/m:ctrlPr&gt;&lt;/m:fPr&gt;&lt;m:num&gt;&lt;m:r&gt;&lt;m:rPr&gt;&lt;m:sty m:val=&quot;p&quot;/&gt;&lt;/m:rPr&gt;&lt;w:rPr&gt;&lt;w:rFonts w:ascii=&quot;Cambria Math&quot; w:fareast=&quot;Times New Roman&quot; w:h-ansi=&quot;Cambria Math&quot;/&gt;&lt;wx:font wx:val=&quot;Cambria Math&quot;/&gt;&lt;w:sz w:val=&quot;24&quot;/&gt;&lt;w:sz-cs w:val=&quot;24&quot;/&gt;&lt;/w:rPr&gt;&lt;m:t&gt;1&lt;/m:t&gt;&lt;/m:r&gt;&lt;/m:num&gt;&lt;m:den&gt;&lt;m:r&gt;&lt;m:rPr&gt;&lt;m:sty m:val=&quot;p&quot;/&gt;&lt;/m:rPr&gt;&lt;w:rPr&gt;&lt;w:rFonts w:ascii=&quot;Cambria Math&quot; w:fareast=&quot;Times New Roman&quot; w:h-ansi=&quot;Cambria Math&quot;/&gt;&lt;wx:font wx:val=&quot;Cambria Math&quot;/&gt;&lt;w:sz w:val=&quot;24&quot;/&gt;&lt;w:sz-cs w:val=&quot;24&quot;/&gt;&lt;/w:rPr&gt;&lt;m:t&gt;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9" o:title="" chromakey="white"/>
          </v:shape>
        </w:pict>
      </w:r>
      <w:r w:rsidRPr="0020459B">
        <w:rPr>
          <w:sz w:val="24"/>
          <w:szCs w:val="24"/>
        </w:rPr>
        <w:instrText xml:space="preserve"> </w:instrText>
      </w:r>
      <w:r w:rsidRPr="0020459B">
        <w:rPr>
          <w:sz w:val="24"/>
          <w:szCs w:val="24"/>
        </w:rPr>
        <w:fldChar w:fldCharType="separate"/>
      </w:r>
      <w:r w:rsidRPr="0020459B">
        <w:pict>
          <v:shape id="_x0000_i1066" type="#_x0000_t75" style="width:17.25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870EF&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8870EF&quot;&gt;&lt;m:oMathPara&gt;&lt;m:oMath&gt;&lt;m:r&gt;&lt;w:rPr&gt;&lt;w:rFonts w:ascii=&quot;Cambria Math&quot; w:fareast=&quot;Times New Roman&quot; w:h-ansi=&quot;Cambria Math&quot;/&gt;&lt;wx:font wx:val=&quot;Cambria Math&quot;/&gt;&lt;w:i/&gt;&lt;w:sz w:val=&quot;24&quot;/&gt;&lt;w:sz-cs w:val=&quot;24&quot;/&gt;&lt;/w:rPr&gt;&lt;m:t&gt;-&lt;/m:t&gt;&lt;/m:r&gt;&lt;m:f&gt;&lt;m:fPr&gt;&lt;m:ctrlPr&gt;&lt;w:rPr&gt;&lt;w:rFonts w:ascii=&quot;Cambria Math&quot; w:fareast=&quot;Times New Roman&quot; w:h-ansi=&quot;Cambria Math&quot;/&gt;&lt;wx:font wx:val=&quot;Cambria Math&quot;/&gt;&lt;w:sz w:val=&quot;24&quot;/&gt;&lt;w:sz-cs w:val=&quot;24&quot;/&gt;&lt;/w:rPr&gt;&lt;/m:ctrlPr&gt;&lt;/m:fPr&gt;&lt;m:num&gt;&lt;m:r&gt;&lt;m:rPr&gt;&lt;m:sty m:val=&quot;p&quot;/&gt;&lt;/m:rPr&gt;&lt;w:rPr&gt;&lt;w:rFonts w:ascii=&quot;Cambria Math&quot; w:fareast=&quot;Times New Roman&quot; w:h-ansi=&quot;Cambria Math&quot;/&gt;&lt;wx:font wx:val=&quot;Cambria Math&quot;/&gt;&lt;w:sz w:val=&quot;24&quot;/&gt;&lt;w:sz-cs w:val=&quot;24&quot;/&gt;&lt;/w:rPr&gt;&lt;m:t&gt;1&lt;/m:t&gt;&lt;/m:r&gt;&lt;/m:num&gt;&lt;m:den&gt;&lt;m:r&gt;&lt;m:rPr&gt;&lt;m:sty m:val=&quot;p&quot;/&gt;&lt;/m:rPr&gt;&lt;w:rPr&gt;&lt;w:rFonts w:ascii=&quot;Cambria Math&quot; w:fareast=&quot;Times New Roman&quot; w:h-ansi=&quot;Cambria Math&quot;/&gt;&lt;wx:font wx:val=&quot;Cambria Math&quot;/&gt;&lt;w:sz w:val=&quot;24&quot;/&gt;&lt;w:sz-cs w:val=&quot;24&quot;/&gt;&lt;/w:rPr&gt;&lt;m:t&gt;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9" o:title="" chromakey="white"/>
          </v:shape>
        </w:pict>
      </w:r>
      <w:r w:rsidRPr="0020459B">
        <w:rPr>
          <w:sz w:val="24"/>
          <w:szCs w:val="24"/>
        </w:rPr>
        <w:fldChar w:fldCharType="end"/>
      </w:r>
      <w:r>
        <w:rPr>
          <w:sz w:val="24"/>
          <w:szCs w:val="24"/>
        </w:rPr>
        <w:t xml:space="preserve"> ) =</w:t>
      </w:r>
    </w:p>
    <w:p w:rsidR="00AC151C" w:rsidRDefault="00AC151C" w:rsidP="00506D4D">
      <w:pPr>
        <w:rPr>
          <w:sz w:val="24"/>
          <w:szCs w:val="24"/>
        </w:rPr>
      </w:pPr>
    </w:p>
    <w:p w:rsidR="00AC151C" w:rsidRDefault="00AC151C" w:rsidP="00506D4D">
      <w:pPr>
        <w:rPr>
          <w:sz w:val="24"/>
          <w:szCs w:val="24"/>
        </w:rPr>
      </w:pPr>
    </w:p>
    <w:p w:rsidR="00AC151C" w:rsidRDefault="00AC151C" w:rsidP="00506D4D">
      <w:r w:rsidRPr="003A3FDF">
        <w:rPr>
          <w:b/>
          <w:i/>
        </w:rPr>
        <w:t>b)</w:t>
      </w:r>
      <w:r w:rsidRPr="004826E0">
        <w:t xml:space="preserve">  f( x + 1) =</w:t>
      </w:r>
    </w:p>
    <w:p w:rsidR="00AC151C" w:rsidRDefault="00AC151C" w:rsidP="00506D4D"/>
    <w:p w:rsidR="00AC151C" w:rsidRDefault="00AC151C" w:rsidP="00506D4D">
      <w:r w:rsidRPr="003A3FDF">
        <w:rPr>
          <w:b/>
          <w:i/>
        </w:rPr>
        <w:t>11)</w:t>
      </w:r>
      <w:r>
        <w:t xml:space="preserve"> </w:t>
      </w:r>
      <w:r w:rsidRPr="0020459B">
        <w:fldChar w:fldCharType="begin"/>
      </w:r>
      <w:r w:rsidRPr="0020459B">
        <w:instrText xml:space="preserve"> QUOTE </w:instrText>
      </w:r>
      <w:r w:rsidRPr="0020459B">
        <w:pict>
          <v:shape id="_x0000_i1067"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D361F&quot;/&gt;&lt;wsp:rsid wsp:val=&quot;00BD3D3D&quot;/&gt;&lt;wsp:rsid wsp:val=&quot;00D24BB4&quot;/&gt;&lt;wsp:rsid wsp:val=&quot;00DE2CA9&quot;/&gt;&lt;wsp:rsid wsp:val=&quot;00E96F4C&quot;/&gt;&lt;wsp:rsid wsp:val=&quot;00F228C0&quot;/&gt;&lt;/wsp:rsids&gt;&lt;/w:docPr&gt;&lt;w:body&gt;&lt;w:p wsp:rsidR=&quot;00000000&quot; wsp:rsidRDefault=&quot;00AD361F&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instrText xml:space="preserve"> </w:instrText>
      </w:r>
      <w:r w:rsidRPr="0020459B">
        <w:fldChar w:fldCharType="separate"/>
      </w:r>
      <w:r w:rsidRPr="0020459B">
        <w:pict>
          <v:shape id="_x0000_i1068"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D361F&quot;/&gt;&lt;wsp:rsid wsp:val=&quot;00BD3D3D&quot;/&gt;&lt;wsp:rsid wsp:val=&quot;00D24BB4&quot;/&gt;&lt;wsp:rsid wsp:val=&quot;00DE2CA9&quot;/&gt;&lt;wsp:rsid wsp:val=&quot;00E96F4C&quot;/&gt;&lt;wsp:rsid wsp:val=&quot;00F228C0&quot;/&gt;&lt;/wsp:rsids&gt;&lt;/w:docPr&gt;&lt;w:body&gt;&lt;w:p wsp:rsidR=&quot;00000000&quot; wsp:rsidRDefault=&quot;00AD361F&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fldChar w:fldCharType="end"/>
      </w:r>
      <w:r>
        <w:t xml:space="preserve">    bir fonksiyon</w:t>
      </w:r>
    </w:p>
    <w:p w:rsidR="00AC151C" w:rsidRDefault="00AC151C" w:rsidP="00506D4D">
      <w:r>
        <w:t xml:space="preserve"> f(3x – 1) = 4x - 2  ise    f(5) kaçtır? </w:t>
      </w:r>
    </w:p>
    <w:p w:rsidR="00AC151C" w:rsidRDefault="00AC151C" w:rsidP="00506D4D"/>
    <w:p w:rsidR="00AC151C" w:rsidRDefault="00AC151C" w:rsidP="00506D4D"/>
    <w:p w:rsidR="00AC151C" w:rsidRDefault="00AC151C" w:rsidP="00506D4D"/>
    <w:p w:rsidR="00AC151C" w:rsidRDefault="00AC151C" w:rsidP="00506D4D">
      <w:r w:rsidRPr="003A3FDF">
        <w:rPr>
          <w:b/>
          <w:i/>
        </w:rPr>
        <w:t>12)</w:t>
      </w:r>
      <w:r>
        <w:t xml:space="preserve"> f: A</w:t>
      </w:r>
      <w:r w:rsidRPr="0020459B">
        <w:fldChar w:fldCharType="begin"/>
      </w:r>
      <w:r w:rsidRPr="0020459B">
        <w:instrText xml:space="preserve"> QUOTE </w:instrText>
      </w:r>
      <w:r w:rsidRPr="0020459B">
        <w:pict>
          <v:shape id="_x0000_i1069"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 wsp:val=&quot;00F33826&quot;/&gt;&lt;/wsp:rsids&gt;&lt;/w:docPr&gt;&lt;w:body&gt;&lt;w:p wsp:rsidR=&quot;00000000&quot; wsp:rsidRDefault=&quot;00F33826&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0" o:title="" chromakey="white"/>
          </v:shape>
        </w:pict>
      </w:r>
      <w:r w:rsidRPr="0020459B">
        <w:instrText xml:space="preserve"> </w:instrText>
      </w:r>
      <w:r w:rsidRPr="0020459B">
        <w:fldChar w:fldCharType="separate"/>
      </w:r>
      <w:r w:rsidRPr="0020459B">
        <w:pict>
          <v:shape id="_x0000_i1070"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 wsp:val=&quot;00F33826&quot;/&gt;&lt;/wsp:rsids&gt;&lt;/w:docPr&gt;&lt;w:body&gt;&lt;w:p wsp:rsidR=&quot;00000000&quot; wsp:rsidRDefault=&quot;00F33826&quot;&gt;&lt;m:oMathPara&gt;&lt;m:oMath&gt;&lt;m:r&gt;&lt;w:rPr&gt;&lt;w:rFonts w:ascii=&quot;Cambria Math&quot; w:fareast=&quot;Times New Roman&quot; w:h-ansi=&quot;Cambria Math&quot;/&gt;&lt;wx:font wx:val=&quot;Cambria Math&quot;/&gt;&lt;w:i/&gt;&lt;/w:rPr&gt;&lt;m:t&gt;â†’&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0" o:title="" chromakey="white"/>
          </v:shape>
        </w:pict>
      </w:r>
      <w:r w:rsidRPr="0020459B">
        <w:fldChar w:fldCharType="end"/>
      </w:r>
      <w:r>
        <w:t xml:space="preserve"> B ye tanımlı f fonksiyonu için</w:t>
      </w:r>
    </w:p>
    <w:p w:rsidR="00AC151C" w:rsidRDefault="00AC151C" w:rsidP="00506D4D">
      <w:r>
        <w:t>A= {1, 2, 3, 4}</w:t>
      </w:r>
    </w:p>
    <w:p w:rsidR="00AC151C" w:rsidRDefault="00AC151C" w:rsidP="00506D4D">
      <w:r>
        <w:t xml:space="preserve">B={1, 2, 3, 4, 5, 6}   ve   f(x)= x + 1   olduğuna göre </w:t>
      </w:r>
    </w:p>
    <w:p w:rsidR="00AC151C" w:rsidRPr="00E96F4C" w:rsidRDefault="00AC151C" w:rsidP="00E96F4C">
      <w:r w:rsidRPr="003A3FDF">
        <w:rPr>
          <w:b/>
          <w:i/>
        </w:rPr>
        <w:t>a)</w:t>
      </w:r>
      <w:r w:rsidRPr="00E96F4C">
        <w:t xml:space="preserve"> f</w:t>
      </w:r>
      <w:r>
        <w:t xml:space="preserve">  </w:t>
      </w:r>
      <w:r w:rsidRPr="00E96F4C">
        <w:t xml:space="preserve"> fonksiyonunu liste yöntemiyle gösteriniz</w:t>
      </w:r>
    </w:p>
    <w:p w:rsidR="00AC151C" w:rsidRDefault="00AC151C" w:rsidP="00E96F4C"/>
    <w:p w:rsidR="00AC151C" w:rsidRDefault="00AC151C" w:rsidP="00E96F4C">
      <w:r w:rsidRPr="003A3FDF">
        <w:rPr>
          <w:b/>
          <w:i/>
        </w:rPr>
        <w:t>b)</w:t>
      </w:r>
      <w:r>
        <w:t xml:space="preserve"> Tanım kümesini liste yöntemiyle gösteriniz</w:t>
      </w:r>
    </w:p>
    <w:p w:rsidR="00AC151C" w:rsidRDefault="00AC151C" w:rsidP="00E96F4C"/>
    <w:p w:rsidR="00AC151C" w:rsidRDefault="00AC151C" w:rsidP="00E96F4C">
      <w:r w:rsidRPr="003A3FDF">
        <w:rPr>
          <w:b/>
          <w:i/>
        </w:rPr>
        <w:t>c)</w:t>
      </w:r>
      <w:r>
        <w:t xml:space="preserve"> Değer kümesini liste yöntemiyle gösteriniz</w:t>
      </w:r>
    </w:p>
    <w:p w:rsidR="00AC151C" w:rsidRDefault="00AC151C" w:rsidP="00E96F4C"/>
    <w:p w:rsidR="00AC151C" w:rsidRPr="00F228C0" w:rsidRDefault="00AC151C" w:rsidP="00F228C0">
      <w:r w:rsidRPr="003A3FDF">
        <w:rPr>
          <w:b/>
          <w:i/>
        </w:rPr>
        <w:t>d)</w:t>
      </w:r>
      <w:r>
        <w:t xml:space="preserve"> </w:t>
      </w:r>
      <w:r w:rsidRPr="00F228C0">
        <w:t>Görüntü kümesini liste yöntemiyle gösteriniz.</w:t>
      </w:r>
    </w:p>
    <w:p w:rsidR="00AC151C" w:rsidRPr="00E96F4C" w:rsidRDefault="00AC151C" w:rsidP="00E96F4C"/>
    <w:p w:rsidR="00AC151C" w:rsidRDefault="00AC151C" w:rsidP="00506D4D">
      <w:r w:rsidRPr="003A3FDF">
        <w:rPr>
          <w:b/>
          <w:i/>
        </w:rPr>
        <w:t>13)</w:t>
      </w:r>
      <w:r>
        <w:t xml:space="preserve"> </w:t>
      </w:r>
      <w:r w:rsidRPr="0020459B">
        <w:fldChar w:fldCharType="begin"/>
      </w:r>
      <w:r w:rsidRPr="0020459B">
        <w:instrText xml:space="preserve"> QUOTE </w:instrText>
      </w:r>
      <w:r w:rsidRPr="0020459B">
        <w:pict>
          <v:shape id="_x0000_i1071"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57AB6&quot;/&gt;&lt;wsp:rsid wsp:val=&quot;00BD3D3D&quot;/&gt;&lt;wsp:rsid wsp:val=&quot;00D24BB4&quot;/&gt;&lt;wsp:rsid wsp:val=&quot;00DE2CA9&quot;/&gt;&lt;wsp:rsid wsp:val=&quot;00E96F4C&quot;/&gt;&lt;wsp:rsid wsp:val=&quot;00F228C0&quot;/&gt;&lt;/wsp:rsids&gt;&lt;/w:docPr&gt;&lt;w:body&gt;&lt;w:p wsp:rsidR=&quot;00000000&quot; wsp:rsidRDefault=&quot;00A57AB6&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instrText xml:space="preserve"> </w:instrText>
      </w:r>
      <w:r w:rsidRPr="0020459B">
        <w:fldChar w:fldCharType="separate"/>
      </w:r>
      <w:r w:rsidRPr="0020459B">
        <w:pict>
          <v:shape id="_x0000_i1072"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57AB6&quot;/&gt;&lt;wsp:rsid wsp:val=&quot;00BD3D3D&quot;/&gt;&lt;wsp:rsid wsp:val=&quot;00D24BB4&quot;/&gt;&lt;wsp:rsid wsp:val=&quot;00DE2CA9&quot;/&gt;&lt;wsp:rsid wsp:val=&quot;00E96F4C&quot;/&gt;&lt;wsp:rsid wsp:val=&quot;00F228C0&quot;/&gt;&lt;/wsp:rsids&gt;&lt;/w:docPr&gt;&lt;w:body&gt;&lt;w:p wsp:rsidR=&quot;00000000&quot; wsp:rsidRDefault=&quot;00A57AB6&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fldChar w:fldCharType="end"/>
      </w:r>
      <w:r>
        <w:t xml:space="preserve">     f(x) = 2x + 3   olduğuna göre f(x+ 1) in f(x) türünden eşiti nedir?</w:t>
      </w:r>
    </w:p>
    <w:p w:rsidR="00AC151C" w:rsidRDefault="00AC151C" w:rsidP="00506D4D"/>
    <w:p w:rsidR="00AC151C" w:rsidRDefault="00AC151C" w:rsidP="00506D4D"/>
    <w:p w:rsidR="00AC151C" w:rsidRDefault="00AC151C" w:rsidP="00506D4D"/>
    <w:p w:rsidR="00AC151C" w:rsidRDefault="00AC151C" w:rsidP="00506D4D">
      <w:r w:rsidRPr="003A3FDF">
        <w:rPr>
          <w:b/>
          <w:i/>
        </w:rPr>
        <w:t>14)</w:t>
      </w:r>
      <w:r>
        <w:t xml:space="preserve"> </w:t>
      </w:r>
      <w:r w:rsidRPr="0020459B">
        <w:fldChar w:fldCharType="begin"/>
      </w:r>
      <w:r w:rsidRPr="0020459B">
        <w:instrText xml:space="preserve"> QUOTE </w:instrText>
      </w:r>
      <w:r w:rsidRPr="0020459B">
        <w:pict>
          <v:shape id="_x0000_i1073"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C5531&quot;/&gt;&lt;wsp:rsid wsp:val=&quot;00BD3D3D&quot;/&gt;&lt;wsp:rsid wsp:val=&quot;00D24BB4&quot;/&gt;&lt;wsp:rsid wsp:val=&quot;00DE2CA9&quot;/&gt;&lt;wsp:rsid wsp:val=&quot;00E96F4C&quot;/&gt;&lt;wsp:rsid wsp:val=&quot;00F228C0&quot;/&gt;&lt;/wsp:rsids&gt;&lt;/w:docPr&gt;&lt;w:body&gt;&lt;w:p wsp:rsidR=&quot;00000000&quot; wsp:rsidRDefault=&quot;00AC5531&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instrText xml:space="preserve"> </w:instrText>
      </w:r>
      <w:r w:rsidRPr="0020459B">
        <w:fldChar w:fldCharType="separate"/>
      </w:r>
      <w:r w:rsidRPr="0020459B">
        <w:pict>
          <v:shape id="_x0000_i1074"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AC5531&quot;/&gt;&lt;wsp:rsid wsp:val=&quot;00BD3D3D&quot;/&gt;&lt;wsp:rsid wsp:val=&quot;00D24BB4&quot;/&gt;&lt;wsp:rsid wsp:val=&quot;00DE2CA9&quot;/&gt;&lt;wsp:rsid wsp:val=&quot;00E96F4C&quot;/&gt;&lt;wsp:rsid wsp:val=&quot;00F228C0&quot;/&gt;&lt;/wsp:rsids&gt;&lt;/w:docPr&gt;&lt;w:body&gt;&lt;w:p wsp:rsidR=&quot;00000000&quot; wsp:rsidRDefault=&quot;00AC5531&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fldChar w:fldCharType="end"/>
      </w:r>
      <w:r>
        <w:t xml:space="preserve">       f(x) = (a+ b)x + b – 3   birim fonksiyon olduğuna göre a ve b kaçtır?</w:t>
      </w:r>
    </w:p>
    <w:p w:rsidR="00AC151C" w:rsidRDefault="00AC151C" w:rsidP="00506D4D"/>
    <w:p w:rsidR="00AC151C" w:rsidRDefault="00AC151C" w:rsidP="00506D4D"/>
    <w:p w:rsidR="00AC151C" w:rsidRDefault="00AC151C" w:rsidP="00506D4D">
      <w:r w:rsidRPr="003A3FDF">
        <w:rPr>
          <w:b/>
          <w:i/>
        </w:rPr>
        <w:t>15)</w:t>
      </w:r>
      <w:r>
        <w:t xml:space="preserve"> </w:t>
      </w:r>
      <w:r w:rsidRPr="0020459B">
        <w:fldChar w:fldCharType="begin"/>
      </w:r>
      <w:r w:rsidRPr="0020459B">
        <w:instrText xml:space="preserve"> QUOTE </w:instrText>
      </w:r>
      <w:r w:rsidRPr="0020459B">
        <w:pict>
          <v:shape id="_x0000_i1075"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91239&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291239&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instrText xml:space="preserve"> </w:instrText>
      </w:r>
      <w:r w:rsidRPr="0020459B">
        <w:fldChar w:fldCharType="separate"/>
      </w:r>
      <w:r w:rsidRPr="0020459B">
        <w:pict>
          <v:shape id="_x0000_i1076" type="#_x0000_t75" style="width:48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91239&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291239&quot;&gt;&lt;m:oMathPara&gt;&lt;m:oMath&gt;&lt;m:r&gt;&lt;m:rPr&gt;&lt;m:nor/&gt;&lt;/m:rPr&gt;&lt;w:rPr&gt;&lt;w:rFonts w:ascii=&quot;Cambria Math&quot; w:fareast=&quot;Times New Roman&quot; w:h-ansi=&quot;Cambria Math&quot;/&gt;&lt;wx:font wx:val=&quot;Cambria Math&quot;/&gt;&lt;/w:rPr&gt;&lt;m:t&gt;f:  R  â†’  R&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8" o:title="" chromakey="white"/>
          </v:shape>
        </w:pict>
      </w:r>
      <w:r w:rsidRPr="0020459B">
        <w:fldChar w:fldCharType="end"/>
      </w:r>
      <w:r>
        <w:t xml:space="preserve">     f(x) = (3a – 6)x + a + 4    sabit fonksiyon olduğuna göre  f(1903) kaçtır?</w:t>
      </w:r>
    </w:p>
    <w:p w:rsidR="00AC151C" w:rsidRDefault="00AC151C" w:rsidP="00506D4D"/>
    <w:p w:rsidR="00AC151C" w:rsidRDefault="00AC151C" w:rsidP="00506D4D"/>
    <w:p w:rsidR="00AC151C" w:rsidRDefault="00AC151C" w:rsidP="00506D4D"/>
    <w:p w:rsidR="00AC151C" w:rsidRDefault="00AC151C" w:rsidP="00506D4D">
      <w:r>
        <w:rPr>
          <w:b/>
          <w:i/>
        </w:rPr>
        <w:t>16</w:t>
      </w:r>
      <w:r w:rsidRPr="003A3FDF">
        <w:rPr>
          <w:b/>
          <w:i/>
        </w:rPr>
        <w:t>)</w:t>
      </w:r>
      <w:r>
        <w:t xml:space="preserve"> Gerçek sayılar kümesinde tanımlı  </w:t>
      </w:r>
      <w:r w:rsidRPr="0020459B">
        <w:fldChar w:fldCharType="begin"/>
      </w:r>
      <w:r w:rsidRPr="0020459B">
        <w:instrText xml:space="preserve"> QUOTE </w:instrText>
      </w:r>
      <w:r w:rsidRPr="0020459B">
        <w:pict>
          <v:shape id="_x0000_i1077"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044E&quot;/&gt;&lt;wsp:rsid wsp:val=&quot;00DE2CA9&quot;/&gt;&lt;wsp:rsid wsp:val=&quot;00E96F4C&quot;/&gt;&lt;wsp:rsid wsp:val=&quot;00F228C0&quot;/&gt;&lt;/wsp:rsids&gt;&lt;/w:docPr&gt;&lt;w:body&gt;&lt;w:p wsp:rsidR=&quot;00000000&quot; wsp:rsidRDefault=&quot;00DE044E&quot;&gt;&lt;m:oMathPara&gt;&lt;m:oMath&gt;&lt;m:r&gt;&lt;w:rPr&gt;&lt;w:rFonts w:ascii=&quot;Cambria Math&quot; w:fareast=&quot;Times New Roman&quot; w:h-ansi=&quot;Cambria Math&quot;/&gt;&lt;wx:font wx:val=&quot;Cambria Math&quot;/&gt;&lt;w:i/&gt;&lt;/w:rPr&gt;&lt;m:t&gt;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20459B">
        <w:instrText xml:space="preserve"> </w:instrText>
      </w:r>
      <w:r w:rsidRPr="0020459B">
        <w:fldChar w:fldCharType="separate"/>
      </w:r>
      <w:r w:rsidRPr="0020459B">
        <w:pict>
          <v:shape id="_x0000_i1078" type="#_x0000_t75" style="width:11.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E044E&quot;/&gt;&lt;wsp:rsid wsp:val=&quot;00DE2CA9&quot;/&gt;&lt;wsp:rsid wsp:val=&quot;00E96F4C&quot;/&gt;&lt;wsp:rsid wsp:val=&quot;00F228C0&quot;/&gt;&lt;/wsp:rsids&gt;&lt;/w:docPr&gt;&lt;w:body&gt;&lt;w:p wsp:rsidR=&quot;00000000&quot; wsp:rsidRDefault=&quot;00DE044E&quot;&gt;&lt;m:oMathPara&gt;&lt;m:oMath&gt;&lt;m:r&gt;&lt;w:rPr&gt;&lt;w:rFonts w:ascii=&quot;Cambria Math&quot; w:fareast=&quot;Times New Roman&quot; w:h-ansi=&quot;Cambria Math&quot;/&gt;&lt;wx:font wx:val=&quot;Cambria Math&quot;/&gt;&lt;w:i/&gt;&lt;/w:rPr&gt;&lt;m:t&gt;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15" o:title="" chromakey="white"/>
          </v:shape>
        </w:pict>
      </w:r>
      <w:r w:rsidRPr="0020459B">
        <w:fldChar w:fldCharType="end"/>
      </w:r>
      <w:r>
        <w:t xml:space="preserve">  işlemi </w:t>
      </w:r>
    </w:p>
    <w:p w:rsidR="00AC151C" w:rsidRDefault="00AC151C" w:rsidP="00506D4D">
      <w:r>
        <w:t>a</w:t>
      </w:r>
      <w:r w:rsidRPr="0020459B">
        <w:fldChar w:fldCharType="begin"/>
      </w:r>
      <w:r w:rsidRPr="0020459B">
        <w:instrText xml:space="preserve"> QUOTE </w:instrText>
      </w:r>
      <w:r w:rsidRPr="0020459B">
        <w:pict>
          <v:shape id="_x0000_i1079" type="#_x0000_t75" style="width:13.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D42D3&quot;/&gt;&lt;wsp:rsid wsp:val=&quot;00DE2CA9&quot;/&gt;&lt;wsp:rsid wsp:val=&quot;00E96F4C&quot;/&gt;&lt;wsp:rsid wsp:val=&quot;00F228C0&quot;/&gt;&lt;/wsp:rsids&gt;&lt;/w:docPr&gt;&lt;w:body&gt;&lt;w:p wsp:rsidR=&quot;00000000&quot; wsp:rsidRDefault=&quot;00DD42D3&quot;&gt;&lt;m:oMathPara&gt;&lt;m:oMath&gt;&lt;m:r&gt;&lt;w:rPr&gt;&lt;w:rFonts w:ascii=&quot;Cambria Math&quot; w:fareast=&quot;Times New Roman&quot; w:h-ansi=&quot;Cambria Math&quot;/&gt;&lt;wx:font wx:val=&quot;Cambria Math&quot;/&gt;&lt;w:i/&gt;&lt;/w:rPr&gt;&lt;m:t&gt; 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1" o:title="" chromakey="white"/>
          </v:shape>
        </w:pict>
      </w:r>
      <w:r w:rsidRPr="0020459B">
        <w:instrText xml:space="preserve"> </w:instrText>
      </w:r>
      <w:r w:rsidRPr="0020459B">
        <w:fldChar w:fldCharType="separate"/>
      </w:r>
      <w:r w:rsidRPr="0020459B">
        <w:pict>
          <v:shape id="_x0000_i1080" type="#_x0000_t75" style="width:13.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8C0E3E&quot;/&gt;&lt;wsp:rsid wsp:val=&quot;00951BEE&quot;/&gt;&lt;wsp:rsid wsp:val=&quot;00A0518C&quot;/&gt;&lt;wsp:rsid wsp:val=&quot;00BD3D3D&quot;/&gt;&lt;wsp:rsid wsp:val=&quot;00D24BB4&quot;/&gt;&lt;wsp:rsid wsp:val=&quot;00DD42D3&quot;/&gt;&lt;wsp:rsid wsp:val=&quot;00DE2CA9&quot;/&gt;&lt;wsp:rsid wsp:val=&quot;00E96F4C&quot;/&gt;&lt;wsp:rsid wsp:val=&quot;00F228C0&quot;/&gt;&lt;/wsp:rsids&gt;&lt;/w:docPr&gt;&lt;w:body&gt;&lt;w:p wsp:rsidR=&quot;00000000&quot; wsp:rsidRDefault=&quot;00DD42D3&quot;&gt;&lt;m:oMathPara&gt;&lt;m:oMath&gt;&lt;m:r&gt;&lt;w:rPr&gt;&lt;w:rFonts w:ascii=&quot;Cambria Math&quot; w:fareast=&quot;Times New Roman&quot; w:h-ansi=&quot;Cambria Math&quot;/&gt;&lt;wx:font wx:val=&quot;Cambria Math&quot;/&gt;&lt;w:i/&gt;&lt;/w:rPr&gt;&lt;m:t&gt; âˆ†&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1" o:title="" chromakey="white"/>
          </v:shape>
        </w:pict>
      </w:r>
      <w:r w:rsidRPr="0020459B">
        <w:fldChar w:fldCharType="end"/>
      </w:r>
      <w:r>
        <w:t xml:space="preserve"> b = a + 3b -2 olaraktanımlandığına göre  </w:t>
      </w:r>
      <w:r w:rsidRPr="0020459B">
        <w:fldChar w:fldCharType="begin"/>
      </w:r>
      <w:r w:rsidRPr="0020459B">
        <w:instrText xml:space="preserve"> QUOTE </w:instrText>
      </w:r>
      <w:r w:rsidRPr="0020459B">
        <w:pict>
          <v:shape id="_x0000_i1081"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745238&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745238&quot;&gt;&lt;m:oMathPara&gt;&lt;m:oMath&gt;&lt;m:r&gt;&lt;w:rPr&gt;&lt;w:rFonts w:ascii=&quot;Cambria Math&quot; w:fareast=&quot;Times New Roman&quot; w:h-ansi=&quot;Cambria Math&quot;/&gt;&lt;wx:font wx:val=&quot;Cambria Math&quot;/&gt;&lt;w:i/&gt;&lt;/w:rPr&gt;&lt;m:t&gt;âˆ†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2" o:title="" chromakey="white"/>
          </v:shape>
        </w:pict>
      </w:r>
      <w:r w:rsidRPr="0020459B">
        <w:instrText xml:space="preserve"> </w:instrText>
      </w:r>
      <w:r w:rsidRPr="0020459B">
        <w:fldChar w:fldCharType="separate"/>
      </w:r>
      <w:r w:rsidRPr="0020459B">
        <w:pict>
          <v:shape id="_x0000_i1082"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027F3&quot;/&gt;&lt;wsp:rsid wsp:val=&quot;00165371&quot;/&gt;&lt;wsp:rsid wsp:val=&quot;0020459B&quot;/&gt;&lt;wsp:rsid wsp:val=&quot;002B70BD&quot;/&gt;&lt;wsp:rsid wsp:val=&quot;00312841&quot;/&gt;&lt;wsp:rsid wsp:val=&quot;003A3FDF&quot;/&gt;&lt;wsp:rsid wsp:val=&quot;004826E0&quot;/&gt;&lt;wsp:rsid wsp:val=&quot;00506D4D&quot;/&gt;&lt;wsp:rsid wsp:val=&quot;00515939&quot;/&gt;&lt;wsp:rsid wsp:val=&quot;005B0B2F&quot;/&gt;&lt;wsp:rsid wsp:val=&quot;006027F3&quot;/&gt;&lt;wsp:rsid wsp:val=&quot;00745238&quot;/&gt;&lt;wsp:rsid wsp:val=&quot;008C0E3E&quot;/&gt;&lt;wsp:rsid wsp:val=&quot;00951BEE&quot;/&gt;&lt;wsp:rsid wsp:val=&quot;00A0518C&quot;/&gt;&lt;wsp:rsid wsp:val=&quot;00BD3D3D&quot;/&gt;&lt;wsp:rsid wsp:val=&quot;00D24BB4&quot;/&gt;&lt;wsp:rsid wsp:val=&quot;00DE2CA9&quot;/&gt;&lt;wsp:rsid wsp:val=&quot;00E96F4C&quot;/&gt;&lt;wsp:rsid wsp:val=&quot;00F228C0&quot;/&gt;&lt;/wsp:rsids&gt;&lt;/w:docPr&gt;&lt;w:body&gt;&lt;w:p wsp:rsidR=&quot;00000000&quot; wsp:rsidRDefault=&quot;00745238&quot;&gt;&lt;m:oMathPara&gt;&lt;m:oMath&gt;&lt;m:r&gt;&lt;w:rPr&gt;&lt;w:rFonts w:ascii=&quot;Cambria Math&quot; w:fareast=&quot;Times New Roman&quot; w:h-ansi=&quot;Cambria Math&quot;/&gt;&lt;wx:font wx:val=&quot;Cambria Math&quot;/&gt;&lt;w:i/&gt;&lt;/w:rPr&gt;&lt;m:t&gt;âˆ† &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2" o:title="" chromakey="white"/>
          </v:shape>
        </w:pict>
      </w:r>
      <w:r w:rsidRPr="0020459B">
        <w:fldChar w:fldCharType="end"/>
      </w:r>
      <w:r>
        <w:t>işleminin birim eleman  var mıdır varsa kaçtır?</w:t>
      </w:r>
    </w:p>
    <w:p w:rsidR="00AC151C" w:rsidRDefault="00AC151C" w:rsidP="00506D4D"/>
    <w:p w:rsidR="00AC151C" w:rsidRPr="00506D4D" w:rsidRDefault="00AC151C" w:rsidP="002B70BD">
      <w:pPr>
        <w:jc w:val="right"/>
      </w:pPr>
      <w:r>
        <w:t>Başarılar..</w:t>
      </w:r>
    </w:p>
    <w:sectPr w:rsidR="00AC151C" w:rsidRPr="00506D4D" w:rsidSect="006027F3">
      <w:type w:val="continuous"/>
      <w:pgSz w:w="11906" w:h="16838"/>
      <w:pgMar w:top="567" w:right="567" w:bottom="567" w:left="567" w:header="709" w:footer="709" w:gutter="0"/>
      <w:cols w:num="2" w:sep="1" w:space="62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3805"/>
    <w:multiLevelType w:val="hybridMultilevel"/>
    <w:tmpl w:val="1BA02978"/>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9DF387A"/>
    <w:multiLevelType w:val="hybridMultilevel"/>
    <w:tmpl w:val="3D30AEB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D065A0C"/>
    <w:multiLevelType w:val="hybridMultilevel"/>
    <w:tmpl w:val="CEE6EFD2"/>
    <w:lvl w:ilvl="0" w:tplc="041F0017">
      <w:start w:val="4"/>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49D69CA"/>
    <w:multiLevelType w:val="hybridMultilevel"/>
    <w:tmpl w:val="23804D0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672331F"/>
    <w:multiLevelType w:val="hybridMultilevel"/>
    <w:tmpl w:val="AE6E1F74"/>
    <w:lvl w:ilvl="0" w:tplc="2A5694D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AAC7672"/>
    <w:multiLevelType w:val="hybridMultilevel"/>
    <w:tmpl w:val="89EEDB3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27F3"/>
    <w:rsid w:val="000173EB"/>
    <w:rsid w:val="00165371"/>
    <w:rsid w:val="0020459B"/>
    <w:rsid w:val="002B70BD"/>
    <w:rsid w:val="00312841"/>
    <w:rsid w:val="003A3FDF"/>
    <w:rsid w:val="004826E0"/>
    <w:rsid w:val="00493408"/>
    <w:rsid w:val="00506D4D"/>
    <w:rsid w:val="00515939"/>
    <w:rsid w:val="005B0B2F"/>
    <w:rsid w:val="006027F3"/>
    <w:rsid w:val="008C0E3E"/>
    <w:rsid w:val="00951BEE"/>
    <w:rsid w:val="00A0518C"/>
    <w:rsid w:val="00AC151C"/>
    <w:rsid w:val="00BD3D3D"/>
    <w:rsid w:val="00D24BB4"/>
    <w:rsid w:val="00DE2CA9"/>
    <w:rsid w:val="00E96F4C"/>
    <w:rsid w:val="00ED2FF5"/>
    <w:rsid w:val="00F228C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CA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027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27F3"/>
    <w:rPr>
      <w:rFonts w:ascii="Tahoma" w:hAnsi="Tahoma" w:cs="Tahoma"/>
      <w:sz w:val="16"/>
      <w:szCs w:val="16"/>
    </w:rPr>
  </w:style>
  <w:style w:type="paragraph" w:styleId="ListParagraph">
    <w:name w:val="List Paragraph"/>
    <w:basedOn w:val="Normal"/>
    <w:uiPriority w:val="99"/>
    <w:qFormat/>
    <w:rsid w:val="00165371"/>
    <w:pPr>
      <w:ind w:left="720"/>
      <w:contextualSpacing/>
    </w:pPr>
  </w:style>
  <w:style w:type="character" w:styleId="PlaceholderText">
    <w:name w:val="Placeholder Text"/>
    <w:basedOn w:val="DefaultParagraphFont"/>
    <w:uiPriority w:val="99"/>
    <w:semiHidden/>
    <w:rsid w:val="00165371"/>
    <w:rPr>
      <w:rFonts w:cs="Times New Roman"/>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Pages>
  <Words>472</Words>
  <Characters>2691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sbd</dc:creator>
  <cp:keywords>www.sorubak.com</cp:keywords>
  <dc:description>www.sorubak.com</dc:description>
  <cp:lastModifiedBy>edanur</cp:lastModifiedBy>
  <cp:revision>3</cp:revision>
  <dcterms:created xsi:type="dcterms:W3CDTF">2012-12-09T20:25:00Z</dcterms:created>
  <dcterms:modified xsi:type="dcterms:W3CDTF">2012-12-12T19:14:00Z</dcterms:modified>
  <cp:category>www.sorubak.com</cp:category>
  <cp:version>www.sorubak.com</cp:version>
</cp:coreProperties>
</file>