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29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0"/>
        <w:gridCol w:w="1450"/>
        <w:gridCol w:w="1631"/>
        <w:gridCol w:w="1423"/>
        <w:gridCol w:w="1686"/>
        <w:gridCol w:w="977"/>
        <w:gridCol w:w="1598"/>
        <w:gridCol w:w="1641"/>
        <w:gridCol w:w="1007"/>
        <w:gridCol w:w="1402"/>
        <w:gridCol w:w="734"/>
      </w:tblGrid>
      <w:tr w:rsidR="00026104" w:rsidRPr="00E81A7C" w:rsidTr="00BE640F">
        <w:trPr>
          <w:trHeight w:val="273"/>
        </w:trPr>
        <w:tc>
          <w:tcPr>
            <w:tcW w:w="993" w:type="dxa"/>
          </w:tcPr>
          <w:p w:rsidR="00026104" w:rsidRPr="00E81A7C" w:rsidRDefault="00026104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Cari kodu</w:t>
            </w:r>
          </w:p>
        </w:tc>
        <w:tc>
          <w:tcPr>
            <w:tcW w:w="1492" w:type="dxa"/>
          </w:tcPr>
          <w:p w:rsidR="00026104" w:rsidRPr="00E81A7C" w:rsidRDefault="00026104" w:rsidP="0004653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ünvanı</w:t>
            </w:r>
          </w:p>
        </w:tc>
        <w:tc>
          <w:tcPr>
            <w:tcW w:w="1687" w:type="dxa"/>
          </w:tcPr>
          <w:p w:rsidR="00026104" w:rsidRPr="00E81A7C" w:rsidRDefault="00026104" w:rsidP="0004653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adres</w:t>
            </w:r>
          </w:p>
        </w:tc>
        <w:tc>
          <w:tcPr>
            <w:tcW w:w="1462" w:type="dxa"/>
          </w:tcPr>
          <w:p w:rsidR="00026104" w:rsidRPr="00E81A7C" w:rsidRDefault="00026104" w:rsidP="0004653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yetkili</w:t>
            </w:r>
          </w:p>
        </w:tc>
        <w:tc>
          <w:tcPr>
            <w:tcW w:w="1737" w:type="dxa"/>
          </w:tcPr>
          <w:p w:rsidR="00026104" w:rsidRPr="00E81A7C" w:rsidRDefault="00026104" w:rsidP="0004653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Hesap çalışma tipi kodu</w:t>
            </w:r>
          </w:p>
        </w:tc>
        <w:tc>
          <w:tcPr>
            <w:tcW w:w="993" w:type="dxa"/>
          </w:tcPr>
          <w:p w:rsidR="00026104" w:rsidRPr="00E81A7C" w:rsidRDefault="00026104" w:rsidP="000A7B7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Adres seçme</w:t>
            </w:r>
          </w:p>
        </w:tc>
        <w:tc>
          <w:tcPr>
            <w:tcW w:w="1614" w:type="dxa"/>
          </w:tcPr>
          <w:p w:rsidR="00026104" w:rsidRPr="00E81A7C" w:rsidRDefault="00026104" w:rsidP="000A7B7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Banka şb</w:t>
            </w:r>
          </w:p>
        </w:tc>
        <w:tc>
          <w:tcPr>
            <w:tcW w:w="1646" w:type="dxa"/>
          </w:tcPr>
          <w:p w:rsidR="00026104" w:rsidRPr="00E81A7C" w:rsidRDefault="00026104" w:rsidP="000A7B7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Hesap tipi /kodu</w:t>
            </w:r>
          </w:p>
        </w:tc>
        <w:tc>
          <w:tcPr>
            <w:tcW w:w="1007" w:type="dxa"/>
          </w:tcPr>
          <w:p w:rsidR="00026104" w:rsidRPr="00E81A7C" w:rsidRDefault="00026104" w:rsidP="000A7B7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Otomatik fiyat</w:t>
            </w:r>
          </w:p>
        </w:tc>
        <w:tc>
          <w:tcPr>
            <w:tcW w:w="1403" w:type="dxa"/>
          </w:tcPr>
          <w:p w:rsidR="00026104" w:rsidRPr="00E81A7C" w:rsidRDefault="00026104" w:rsidP="000914A3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Devir borcu/alacağı</w:t>
            </w:r>
          </w:p>
        </w:tc>
        <w:tc>
          <w:tcPr>
            <w:tcW w:w="495" w:type="dxa"/>
          </w:tcPr>
          <w:p w:rsidR="00026104" w:rsidRPr="00E81A7C" w:rsidRDefault="00026104">
            <w:r w:rsidRPr="00E81A7C">
              <w:t>EVRAK NO</w:t>
            </w:r>
          </w:p>
        </w:tc>
      </w:tr>
      <w:tr w:rsidR="00026104" w:rsidRPr="00E81A7C" w:rsidTr="00BE640F">
        <w:trPr>
          <w:trHeight w:val="240"/>
        </w:trPr>
        <w:tc>
          <w:tcPr>
            <w:tcW w:w="993" w:type="dxa"/>
          </w:tcPr>
          <w:p w:rsidR="00026104" w:rsidRPr="00E81A7C" w:rsidRDefault="00026104">
            <w:r w:rsidRPr="00E81A7C">
              <w:t>120.01</w:t>
            </w:r>
          </w:p>
        </w:tc>
        <w:tc>
          <w:tcPr>
            <w:tcW w:w="1492" w:type="dxa"/>
          </w:tcPr>
          <w:p w:rsidR="00026104" w:rsidRPr="00E81A7C" w:rsidRDefault="00026104">
            <w:r w:rsidRPr="00E81A7C">
              <w:t>Birlik ticaret</w:t>
            </w:r>
          </w:p>
        </w:tc>
        <w:tc>
          <w:tcPr>
            <w:tcW w:w="1687" w:type="dxa"/>
          </w:tcPr>
          <w:p w:rsidR="00026104" w:rsidRPr="00E81A7C" w:rsidRDefault="00026104">
            <w:r w:rsidRPr="00E81A7C">
              <w:t>Gül cad. no 19</w:t>
            </w:r>
          </w:p>
        </w:tc>
        <w:tc>
          <w:tcPr>
            <w:tcW w:w="1462" w:type="dxa"/>
          </w:tcPr>
          <w:p w:rsidR="00026104" w:rsidRPr="00E81A7C" w:rsidRDefault="00026104">
            <w:r w:rsidRPr="00E81A7C">
              <w:t>Erol Birlik</w:t>
            </w:r>
          </w:p>
        </w:tc>
        <w:tc>
          <w:tcPr>
            <w:tcW w:w="1737" w:type="dxa"/>
          </w:tcPr>
          <w:p w:rsidR="00026104" w:rsidRPr="00E81A7C" w:rsidRDefault="00026104">
            <w:r w:rsidRPr="00E81A7C">
              <w:t>Müşteri 120.01</w:t>
            </w:r>
          </w:p>
        </w:tc>
        <w:tc>
          <w:tcPr>
            <w:tcW w:w="993" w:type="dxa"/>
          </w:tcPr>
          <w:p w:rsidR="00026104" w:rsidRPr="00E81A7C" w:rsidRDefault="00026104">
            <w:r w:rsidRPr="00E81A7C">
              <w:t>işyeri</w:t>
            </w:r>
          </w:p>
        </w:tc>
        <w:tc>
          <w:tcPr>
            <w:tcW w:w="1614" w:type="dxa"/>
          </w:tcPr>
          <w:p w:rsidR="00026104" w:rsidRPr="00E81A7C" w:rsidRDefault="00026104">
            <w:r w:rsidRPr="00E81A7C">
              <w:t>Akbnk/mrkz</w:t>
            </w:r>
          </w:p>
        </w:tc>
        <w:tc>
          <w:tcPr>
            <w:tcW w:w="1646" w:type="dxa"/>
          </w:tcPr>
          <w:p w:rsidR="00026104" w:rsidRPr="00E81A7C" w:rsidRDefault="00026104" w:rsidP="0060549D">
            <w:r w:rsidRPr="00E81A7C">
              <w:t>Normal/111111</w:t>
            </w:r>
          </w:p>
        </w:tc>
        <w:tc>
          <w:tcPr>
            <w:tcW w:w="1007" w:type="dxa"/>
          </w:tcPr>
          <w:p w:rsidR="00026104" w:rsidRPr="00E81A7C" w:rsidRDefault="00026104">
            <w:r w:rsidRPr="00E81A7C">
              <w:t>1-2</w:t>
            </w:r>
          </w:p>
        </w:tc>
        <w:tc>
          <w:tcPr>
            <w:tcW w:w="1403" w:type="dxa"/>
          </w:tcPr>
          <w:p w:rsidR="00026104" w:rsidRPr="00E81A7C" w:rsidRDefault="00026104">
            <w:r w:rsidRPr="00E81A7C">
              <w:t>25.000</w:t>
            </w:r>
          </w:p>
        </w:tc>
        <w:tc>
          <w:tcPr>
            <w:tcW w:w="495" w:type="dxa"/>
          </w:tcPr>
          <w:p w:rsidR="00026104" w:rsidRPr="00E81A7C" w:rsidRDefault="00026104">
            <w:r w:rsidRPr="00E81A7C">
              <w:t>001</w:t>
            </w:r>
          </w:p>
        </w:tc>
      </w:tr>
      <w:tr w:rsidR="00026104" w:rsidRPr="00E81A7C" w:rsidTr="00BE640F">
        <w:trPr>
          <w:trHeight w:val="240"/>
        </w:trPr>
        <w:tc>
          <w:tcPr>
            <w:tcW w:w="993" w:type="dxa"/>
          </w:tcPr>
          <w:p w:rsidR="00026104" w:rsidRPr="00E81A7C" w:rsidRDefault="00026104" w:rsidP="00C875FD">
            <w:r w:rsidRPr="00E81A7C">
              <w:t>120.02</w:t>
            </w:r>
          </w:p>
        </w:tc>
        <w:tc>
          <w:tcPr>
            <w:tcW w:w="1492" w:type="dxa"/>
          </w:tcPr>
          <w:p w:rsidR="00026104" w:rsidRPr="00E81A7C" w:rsidRDefault="00026104" w:rsidP="00C875FD">
            <w:r w:rsidRPr="00E81A7C">
              <w:t>Kamil ticaret</w:t>
            </w:r>
          </w:p>
        </w:tc>
        <w:tc>
          <w:tcPr>
            <w:tcW w:w="1687" w:type="dxa"/>
          </w:tcPr>
          <w:p w:rsidR="00026104" w:rsidRPr="00E81A7C" w:rsidRDefault="00026104" w:rsidP="00C875FD">
            <w:r w:rsidRPr="00E81A7C">
              <w:t>Bahar cad. no 1</w:t>
            </w:r>
          </w:p>
        </w:tc>
        <w:tc>
          <w:tcPr>
            <w:tcW w:w="1462" w:type="dxa"/>
          </w:tcPr>
          <w:p w:rsidR="00026104" w:rsidRPr="00E81A7C" w:rsidRDefault="00026104" w:rsidP="00C875FD">
            <w:r w:rsidRPr="00E81A7C">
              <w:t>Adem Kamil</w:t>
            </w:r>
          </w:p>
        </w:tc>
        <w:tc>
          <w:tcPr>
            <w:tcW w:w="1737" w:type="dxa"/>
          </w:tcPr>
          <w:p w:rsidR="00026104" w:rsidRPr="00E81A7C" w:rsidRDefault="00026104" w:rsidP="00C875FD">
            <w:r w:rsidRPr="00E81A7C">
              <w:t>Müşteri 120.02</w:t>
            </w:r>
          </w:p>
        </w:tc>
        <w:tc>
          <w:tcPr>
            <w:tcW w:w="993" w:type="dxa"/>
          </w:tcPr>
          <w:p w:rsidR="00026104" w:rsidRPr="00E81A7C" w:rsidRDefault="00026104" w:rsidP="00C875FD">
            <w:r w:rsidRPr="00E81A7C">
              <w:t>işyeri</w:t>
            </w:r>
          </w:p>
        </w:tc>
        <w:tc>
          <w:tcPr>
            <w:tcW w:w="1614" w:type="dxa"/>
          </w:tcPr>
          <w:p w:rsidR="00026104" w:rsidRPr="00E81A7C" w:rsidRDefault="00026104" w:rsidP="00C875FD">
            <w:r w:rsidRPr="00E81A7C">
              <w:t>Zıraat/merkz</w:t>
            </w:r>
          </w:p>
        </w:tc>
        <w:tc>
          <w:tcPr>
            <w:tcW w:w="1646" w:type="dxa"/>
          </w:tcPr>
          <w:p w:rsidR="00026104" w:rsidRPr="00E81A7C" w:rsidRDefault="00026104" w:rsidP="007E510F">
            <w:r w:rsidRPr="00E81A7C">
              <w:t>Normal/999999</w:t>
            </w:r>
          </w:p>
        </w:tc>
        <w:tc>
          <w:tcPr>
            <w:tcW w:w="1007" w:type="dxa"/>
          </w:tcPr>
          <w:p w:rsidR="00026104" w:rsidRPr="00E81A7C" w:rsidRDefault="00026104" w:rsidP="00C875FD">
            <w:r w:rsidRPr="00E81A7C">
              <w:t>1-2</w:t>
            </w:r>
          </w:p>
        </w:tc>
        <w:tc>
          <w:tcPr>
            <w:tcW w:w="1403" w:type="dxa"/>
          </w:tcPr>
          <w:p w:rsidR="00026104" w:rsidRPr="00E81A7C" w:rsidRDefault="00026104" w:rsidP="00C875FD">
            <w:r w:rsidRPr="00E81A7C">
              <w:t>30.000</w:t>
            </w:r>
          </w:p>
        </w:tc>
        <w:tc>
          <w:tcPr>
            <w:tcW w:w="495" w:type="dxa"/>
          </w:tcPr>
          <w:p w:rsidR="00026104" w:rsidRPr="00E81A7C" w:rsidRDefault="00026104">
            <w:r w:rsidRPr="00E81A7C">
              <w:t>002</w:t>
            </w:r>
          </w:p>
        </w:tc>
      </w:tr>
      <w:tr w:rsidR="00026104" w:rsidRPr="00E81A7C" w:rsidTr="00BE640F">
        <w:trPr>
          <w:trHeight w:val="195"/>
        </w:trPr>
        <w:tc>
          <w:tcPr>
            <w:tcW w:w="993" w:type="dxa"/>
          </w:tcPr>
          <w:p w:rsidR="00026104" w:rsidRPr="00E81A7C" w:rsidRDefault="00026104" w:rsidP="00C875FD">
            <w:r w:rsidRPr="00E81A7C">
              <w:t>320.01</w:t>
            </w:r>
          </w:p>
        </w:tc>
        <w:tc>
          <w:tcPr>
            <w:tcW w:w="1492" w:type="dxa"/>
          </w:tcPr>
          <w:p w:rsidR="00026104" w:rsidRPr="00E81A7C" w:rsidRDefault="00026104" w:rsidP="00C875FD">
            <w:r w:rsidRPr="00E81A7C">
              <w:t>Can ticaret</w:t>
            </w:r>
          </w:p>
        </w:tc>
        <w:tc>
          <w:tcPr>
            <w:tcW w:w="1687" w:type="dxa"/>
          </w:tcPr>
          <w:p w:rsidR="00026104" w:rsidRPr="00E81A7C" w:rsidRDefault="00026104" w:rsidP="00C875FD">
            <w:r w:rsidRPr="00E81A7C">
              <w:t>Çiçek cad. no 9</w:t>
            </w:r>
          </w:p>
        </w:tc>
        <w:tc>
          <w:tcPr>
            <w:tcW w:w="1462" w:type="dxa"/>
          </w:tcPr>
          <w:p w:rsidR="00026104" w:rsidRPr="00E81A7C" w:rsidRDefault="00026104" w:rsidP="007F0A69">
            <w:r w:rsidRPr="00E81A7C">
              <w:t>Murat Can</w:t>
            </w:r>
          </w:p>
        </w:tc>
        <w:tc>
          <w:tcPr>
            <w:tcW w:w="1737" w:type="dxa"/>
          </w:tcPr>
          <w:p w:rsidR="00026104" w:rsidRPr="00E81A7C" w:rsidRDefault="00026104" w:rsidP="00C875FD">
            <w:r w:rsidRPr="00E81A7C">
              <w:t>Satıcı 320.01</w:t>
            </w:r>
          </w:p>
        </w:tc>
        <w:tc>
          <w:tcPr>
            <w:tcW w:w="993" w:type="dxa"/>
          </w:tcPr>
          <w:p w:rsidR="00026104" w:rsidRPr="00E81A7C" w:rsidRDefault="00026104" w:rsidP="00C875FD">
            <w:r w:rsidRPr="00E81A7C">
              <w:t>işyeri</w:t>
            </w:r>
          </w:p>
        </w:tc>
        <w:tc>
          <w:tcPr>
            <w:tcW w:w="1614" w:type="dxa"/>
          </w:tcPr>
          <w:p w:rsidR="00026104" w:rsidRPr="00E81A7C" w:rsidRDefault="00026104" w:rsidP="00C875FD">
            <w:r w:rsidRPr="00E81A7C">
              <w:t>Halk /merkz</w:t>
            </w:r>
          </w:p>
        </w:tc>
        <w:tc>
          <w:tcPr>
            <w:tcW w:w="1646" w:type="dxa"/>
          </w:tcPr>
          <w:p w:rsidR="00026104" w:rsidRPr="00E81A7C" w:rsidRDefault="00026104" w:rsidP="00C875FD">
            <w:r w:rsidRPr="00E81A7C">
              <w:t>Normal /191919</w:t>
            </w:r>
          </w:p>
        </w:tc>
        <w:tc>
          <w:tcPr>
            <w:tcW w:w="1007" w:type="dxa"/>
          </w:tcPr>
          <w:p w:rsidR="00026104" w:rsidRPr="00E81A7C" w:rsidRDefault="00026104" w:rsidP="00C875FD">
            <w:r w:rsidRPr="00E81A7C">
              <w:t>1-2</w:t>
            </w:r>
          </w:p>
        </w:tc>
        <w:tc>
          <w:tcPr>
            <w:tcW w:w="1403" w:type="dxa"/>
          </w:tcPr>
          <w:p w:rsidR="00026104" w:rsidRPr="00E81A7C" w:rsidRDefault="00026104" w:rsidP="00C875FD">
            <w:r w:rsidRPr="00E81A7C">
              <w:t>40.000</w:t>
            </w:r>
          </w:p>
        </w:tc>
        <w:tc>
          <w:tcPr>
            <w:tcW w:w="495" w:type="dxa"/>
          </w:tcPr>
          <w:p w:rsidR="00026104" w:rsidRPr="00E81A7C" w:rsidRDefault="00026104">
            <w:r w:rsidRPr="00E81A7C">
              <w:t>003</w:t>
            </w:r>
          </w:p>
        </w:tc>
      </w:tr>
      <w:tr w:rsidR="00026104" w:rsidRPr="00E81A7C" w:rsidTr="00BE640F">
        <w:trPr>
          <w:trHeight w:val="240"/>
        </w:trPr>
        <w:tc>
          <w:tcPr>
            <w:tcW w:w="993" w:type="dxa"/>
          </w:tcPr>
          <w:p w:rsidR="00026104" w:rsidRPr="00E81A7C" w:rsidRDefault="00026104" w:rsidP="00C875FD">
            <w:r w:rsidRPr="00E81A7C">
              <w:t>320.02</w:t>
            </w:r>
          </w:p>
        </w:tc>
        <w:tc>
          <w:tcPr>
            <w:tcW w:w="1492" w:type="dxa"/>
          </w:tcPr>
          <w:p w:rsidR="00026104" w:rsidRPr="00E81A7C" w:rsidRDefault="00026104" w:rsidP="00C875FD">
            <w:r w:rsidRPr="00E81A7C">
              <w:t>Arı Ticaret</w:t>
            </w:r>
          </w:p>
        </w:tc>
        <w:tc>
          <w:tcPr>
            <w:tcW w:w="1687" w:type="dxa"/>
          </w:tcPr>
          <w:p w:rsidR="00026104" w:rsidRPr="00E81A7C" w:rsidRDefault="00026104" w:rsidP="00C875FD">
            <w:r w:rsidRPr="00E81A7C">
              <w:t>Güneş cd. No 53</w:t>
            </w:r>
          </w:p>
        </w:tc>
        <w:tc>
          <w:tcPr>
            <w:tcW w:w="1462" w:type="dxa"/>
          </w:tcPr>
          <w:p w:rsidR="00026104" w:rsidRPr="00E81A7C" w:rsidRDefault="00026104" w:rsidP="00C875FD">
            <w:r w:rsidRPr="00E81A7C">
              <w:t>Necdet Arı</w:t>
            </w:r>
          </w:p>
        </w:tc>
        <w:tc>
          <w:tcPr>
            <w:tcW w:w="1737" w:type="dxa"/>
          </w:tcPr>
          <w:p w:rsidR="00026104" w:rsidRPr="00E81A7C" w:rsidRDefault="00026104" w:rsidP="00C875FD">
            <w:r w:rsidRPr="00E81A7C">
              <w:t>Satıcı 320.02</w:t>
            </w:r>
          </w:p>
        </w:tc>
        <w:tc>
          <w:tcPr>
            <w:tcW w:w="993" w:type="dxa"/>
          </w:tcPr>
          <w:p w:rsidR="00026104" w:rsidRPr="00E81A7C" w:rsidRDefault="00026104" w:rsidP="00C875FD">
            <w:r w:rsidRPr="00E81A7C">
              <w:t>İşyeri</w:t>
            </w:r>
          </w:p>
        </w:tc>
        <w:tc>
          <w:tcPr>
            <w:tcW w:w="1614" w:type="dxa"/>
          </w:tcPr>
          <w:p w:rsidR="00026104" w:rsidRPr="00E81A7C" w:rsidRDefault="00026104" w:rsidP="00C875FD">
            <w:r w:rsidRPr="00E81A7C">
              <w:t>Garanti/mrkz</w:t>
            </w:r>
          </w:p>
        </w:tc>
        <w:tc>
          <w:tcPr>
            <w:tcW w:w="1646" w:type="dxa"/>
          </w:tcPr>
          <w:p w:rsidR="00026104" w:rsidRPr="00E81A7C" w:rsidRDefault="00026104" w:rsidP="00C875FD">
            <w:r w:rsidRPr="00E81A7C">
              <w:t>Normal/535353</w:t>
            </w:r>
          </w:p>
        </w:tc>
        <w:tc>
          <w:tcPr>
            <w:tcW w:w="1007" w:type="dxa"/>
          </w:tcPr>
          <w:p w:rsidR="00026104" w:rsidRPr="00E81A7C" w:rsidRDefault="00026104" w:rsidP="00C875FD">
            <w:r w:rsidRPr="00E81A7C">
              <w:t>1-2</w:t>
            </w:r>
          </w:p>
        </w:tc>
        <w:tc>
          <w:tcPr>
            <w:tcW w:w="1403" w:type="dxa"/>
          </w:tcPr>
          <w:p w:rsidR="00026104" w:rsidRPr="00E81A7C" w:rsidRDefault="00026104" w:rsidP="00C875FD">
            <w:r w:rsidRPr="00E81A7C">
              <w:t>10.000</w:t>
            </w:r>
          </w:p>
        </w:tc>
        <w:tc>
          <w:tcPr>
            <w:tcW w:w="495" w:type="dxa"/>
          </w:tcPr>
          <w:p w:rsidR="00026104" w:rsidRPr="00E81A7C" w:rsidRDefault="00026104">
            <w:r w:rsidRPr="00E81A7C">
              <w:t>004</w:t>
            </w:r>
          </w:p>
        </w:tc>
      </w:tr>
      <w:tr w:rsidR="00026104" w:rsidRPr="00E81A7C" w:rsidTr="00BE640F">
        <w:trPr>
          <w:trHeight w:val="178"/>
        </w:trPr>
        <w:tc>
          <w:tcPr>
            <w:tcW w:w="14034" w:type="dxa"/>
            <w:gridSpan w:val="10"/>
          </w:tcPr>
          <w:p w:rsidR="00026104" w:rsidRPr="00E81A7C" w:rsidRDefault="00026104" w:rsidP="00C875FD">
            <w:pPr>
              <w:rPr>
                <w:b/>
                <w:u w:val="double"/>
              </w:rPr>
            </w:pPr>
          </w:p>
        </w:tc>
        <w:tc>
          <w:tcPr>
            <w:tcW w:w="495" w:type="dxa"/>
          </w:tcPr>
          <w:p w:rsidR="00026104" w:rsidRPr="00E81A7C" w:rsidRDefault="00026104"/>
        </w:tc>
      </w:tr>
    </w:tbl>
    <w:p w:rsidR="00026104" w:rsidRDefault="00026104"/>
    <w:p w:rsidR="00026104" w:rsidRDefault="00026104">
      <w:r>
        <w:t>2- AŞAĞIDAKİ STOK KARTLARINI AÇINIZ VE STOK HAREKTLERİNİ DEVİR FİŞİ İLE İŞLEYİNİZ VE STOK HAREKET LİSTESİNE SONUCU YAZINIZ?20P</w:t>
      </w:r>
    </w:p>
    <w:p w:rsidR="00026104" w:rsidRDefault="00026104"/>
    <w:p w:rsidR="00026104" w:rsidRDefault="00026104"/>
    <w:tbl>
      <w:tblPr>
        <w:tblW w:w="27695" w:type="dxa"/>
        <w:tblInd w:w="-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4"/>
        <w:gridCol w:w="1405"/>
        <w:gridCol w:w="1400"/>
        <w:gridCol w:w="1121"/>
        <w:gridCol w:w="2075"/>
        <w:gridCol w:w="1007"/>
        <w:gridCol w:w="1087"/>
        <w:gridCol w:w="1984"/>
        <w:gridCol w:w="6698"/>
        <w:gridCol w:w="1620"/>
        <w:gridCol w:w="1620"/>
        <w:gridCol w:w="1622"/>
        <w:gridCol w:w="1623"/>
        <w:gridCol w:w="1622"/>
        <w:gridCol w:w="1627"/>
      </w:tblGrid>
      <w:tr w:rsidR="00026104" w:rsidRPr="00E81A7C" w:rsidTr="0032270C">
        <w:trPr>
          <w:trHeight w:val="293"/>
        </w:trPr>
        <w:tc>
          <w:tcPr>
            <w:tcW w:w="1184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Stok kodu</w:t>
            </w:r>
          </w:p>
        </w:tc>
        <w:tc>
          <w:tcPr>
            <w:tcW w:w="1405" w:type="dxa"/>
          </w:tcPr>
          <w:p w:rsidR="00026104" w:rsidRPr="00E81A7C" w:rsidRDefault="00026104" w:rsidP="00004174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Stok cinsi</w:t>
            </w:r>
          </w:p>
        </w:tc>
        <w:tc>
          <w:tcPr>
            <w:tcW w:w="1400" w:type="dxa"/>
          </w:tcPr>
          <w:p w:rsidR="00026104" w:rsidRPr="00E81A7C" w:rsidRDefault="00026104" w:rsidP="00004174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Özel kod1</w:t>
            </w:r>
          </w:p>
        </w:tc>
        <w:tc>
          <w:tcPr>
            <w:tcW w:w="1121" w:type="dxa"/>
          </w:tcPr>
          <w:p w:rsidR="00026104" w:rsidRPr="00E81A7C" w:rsidRDefault="00026104" w:rsidP="00004174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Özel kod 2</w:t>
            </w:r>
          </w:p>
        </w:tc>
        <w:tc>
          <w:tcPr>
            <w:tcW w:w="2075" w:type="dxa"/>
          </w:tcPr>
          <w:p w:rsidR="00026104" w:rsidRPr="00E81A7C" w:rsidRDefault="00026104" w:rsidP="00004174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Fiyat alış/ satış</w:t>
            </w:r>
          </w:p>
        </w:tc>
        <w:tc>
          <w:tcPr>
            <w:tcW w:w="1007" w:type="dxa"/>
          </w:tcPr>
          <w:p w:rsidR="00026104" w:rsidRPr="00E81A7C" w:rsidRDefault="00026104" w:rsidP="00004174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Kdv oranı</w:t>
            </w:r>
          </w:p>
        </w:tc>
        <w:tc>
          <w:tcPr>
            <w:tcW w:w="1087" w:type="dxa"/>
          </w:tcPr>
          <w:p w:rsidR="00026104" w:rsidRPr="00E81A7C" w:rsidRDefault="00026104" w:rsidP="0032270C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birim ibilgileri</w:t>
            </w:r>
          </w:p>
        </w:tc>
        <w:tc>
          <w:tcPr>
            <w:tcW w:w="1984" w:type="dxa"/>
          </w:tcPr>
          <w:p w:rsidR="00026104" w:rsidRPr="00E81A7C" w:rsidRDefault="00026104" w:rsidP="00B92E2B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miktar</w:t>
            </w:r>
          </w:p>
        </w:tc>
        <w:tc>
          <w:tcPr>
            <w:tcW w:w="6698" w:type="dxa"/>
            <w:vMerge w:val="restart"/>
            <w:tcBorders>
              <w:top w:val="nil"/>
            </w:tcBorders>
          </w:tcPr>
          <w:p w:rsidR="00026104" w:rsidRPr="00E81A7C" w:rsidRDefault="00026104">
            <w:pPr>
              <w:rPr>
                <w:b/>
                <w:u w:val="double"/>
              </w:rPr>
            </w:pPr>
          </w:p>
          <w:p w:rsidR="00026104" w:rsidRPr="00E81A7C" w:rsidRDefault="00026104">
            <w:pPr>
              <w:rPr>
                <w:b/>
                <w:u w:val="double"/>
              </w:rPr>
            </w:pPr>
          </w:p>
          <w:p w:rsidR="00026104" w:rsidRPr="00E81A7C" w:rsidRDefault="00026104">
            <w:pPr>
              <w:rPr>
                <w:b/>
                <w:u w:val="double"/>
              </w:rPr>
            </w:pPr>
          </w:p>
          <w:p w:rsidR="00026104" w:rsidRPr="00E81A7C" w:rsidRDefault="00026104">
            <w:pPr>
              <w:rPr>
                <w:b/>
                <w:u w:val="double"/>
              </w:rPr>
            </w:pPr>
          </w:p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Özel kod 1</w:t>
            </w: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Özel kod 2</w:t>
            </w: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Fiyat  alış/ satış</w:t>
            </w:r>
          </w:p>
        </w:tc>
        <w:tc>
          <w:tcPr>
            <w:tcW w:w="1623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Kdv oranı</w:t>
            </w: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 xml:space="preserve">Fiyat </w:t>
            </w:r>
          </w:p>
        </w:tc>
        <w:tc>
          <w:tcPr>
            <w:tcW w:w="1627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  <w:r w:rsidRPr="00E81A7C">
              <w:rPr>
                <w:b/>
                <w:u w:val="double"/>
              </w:rPr>
              <w:t>miktar</w:t>
            </w:r>
          </w:p>
        </w:tc>
      </w:tr>
      <w:tr w:rsidR="00026104" w:rsidRPr="00E81A7C" w:rsidTr="0032270C">
        <w:trPr>
          <w:trHeight w:val="234"/>
        </w:trPr>
        <w:tc>
          <w:tcPr>
            <w:tcW w:w="1184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  <w:r w:rsidRPr="00E81A7C">
              <w:t>153.01</w:t>
            </w:r>
          </w:p>
        </w:tc>
        <w:tc>
          <w:tcPr>
            <w:tcW w:w="1405" w:type="dxa"/>
          </w:tcPr>
          <w:p w:rsidR="00026104" w:rsidRPr="00E81A7C" w:rsidRDefault="00026104" w:rsidP="000311D2">
            <w:pPr>
              <w:rPr>
                <w:u w:val="double"/>
              </w:rPr>
            </w:pPr>
            <w:r w:rsidRPr="00E81A7C">
              <w:t>T.V</w:t>
            </w:r>
          </w:p>
        </w:tc>
        <w:tc>
          <w:tcPr>
            <w:tcW w:w="1400" w:type="dxa"/>
          </w:tcPr>
          <w:p w:rsidR="00026104" w:rsidRPr="00E81A7C" w:rsidRDefault="00026104" w:rsidP="000311D2">
            <w:r w:rsidRPr="00E81A7C">
              <w:t xml:space="preserve"> LCD</w:t>
            </w:r>
          </w:p>
        </w:tc>
        <w:tc>
          <w:tcPr>
            <w:tcW w:w="1121" w:type="dxa"/>
          </w:tcPr>
          <w:p w:rsidR="00026104" w:rsidRPr="00E81A7C" w:rsidRDefault="00026104" w:rsidP="000311D2">
            <w:smartTag w:uri="urn:schemas-microsoft-com:office:smarttags" w:element="metricconverter">
              <w:smartTagPr>
                <w:attr w:name="ProductID" w:val="32”"/>
              </w:smartTagPr>
              <w:r w:rsidRPr="00E81A7C">
                <w:t>32”</w:t>
              </w:r>
            </w:smartTag>
          </w:p>
        </w:tc>
        <w:tc>
          <w:tcPr>
            <w:tcW w:w="2075" w:type="dxa"/>
          </w:tcPr>
          <w:p w:rsidR="00026104" w:rsidRPr="00E81A7C" w:rsidRDefault="00026104" w:rsidP="000311D2">
            <w:pPr>
              <w:rPr>
                <w:b/>
                <w:u w:val="double"/>
              </w:rPr>
            </w:pPr>
            <w:r w:rsidRPr="00E81A7C">
              <w:rPr>
                <w:b/>
              </w:rPr>
              <w:t xml:space="preserve">A </w:t>
            </w:r>
            <w:r w:rsidRPr="00E81A7C">
              <w:t xml:space="preserve"> 1300      </w:t>
            </w:r>
            <w:r w:rsidRPr="00E81A7C">
              <w:rPr>
                <w:b/>
              </w:rPr>
              <w:t xml:space="preserve"> S</w:t>
            </w:r>
            <w:r w:rsidRPr="00E81A7C">
              <w:t xml:space="preserve">  1600</w:t>
            </w:r>
          </w:p>
        </w:tc>
        <w:tc>
          <w:tcPr>
            <w:tcW w:w="1007" w:type="dxa"/>
          </w:tcPr>
          <w:p w:rsidR="00026104" w:rsidRPr="00E81A7C" w:rsidRDefault="00026104" w:rsidP="00B92E2B">
            <w:pPr>
              <w:rPr>
                <w:b/>
              </w:rPr>
            </w:pPr>
            <w:r w:rsidRPr="00E81A7C">
              <w:t>18</w:t>
            </w:r>
          </w:p>
        </w:tc>
        <w:tc>
          <w:tcPr>
            <w:tcW w:w="1087" w:type="dxa"/>
          </w:tcPr>
          <w:p w:rsidR="00026104" w:rsidRPr="00E81A7C" w:rsidRDefault="00026104" w:rsidP="00F25AF7">
            <w:pPr>
              <w:rPr>
                <w:b/>
              </w:rPr>
            </w:pPr>
            <w:r w:rsidRPr="00E81A7C">
              <w:rPr>
                <w:b/>
              </w:rPr>
              <w:t>adet</w:t>
            </w:r>
          </w:p>
        </w:tc>
        <w:tc>
          <w:tcPr>
            <w:tcW w:w="1984" w:type="dxa"/>
          </w:tcPr>
          <w:p w:rsidR="00026104" w:rsidRPr="00E81A7C" w:rsidRDefault="00026104" w:rsidP="000311D2">
            <w:pPr>
              <w:rPr>
                <w:b/>
                <w:u w:val="double"/>
              </w:rPr>
            </w:pPr>
            <w:r w:rsidRPr="00E81A7C">
              <w:t>20 adet</w:t>
            </w:r>
          </w:p>
        </w:tc>
        <w:tc>
          <w:tcPr>
            <w:tcW w:w="6698" w:type="dxa"/>
            <w:vMerge/>
          </w:tcPr>
          <w:p w:rsidR="00026104" w:rsidRPr="00E81A7C" w:rsidRDefault="00026104">
            <w:pPr>
              <w:rPr>
                <w:b/>
                <w:u w:val="double"/>
              </w:rPr>
            </w:pP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3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7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</w:tr>
      <w:tr w:rsidR="00026104" w:rsidRPr="00E81A7C" w:rsidTr="0032270C">
        <w:trPr>
          <w:trHeight w:val="268"/>
        </w:trPr>
        <w:tc>
          <w:tcPr>
            <w:tcW w:w="1184" w:type="dxa"/>
          </w:tcPr>
          <w:p w:rsidR="00026104" w:rsidRPr="00E81A7C" w:rsidRDefault="00026104" w:rsidP="00CB5654">
            <w:r w:rsidRPr="00E81A7C">
              <w:t>153.02</w:t>
            </w:r>
          </w:p>
        </w:tc>
        <w:tc>
          <w:tcPr>
            <w:tcW w:w="1405" w:type="dxa"/>
          </w:tcPr>
          <w:p w:rsidR="00026104" w:rsidRPr="00E81A7C" w:rsidRDefault="00026104" w:rsidP="00CB5654">
            <w:r w:rsidRPr="00E81A7C">
              <w:t>buzdolabı</w:t>
            </w:r>
          </w:p>
        </w:tc>
        <w:tc>
          <w:tcPr>
            <w:tcW w:w="1400" w:type="dxa"/>
          </w:tcPr>
          <w:p w:rsidR="00026104" w:rsidRPr="00E81A7C" w:rsidRDefault="00026104" w:rsidP="0000089F">
            <w:r w:rsidRPr="00E81A7C">
              <w:t>No-frost</w:t>
            </w:r>
          </w:p>
        </w:tc>
        <w:tc>
          <w:tcPr>
            <w:tcW w:w="1121" w:type="dxa"/>
          </w:tcPr>
          <w:p w:rsidR="00026104" w:rsidRPr="00E81A7C" w:rsidRDefault="00026104" w:rsidP="0000089F">
            <w:r w:rsidRPr="00E81A7C">
              <w:t>beyaz</w:t>
            </w:r>
          </w:p>
        </w:tc>
        <w:tc>
          <w:tcPr>
            <w:tcW w:w="2075" w:type="dxa"/>
          </w:tcPr>
          <w:p w:rsidR="00026104" w:rsidRPr="00E81A7C" w:rsidRDefault="00026104" w:rsidP="0000089F">
            <w:r w:rsidRPr="00E81A7C">
              <w:rPr>
                <w:b/>
              </w:rPr>
              <w:t>A</w:t>
            </w:r>
            <w:r w:rsidRPr="00E81A7C">
              <w:t xml:space="preserve">  1100       </w:t>
            </w:r>
            <w:r w:rsidRPr="00E81A7C">
              <w:rPr>
                <w:b/>
              </w:rPr>
              <w:t>S</w:t>
            </w:r>
            <w:r w:rsidRPr="00E81A7C">
              <w:t xml:space="preserve">  1700</w:t>
            </w:r>
          </w:p>
        </w:tc>
        <w:tc>
          <w:tcPr>
            <w:tcW w:w="1007" w:type="dxa"/>
          </w:tcPr>
          <w:p w:rsidR="00026104" w:rsidRPr="00E81A7C" w:rsidRDefault="00026104" w:rsidP="0000089F">
            <w:r w:rsidRPr="00E81A7C">
              <w:t>18</w:t>
            </w:r>
          </w:p>
        </w:tc>
        <w:tc>
          <w:tcPr>
            <w:tcW w:w="1087" w:type="dxa"/>
          </w:tcPr>
          <w:p w:rsidR="00026104" w:rsidRPr="00E81A7C" w:rsidRDefault="00026104" w:rsidP="00F25AF7">
            <w:r w:rsidRPr="00E81A7C">
              <w:t>Adet</w:t>
            </w:r>
          </w:p>
        </w:tc>
        <w:tc>
          <w:tcPr>
            <w:tcW w:w="1984" w:type="dxa"/>
          </w:tcPr>
          <w:p w:rsidR="00026104" w:rsidRPr="00E81A7C" w:rsidRDefault="00026104" w:rsidP="0000089F">
            <w:r w:rsidRPr="00E81A7C">
              <w:t>10 adet</w:t>
            </w:r>
          </w:p>
        </w:tc>
        <w:tc>
          <w:tcPr>
            <w:tcW w:w="6698" w:type="dxa"/>
            <w:vMerge/>
          </w:tcPr>
          <w:p w:rsidR="00026104" w:rsidRPr="00E81A7C" w:rsidRDefault="00026104">
            <w:pPr>
              <w:rPr>
                <w:b/>
                <w:u w:val="double"/>
              </w:rPr>
            </w:pP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3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7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</w:tr>
      <w:tr w:rsidR="00026104" w:rsidRPr="00E81A7C" w:rsidTr="0032270C">
        <w:trPr>
          <w:trHeight w:val="252"/>
        </w:trPr>
        <w:tc>
          <w:tcPr>
            <w:tcW w:w="1184" w:type="dxa"/>
          </w:tcPr>
          <w:p w:rsidR="00026104" w:rsidRPr="00E81A7C" w:rsidRDefault="00026104" w:rsidP="000D35EF">
            <w:r w:rsidRPr="00E81A7C">
              <w:t>153.03</w:t>
            </w:r>
          </w:p>
        </w:tc>
        <w:tc>
          <w:tcPr>
            <w:tcW w:w="1405" w:type="dxa"/>
          </w:tcPr>
          <w:p w:rsidR="00026104" w:rsidRPr="00E81A7C" w:rsidRDefault="00026104" w:rsidP="000D35EF">
            <w:r w:rsidRPr="00E81A7C">
              <w:t>fırın</w:t>
            </w:r>
          </w:p>
        </w:tc>
        <w:tc>
          <w:tcPr>
            <w:tcW w:w="1400" w:type="dxa"/>
          </w:tcPr>
          <w:p w:rsidR="00026104" w:rsidRPr="00E81A7C" w:rsidRDefault="00026104" w:rsidP="000D35EF">
            <w:r w:rsidRPr="00E81A7C">
              <w:t>turbo</w:t>
            </w:r>
          </w:p>
        </w:tc>
        <w:tc>
          <w:tcPr>
            <w:tcW w:w="1121" w:type="dxa"/>
          </w:tcPr>
          <w:p w:rsidR="00026104" w:rsidRPr="00E81A7C" w:rsidRDefault="00026104" w:rsidP="000D35EF">
            <w:r w:rsidRPr="00E81A7C">
              <w:t>gri</w:t>
            </w:r>
          </w:p>
        </w:tc>
        <w:tc>
          <w:tcPr>
            <w:tcW w:w="2075" w:type="dxa"/>
          </w:tcPr>
          <w:p w:rsidR="00026104" w:rsidRPr="00E81A7C" w:rsidRDefault="00026104" w:rsidP="000D35EF">
            <w:r w:rsidRPr="00E81A7C">
              <w:rPr>
                <w:b/>
              </w:rPr>
              <w:t>A</w:t>
            </w:r>
            <w:r w:rsidRPr="00E81A7C">
              <w:t xml:space="preserve">   700        </w:t>
            </w:r>
            <w:r w:rsidRPr="00E81A7C">
              <w:rPr>
                <w:b/>
              </w:rPr>
              <w:t>S</w:t>
            </w:r>
            <w:r w:rsidRPr="00E81A7C">
              <w:t xml:space="preserve">  1000</w:t>
            </w:r>
          </w:p>
        </w:tc>
        <w:tc>
          <w:tcPr>
            <w:tcW w:w="1007" w:type="dxa"/>
          </w:tcPr>
          <w:p w:rsidR="00026104" w:rsidRPr="00E81A7C" w:rsidRDefault="00026104" w:rsidP="000D35EF">
            <w:r w:rsidRPr="00E81A7C">
              <w:t>18</w:t>
            </w:r>
          </w:p>
        </w:tc>
        <w:tc>
          <w:tcPr>
            <w:tcW w:w="1087" w:type="dxa"/>
          </w:tcPr>
          <w:p w:rsidR="00026104" w:rsidRPr="00E81A7C" w:rsidRDefault="00026104" w:rsidP="00F25AF7">
            <w:r w:rsidRPr="00E81A7C">
              <w:t>adet</w:t>
            </w:r>
          </w:p>
        </w:tc>
        <w:tc>
          <w:tcPr>
            <w:tcW w:w="1984" w:type="dxa"/>
          </w:tcPr>
          <w:p w:rsidR="00026104" w:rsidRPr="00E81A7C" w:rsidRDefault="00026104" w:rsidP="000D35EF">
            <w:r w:rsidRPr="00E81A7C">
              <w:t>5 adet</w:t>
            </w:r>
          </w:p>
        </w:tc>
        <w:tc>
          <w:tcPr>
            <w:tcW w:w="6698" w:type="dxa"/>
            <w:vMerge/>
          </w:tcPr>
          <w:p w:rsidR="00026104" w:rsidRPr="00E81A7C" w:rsidRDefault="00026104">
            <w:pPr>
              <w:rPr>
                <w:b/>
                <w:u w:val="double"/>
              </w:rPr>
            </w:pP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3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7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</w:tr>
      <w:tr w:rsidR="00026104" w:rsidRPr="00E81A7C" w:rsidTr="0032270C">
        <w:trPr>
          <w:trHeight w:val="270"/>
        </w:trPr>
        <w:tc>
          <w:tcPr>
            <w:tcW w:w="1184" w:type="dxa"/>
          </w:tcPr>
          <w:p w:rsidR="00026104" w:rsidRPr="00E81A7C" w:rsidRDefault="00026104" w:rsidP="000D35EF">
            <w:r w:rsidRPr="00E81A7C">
              <w:t>153.04</w:t>
            </w:r>
          </w:p>
        </w:tc>
        <w:tc>
          <w:tcPr>
            <w:tcW w:w="1405" w:type="dxa"/>
          </w:tcPr>
          <w:p w:rsidR="00026104" w:rsidRPr="00E81A7C" w:rsidRDefault="00026104" w:rsidP="000D35EF">
            <w:r w:rsidRPr="00E81A7C">
              <w:t>Çamş. Mak.</w:t>
            </w:r>
          </w:p>
        </w:tc>
        <w:tc>
          <w:tcPr>
            <w:tcW w:w="1400" w:type="dxa"/>
          </w:tcPr>
          <w:p w:rsidR="00026104" w:rsidRPr="00E81A7C" w:rsidRDefault="00026104" w:rsidP="000D35EF">
            <w:r w:rsidRPr="00E81A7C">
              <w:t>8 program</w:t>
            </w:r>
          </w:p>
        </w:tc>
        <w:tc>
          <w:tcPr>
            <w:tcW w:w="1121" w:type="dxa"/>
          </w:tcPr>
          <w:p w:rsidR="00026104" w:rsidRPr="00E81A7C" w:rsidRDefault="00026104" w:rsidP="000D35EF">
            <w:r w:rsidRPr="00E81A7C">
              <w:t>gümüş</w:t>
            </w:r>
          </w:p>
        </w:tc>
        <w:tc>
          <w:tcPr>
            <w:tcW w:w="2075" w:type="dxa"/>
          </w:tcPr>
          <w:p w:rsidR="00026104" w:rsidRPr="00E81A7C" w:rsidRDefault="00026104" w:rsidP="000D35EF">
            <w:r w:rsidRPr="00E81A7C">
              <w:rPr>
                <w:b/>
              </w:rPr>
              <w:t>A</w:t>
            </w:r>
            <w:r w:rsidRPr="00E81A7C">
              <w:t xml:space="preserve">   1000     </w:t>
            </w:r>
            <w:r w:rsidRPr="00E81A7C">
              <w:rPr>
                <w:b/>
              </w:rPr>
              <w:t xml:space="preserve"> S</w:t>
            </w:r>
            <w:r w:rsidRPr="00E81A7C">
              <w:t xml:space="preserve">  1500</w:t>
            </w:r>
          </w:p>
        </w:tc>
        <w:tc>
          <w:tcPr>
            <w:tcW w:w="1007" w:type="dxa"/>
          </w:tcPr>
          <w:p w:rsidR="00026104" w:rsidRPr="00E81A7C" w:rsidRDefault="00026104" w:rsidP="000D35EF">
            <w:r w:rsidRPr="00E81A7C">
              <w:t>18</w:t>
            </w:r>
          </w:p>
        </w:tc>
        <w:tc>
          <w:tcPr>
            <w:tcW w:w="1087" w:type="dxa"/>
          </w:tcPr>
          <w:p w:rsidR="00026104" w:rsidRPr="00E81A7C" w:rsidRDefault="00026104" w:rsidP="00F25AF7">
            <w:r w:rsidRPr="00E81A7C">
              <w:t>adet</w:t>
            </w:r>
          </w:p>
        </w:tc>
        <w:tc>
          <w:tcPr>
            <w:tcW w:w="1984" w:type="dxa"/>
          </w:tcPr>
          <w:p w:rsidR="00026104" w:rsidRPr="00E81A7C" w:rsidRDefault="00026104" w:rsidP="000D35EF">
            <w:r w:rsidRPr="00E81A7C">
              <w:t>2 adet</w:t>
            </w:r>
          </w:p>
        </w:tc>
        <w:tc>
          <w:tcPr>
            <w:tcW w:w="6698" w:type="dxa"/>
            <w:vMerge/>
            <w:tcBorders>
              <w:bottom w:val="nil"/>
            </w:tcBorders>
          </w:tcPr>
          <w:p w:rsidR="00026104" w:rsidRPr="00E81A7C" w:rsidRDefault="00026104">
            <w:pPr>
              <w:rPr>
                <w:b/>
                <w:u w:val="double"/>
              </w:rPr>
            </w:pP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0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3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2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  <w:tc>
          <w:tcPr>
            <w:tcW w:w="1627" w:type="dxa"/>
          </w:tcPr>
          <w:p w:rsidR="00026104" w:rsidRPr="00E81A7C" w:rsidRDefault="00026104" w:rsidP="000B09EF">
            <w:pPr>
              <w:rPr>
                <w:b/>
                <w:u w:val="double"/>
              </w:rPr>
            </w:pPr>
          </w:p>
        </w:tc>
      </w:tr>
    </w:tbl>
    <w:p w:rsidR="00026104" w:rsidRDefault="00026104"/>
    <w:p w:rsidR="00026104" w:rsidRPr="009024D1" w:rsidRDefault="00026104">
      <w:pPr>
        <w:rPr>
          <w:b/>
          <w:u w:val="double"/>
        </w:rPr>
      </w:pPr>
      <w:r>
        <w:rPr>
          <w:b/>
          <w:u w:val="double"/>
        </w:rPr>
        <w:t xml:space="preserve">3- </w:t>
      </w:r>
      <w:r w:rsidRPr="009024D1">
        <w:rPr>
          <w:b/>
          <w:u w:val="double"/>
        </w:rPr>
        <w:t xml:space="preserve">Aşağıdaki stok işlemleri stok </w:t>
      </w:r>
      <w:r>
        <w:rPr>
          <w:b/>
          <w:u w:val="double"/>
        </w:rPr>
        <w:t>HAREKETLERİNE İŞLEYİNİZ</w:t>
      </w:r>
      <w:r w:rsidRPr="009024D1">
        <w:rPr>
          <w:b/>
          <w:u w:val="double"/>
        </w:rPr>
        <w:t>.</w:t>
      </w:r>
      <w:r>
        <w:rPr>
          <w:b/>
          <w:u w:val="double"/>
        </w:rPr>
        <w:t xml:space="preserve">25P </w:t>
      </w:r>
    </w:p>
    <w:p w:rsidR="00026104" w:rsidRDefault="00026104"/>
    <w:p w:rsidR="00026104" w:rsidRDefault="00026104">
      <w:r>
        <w:t>1-153.01 nolu maldan 10 adedi birlik ticarete veresiye satılmıştır. 004 NOLU FATURA İLE</w:t>
      </w:r>
    </w:p>
    <w:p w:rsidR="00026104" w:rsidRDefault="00026104">
      <w:r>
        <w:t>2-153.02 nolu maldan 5 adedi Kamil Ticarete veresiye satılmıştır. 005 NOLU FATURA İLE</w:t>
      </w:r>
    </w:p>
    <w:p w:rsidR="00026104" w:rsidRDefault="00026104">
      <w:r>
        <w:t>3-153.03 nolu maldan  3 adet  Can ticaretten veresiye alınmıştır. 006 NOLU FATURA İLE</w:t>
      </w:r>
    </w:p>
    <w:p w:rsidR="00026104" w:rsidRDefault="00026104">
      <w:r>
        <w:t>4-153.04 nolu maldan 6 adet Arı Ticaretten veresiye alınmıştır.  007 NOLU FATURA İLE</w:t>
      </w:r>
    </w:p>
    <w:p w:rsidR="00026104" w:rsidRDefault="00026104"/>
    <w:p w:rsidR="00026104" w:rsidRPr="00D55FE3" w:rsidRDefault="00026104">
      <w:pPr>
        <w:rPr>
          <w:b/>
          <w:u w:val="double"/>
        </w:rPr>
      </w:pPr>
      <w:r>
        <w:rPr>
          <w:b/>
          <w:u w:val="double"/>
        </w:rPr>
        <w:t xml:space="preserve">4- </w:t>
      </w:r>
      <w:r w:rsidRPr="00D55FE3">
        <w:rPr>
          <w:b/>
          <w:u w:val="double"/>
        </w:rPr>
        <w:t>Aşağıdaki cari hareket işlemlerini</w:t>
      </w:r>
      <w:r>
        <w:rPr>
          <w:b/>
          <w:u w:val="double"/>
        </w:rPr>
        <w:t xml:space="preserve"> STOK HAREKET FİŞİNDEN İLGİLİ FİŞİ SEÇEREK </w:t>
      </w:r>
      <w:r w:rsidRPr="00D55FE3">
        <w:rPr>
          <w:b/>
          <w:u w:val="double"/>
        </w:rPr>
        <w:t xml:space="preserve"> işleyiniz.</w:t>
      </w:r>
      <w:r>
        <w:rPr>
          <w:b/>
          <w:u w:val="double"/>
        </w:rPr>
        <w:t>25P</w:t>
      </w:r>
    </w:p>
    <w:p w:rsidR="00026104" w:rsidRDefault="00026104"/>
    <w:p w:rsidR="00026104" w:rsidRDefault="00026104">
      <w:r>
        <w:t>1-Birlik ticaret borcunun 15.000 TLlik kısmını 3535 nolu makbuz ile ödemiştir.</w:t>
      </w:r>
    </w:p>
    <w:p w:rsidR="00026104" w:rsidRDefault="00026104">
      <w:r>
        <w:t>2-Kamil ticaret  borcunun 10.000 TLlik kısmını 1991 nolu  çek ile ödemiştir.</w:t>
      </w:r>
    </w:p>
    <w:p w:rsidR="00026104" w:rsidRDefault="00026104">
      <w:r>
        <w:t>3-Can ticaretin banka hesabına  25.000 TL  119953 nolu dekontla yatırılmıştır.</w:t>
      </w:r>
    </w:p>
    <w:p w:rsidR="00026104" w:rsidRDefault="00026104">
      <w:r>
        <w:t>4-Arı Ticarete olan borcumuzun tamamı peşin 333 NOLU MAKBUZLA ödenmiştir.</w:t>
      </w:r>
    </w:p>
    <w:p w:rsidR="00026104" w:rsidRDefault="00026104"/>
    <w:p w:rsidR="00026104" w:rsidRDefault="00026104" w:rsidP="00BD76E2">
      <w:pPr>
        <w:rPr>
          <w:rFonts w:ascii="Comic Sans MS" w:hAnsi="Comic Sans MS"/>
          <w:sz w:val="20"/>
          <w:szCs w:val="20"/>
        </w:rPr>
      </w:pPr>
      <w:r>
        <w:t xml:space="preserve">SINAV SÜRESİ 2 DERS SAATİDİR </w:t>
      </w:r>
      <w:hyperlink r:id="rId6" w:history="1">
        <w:r>
          <w:rPr>
            <w:rStyle w:val="Hyperlink"/>
            <w:rFonts w:ascii="Comic Sans MS" w:hAnsi="Comic Sans MS"/>
            <w:sz w:val="20"/>
            <w:szCs w:val="20"/>
          </w:rPr>
          <w:t>www.sorbak.com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026104" w:rsidRDefault="00026104"/>
    <w:sectPr w:rsidR="00026104" w:rsidSect="00751AFE">
      <w:headerReference w:type="default" r:id="rId7"/>
      <w:pgSz w:w="16838" w:h="11906" w:orient="landscape" w:code="9"/>
      <w:pgMar w:top="986" w:right="1417" w:bottom="568" w:left="1417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104" w:rsidRDefault="00026104" w:rsidP="00355F1A">
      <w:r>
        <w:separator/>
      </w:r>
    </w:p>
  </w:endnote>
  <w:endnote w:type="continuationSeparator" w:id="0">
    <w:p w:rsidR="00026104" w:rsidRDefault="00026104" w:rsidP="00355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104" w:rsidRDefault="00026104" w:rsidP="00355F1A">
      <w:r>
        <w:separator/>
      </w:r>
    </w:p>
  </w:footnote>
  <w:footnote w:type="continuationSeparator" w:id="0">
    <w:p w:rsidR="00026104" w:rsidRDefault="00026104" w:rsidP="00355F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104" w:rsidRDefault="00026104">
    <w:pPr>
      <w:pStyle w:val="Header"/>
    </w:pPr>
    <w:r>
      <w:t>MERSİN TİCARET MESLEK LİSESİ 2012-2013 EĞİTİM YILI 11.SINIFLAR BİLGİSAYARLI MUHASEBE DERSİ  1.DÖNEM 3.YAZILI UYGULAMA  SINAV SORULARIDIR</w:t>
    </w:r>
  </w:p>
  <w:p w:rsidR="00026104" w:rsidRDefault="00026104">
    <w:pPr>
      <w:pStyle w:val="Header"/>
    </w:pPr>
    <w:r>
      <w:t>SORU 1-AŞAĞIDAKİ TABOLODA VERİLEN ALICI-SATICI CARİ KARTLARI AÇINIZ VE VERİLERİ İŞLEYİNİZ CARİ KART BAKİYE LİSTESİNE SONUCU YAZINIZ?20P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440"/>
    <w:rsid w:val="0000089F"/>
    <w:rsid w:val="00004174"/>
    <w:rsid w:val="000065F7"/>
    <w:rsid w:val="00017CF4"/>
    <w:rsid w:val="00025E57"/>
    <w:rsid w:val="00026104"/>
    <w:rsid w:val="000311D2"/>
    <w:rsid w:val="0004653F"/>
    <w:rsid w:val="000737B4"/>
    <w:rsid w:val="00075A8C"/>
    <w:rsid w:val="000914A3"/>
    <w:rsid w:val="000A7B7F"/>
    <w:rsid w:val="000B09EF"/>
    <w:rsid w:val="000B5F7F"/>
    <w:rsid w:val="000D35EF"/>
    <w:rsid w:val="0012478E"/>
    <w:rsid w:val="0016465C"/>
    <w:rsid w:val="001850B2"/>
    <w:rsid w:val="001A334C"/>
    <w:rsid w:val="001B7987"/>
    <w:rsid w:val="001E32DB"/>
    <w:rsid w:val="002925D2"/>
    <w:rsid w:val="002A04AB"/>
    <w:rsid w:val="002C405A"/>
    <w:rsid w:val="002C630A"/>
    <w:rsid w:val="002E0630"/>
    <w:rsid w:val="003018F4"/>
    <w:rsid w:val="0032270C"/>
    <w:rsid w:val="00332AFC"/>
    <w:rsid w:val="00340B59"/>
    <w:rsid w:val="0034435F"/>
    <w:rsid w:val="00355F1A"/>
    <w:rsid w:val="00366A8A"/>
    <w:rsid w:val="00371432"/>
    <w:rsid w:val="003A0B49"/>
    <w:rsid w:val="003A6895"/>
    <w:rsid w:val="003B02D7"/>
    <w:rsid w:val="004059EE"/>
    <w:rsid w:val="00407207"/>
    <w:rsid w:val="00445A83"/>
    <w:rsid w:val="00446813"/>
    <w:rsid w:val="00450F83"/>
    <w:rsid w:val="00484497"/>
    <w:rsid w:val="00493F7F"/>
    <w:rsid w:val="00552B7E"/>
    <w:rsid w:val="00574571"/>
    <w:rsid w:val="005A65EF"/>
    <w:rsid w:val="005A7D62"/>
    <w:rsid w:val="005F092D"/>
    <w:rsid w:val="0060549D"/>
    <w:rsid w:val="00650FC5"/>
    <w:rsid w:val="00664212"/>
    <w:rsid w:val="00681483"/>
    <w:rsid w:val="006A5CEB"/>
    <w:rsid w:val="006B44B5"/>
    <w:rsid w:val="00736E08"/>
    <w:rsid w:val="00751AFE"/>
    <w:rsid w:val="00785143"/>
    <w:rsid w:val="007C2185"/>
    <w:rsid w:val="007E510F"/>
    <w:rsid w:val="007E66C8"/>
    <w:rsid w:val="007F0A69"/>
    <w:rsid w:val="007F794F"/>
    <w:rsid w:val="0080723D"/>
    <w:rsid w:val="0085498B"/>
    <w:rsid w:val="0087180B"/>
    <w:rsid w:val="00894D29"/>
    <w:rsid w:val="008D3510"/>
    <w:rsid w:val="008E48D4"/>
    <w:rsid w:val="008E5847"/>
    <w:rsid w:val="009024D1"/>
    <w:rsid w:val="0092530D"/>
    <w:rsid w:val="00925D2D"/>
    <w:rsid w:val="00957415"/>
    <w:rsid w:val="009D5A7B"/>
    <w:rsid w:val="009E7398"/>
    <w:rsid w:val="009F3C91"/>
    <w:rsid w:val="00A12E3D"/>
    <w:rsid w:val="00A22B0D"/>
    <w:rsid w:val="00A4644E"/>
    <w:rsid w:val="00A76CBF"/>
    <w:rsid w:val="00B15759"/>
    <w:rsid w:val="00B25565"/>
    <w:rsid w:val="00B57B85"/>
    <w:rsid w:val="00B837A5"/>
    <w:rsid w:val="00B92E2B"/>
    <w:rsid w:val="00B92F66"/>
    <w:rsid w:val="00BC608E"/>
    <w:rsid w:val="00BD76E2"/>
    <w:rsid w:val="00BE640F"/>
    <w:rsid w:val="00BF0BD8"/>
    <w:rsid w:val="00C42A75"/>
    <w:rsid w:val="00C535A9"/>
    <w:rsid w:val="00C875FD"/>
    <w:rsid w:val="00CB5654"/>
    <w:rsid w:val="00D35385"/>
    <w:rsid w:val="00D446F3"/>
    <w:rsid w:val="00D55FE3"/>
    <w:rsid w:val="00D577D9"/>
    <w:rsid w:val="00D816B8"/>
    <w:rsid w:val="00DB0E95"/>
    <w:rsid w:val="00DB10F8"/>
    <w:rsid w:val="00DF1F53"/>
    <w:rsid w:val="00DF20B1"/>
    <w:rsid w:val="00E81A7C"/>
    <w:rsid w:val="00E92D78"/>
    <w:rsid w:val="00EA5440"/>
    <w:rsid w:val="00EB0B6A"/>
    <w:rsid w:val="00EE242A"/>
    <w:rsid w:val="00F25AF7"/>
    <w:rsid w:val="00F57035"/>
    <w:rsid w:val="00FB02D0"/>
    <w:rsid w:val="00FC2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7B4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55F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55F1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55F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5F1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55F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5F1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D76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0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309</Words>
  <Characters>1764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LAB1</dc:creator>
  <cp:keywords/>
  <dc:description/>
  <cp:lastModifiedBy>edanur</cp:lastModifiedBy>
  <cp:revision>3</cp:revision>
  <cp:lastPrinted>2012-12-22T07:49:00Z</cp:lastPrinted>
  <dcterms:created xsi:type="dcterms:W3CDTF">2012-12-27T07:48:00Z</dcterms:created>
  <dcterms:modified xsi:type="dcterms:W3CDTF">2012-12-27T21:43:00Z</dcterms:modified>
</cp:coreProperties>
</file>